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e57c9" w14:paraId="5de57c9" w:rsidRDefault="00CE6F44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BC02F8">
        <w:t>11</w:t>
      </w:r>
      <w:r w:rsidR="004A1FF6">
        <w:t>32</w:t>
      </w:r>
      <w:r w:rsidR="00B12127">
        <w:t>/201</w:t>
      </w:r>
      <w:r w:rsidR="00BC02F8">
        <w:t>5</w:t>
      </w:r>
    </w:p>
    <w:p w:rsidRDefault="00753E18" w:rsidP="00C63AB0" w:rsidR="00D63A31" w:rsidRPr="00D63A31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E904E8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E95E20">
        <w:rPr>
          <w:lang w:val="hr-HR"/>
        </w:rPr>
        <w:t xml:space="preserve">  </w:t>
      </w:r>
      <w:r w:rsidR="004A1FF6" w:rsidRPr="004A1FF6">
        <w:rPr>
          <w:lang w:val="hr-HR"/>
        </w:rPr>
        <w:t>Udruga za promicanje kulture, umjetnosti, kulturne i prirodne baštine "DEGA ART"</w:t>
      </w:r>
      <w:r w:rsidR="007F4C05">
        <w:rPr>
          <w:lang w:val="hr-HR"/>
        </w:rPr>
        <w:t xml:space="preserve"> Širokovac, Rukavac 17. Vis, OIB: </w:t>
      </w:r>
      <w:r w:rsidR="007F4C05" w:rsidRPr="007F4C05">
        <w:rPr>
          <w:lang w:val="hr-HR"/>
        </w:rPr>
        <w:t>58838813028</w:t>
      </w:r>
      <w:r w:rsidR="007F4C05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E95E20">
        <w:rPr>
          <w:lang w:val="hr-HR"/>
        </w:rPr>
        <w:t>1</w:t>
      </w:r>
      <w:r w:rsidR="00172868">
        <w:rPr>
          <w:lang w:val="hr-HR"/>
        </w:rPr>
        <w:t>4</w:t>
      </w:r>
      <w:r w:rsidR="00112A2B">
        <w:rPr>
          <w:lang w:val="hr-HR"/>
        </w:rPr>
        <w:t>.</w:t>
      </w:r>
      <w:r w:rsidR="00E95E20">
        <w:rPr>
          <w:lang w:val="hr-HR"/>
        </w:rPr>
        <w:t xml:space="preserve"> </w:t>
      </w:r>
      <w:r w:rsidR="00172868">
        <w:rPr>
          <w:lang w:val="hr-HR"/>
        </w:rPr>
        <w:t xml:space="preserve">rujna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</w:t>
      </w: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7F4C05" w:rsidRPr="007F4C05">
        <w:rPr>
          <w:lang w:val="hr-HR"/>
        </w:rPr>
        <w:t xml:space="preserve"> </w:t>
      </w:r>
      <w:r w:rsidR="007F4C05" w:rsidRPr="004A1FF6">
        <w:rPr>
          <w:lang w:val="hr-HR"/>
        </w:rPr>
        <w:t>Udruga za promicanje kulture, umjetnosti, kulturne i prirodne baštine "DEGA ART"</w:t>
      </w:r>
      <w:r w:rsidR="007F4C05">
        <w:rPr>
          <w:lang w:val="hr-HR"/>
        </w:rPr>
        <w:t xml:space="preserve"> Širokovac, Rukavac 17. Vis, OIB: </w:t>
      </w:r>
      <w:r w:rsidR="007F4C05" w:rsidRPr="007F4C05">
        <w:rPr>
          <w:lang w:val="hr-HR"/>
        </w:rPr>
        <w:t>58838813028</w:t>
      </w:r>
      <w:r w:rsidR="007F4C05">
        <w:rPr>
          <w:lang w:val="hr-HR"/>
        </w:rPr>
        <w:t xml:space="preserve"> </w:t>
      </w:r>
      <w:r w:rsidR="00C63AB0">
        <w:rPr>
          <w:lang w:val="hr-HR"/>
        </w:rPr>
        <w:t xml:space="preserve">.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1</w:t>
      </w:r>
      <w:r w:rsidR="00172868">
        <w:rPr>
          <w:lang w:val="hr-HR"/>
        </w:rPr>
        <w:t>4</w:t>
      </w:r>
      <w:r w:rsidR="00112A2B">
        <w:rPr>
          <w:lang w:val="hr-HR"/>
        </w:rPr>
        <w:t>.</w:t>
      </w:r>
      <w:r w:rsidR="00172868">
        <w:rPr>
          <w:lang w:val="hr-HR"/>
        </w:rPr>
        <w:t>rujna</w:t>
      </w:r>
      <w:r w:rsidR="00112A2B">
        <w:rPr>
          <w:lang w:val="hr-HR"/>
        </w:rPr>
        <w:t xml:space="preserve"> </w:t>
      </w:r>
      <w:r>
        <w:rPr>
          <w:lang w:val="hr-HR"/>
        </w:rPr>
        <w:t xml:space="preserve"> 2016. godine u </w:t>
      </w:r>
      <w:r w:rsidR="00BC02F8">
        <w:rPr>
          <w:lang w:val="hr-HR"/>
        </w:rPr>
        <w:t>10,</w:t>
      </w:r>
      <w:r w:rsidR="007F4C05">
        <w:rPr>
          <w:lang w:val="hr-HR"/>
        </w:rPr>
        <w:t>45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670AA" w:rsidR="00E904E8">
      <w:pPr>
        <w:rPr>
          <w:lang w:val="hr-HR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172868">
        <w:rPr>
          <w:lang w:val="hr-HR"/>
        </w:rPr>
        <w:t xml:space="preserve">se </w:t>
      </w:r>
      <w:r w:rsidR="007F4C05" w:rsidRPr="007F4C05">
        <w:rPr>
          <w:lang w:val="hr-HR"/>
        </w:rPr>
        <w:t>Stjepan Lović,</w:t>
      </w:r>
      <w:r w:rsidR="007F4C05" w:rsidRPr="007F4C05">
        <w:rPr>
          <w:rFonts w:eastAsiaTheme="minorHAnsi"/>
          <w:lang w:val="hr-HR"/>
        </w:rPr>
        <w:t xml:space="preserve">  dip.pravnik iz </w:t>
      </w:r>
      <w:r w:rsidR="007F4C05" w:rsidRPr="007F4C05">
        <w:rPr>
          <w:lang w:val="hr-HR"/>
        </w:rPr>
        <w:t>Zagreba, Preradovićeva 13., OIB:</w:t>
      </w:r>
      <w:r w:rsidR="007F4C05" w:rsidRPr="007F4C05">
        <w:rPr>
          <w:rFonts w:eastAsiaTheme="minorHAnsi" w:cs="ArialMT" w:hAnsi="ArialMT" w:ascii="ArialMT"/>
          <w:sz w:val="14"/>
          <w:szCs w:val="14"/>
          <w:lang w:val="hr-HR"/>
        </w:rPr>
        <w:t xml:space="preserve"> </w:t>
      </w:r>
      <w:r w:rsidR="007F4C05" w:rsidRPr="007F4C05">
        <w:rPr>
          <w:rFonts w:eastAsiaTheme="minorHAnsi"/>
          <w:lang w:val="hr-HR"/>
        </w:rPr>
        <w:t xml:space="preserve">25964288839 </w:t>
      </w:r>
      <w:r w:rsidR="007F4C05" w:rsidRPr="007F4C05">
        <w:rPr>
          <w:lang w:val="hr-HR"/>
        </w:rPr>
        <w:t xml:space="preserve"> </w:t>
      </w:r>
      <w:r w:rsidR="007F4C05">
        <w:rPr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8B4AA8">
        <w:rPr>
          <w:lang w:val="hr-HR"/>
        </w:rPr>
        <w:t xml:space="preserve"> </w:t>
      </w:r>
      <w:r w:rsidR="007F4C05" w:rsidRPr="004A1FF6">
        <w:rPr>
          <w:lang w:val="hr-HR"/>
        </w:rPr>
        <w:t>Udruga za promicanje kulture, umjetnosti, kulturne i prirodne baštine "DEGA ART"</w:t>
      </w:r>
      <w:r w:rsidR="007F4C05">
        <w:rPr>
          <w:lang w:val="hr-HR"/>
        </w:rPr>
        <w:t xml:space="preserve"> Širokovac, Rukavac 17. Vis, OIB: </w:t>
      </w:r>
      <w:r w:rsidR="007F4C05" w:rsidRPr="007F4C05">
        <w:rPr>
          <w:lang w:val="hr-HR"/>
        </w:rPr>
        <w:t>58838813028</w:t>
      </w:r>
      <w:r w:rsidR="007F4C05">
        <w:rPr>
          <w:lang w:val="hr-HR"/>
        </w:rPr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>i će se na mrežnoj stranici e-</w:t>
      </w:r>
      <w:r w:rsidR="009812C9">
        <w:rPr>
          <w:lang w:val="hr-HR"/>
        </w:rPr>
        <w:t xml:space="preserve"> </w:t>
      </w:r>
      <w:r w:rsidR="002014DC">
        <w:rPr>
          <w:lang w:val="hr-HR"/>
        </w:rPr>
        <w:t xml:space="preserve">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>dana 02.11.2015.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7F09AD">
        <w:rPr>
          <w:lang w:val="hr-HR"/>
        </w:rPr>
        <w:t>dužnikom</w:t>
      </w:r>
      <w:r w:rsidR="00663273" w:rsidRPr="00663273">
        <w:rPr>
          <w:lang w:val="hr-HR"/>
        </w:rPr>
        <w:t xml:space="preserve"> </w:t>
      </w:r>
      <w:r w:rsidR="007F4C05" w:rsidRPr="004A1FF6">
        <w:rPr>
          <w:lang w:val="hr-HR"/>
        </w:rPr>
        <w:t>Udruga za promicanje kulture, umjetnosti, kulturne i prirodne baštine "DEGA ART"</w:t>
      </w:r>
      <w:r w:rsidR="007F4C05">
        <w:rPr>
          <w:lang w:val="hr-HR"/>
        </w:rPr>
        <w:t xml:space="preserve"> Širokovac, Rukavac 17. Vis, OIB: </w:t>
      </w:r>
      <w:r w:rsidR="007F4C05" w:rsidRPr="007F4C05">
        <w:rPr>
          <w:lang w:val="hr-HR"/>
        </w:rPr>
        <w:t>58838813028</w:t>
      </w:r>
      <w:r w:rsidR="007F4C05">
        <w:rPr>
          <w:lang w:val="hr-HR"/>
        </w:rPr>
        <w:t>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7F4C05">
        <w:rPr>
          <w:lang w:val="hr-HR"/>
        </w:rPr>
        <w:t>01.09.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7F4C05">
        <w:rPr>
          <w:lang w:val="hr-HR"/>
        </w:rPr>
        <w:t>1477</w:t>
      </w:r>
      <w:r w:rsidR="00DC5E7D">
        <w:rPr>
          <w:lang w:val="hr-HR"/>
        </w:rPr>
        <w:t xml:space="preserve"> </w:t>
      </w:r>
      <w:r>
        <w:rPr>
          <w:lang w:val="hr-HR"/>
        </w:rPr>
        <w:t xml:space="preserve">dana, u ukupnom iznosu od </w:t>
      </w:r>
      <w:r w:rsidR="007F4C05">
        <w:rPr>
          <w:lang w:val="hr-HR"/>
        </w:rPr>
        <w:t>4.884,15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112A2B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95E20" w:rsidP="00C22FCB" w:rsidR="00E95E20">
      <w:pPr>
        <w:jc w:val="both"/>
        <w:rPr>
          <w:lang w:val="hr-HR"/>
        </w:rPr>
      </w:pPr>
    </w:p>
    <w:p w:rsidRDefault="00753E18" w:rsidP="00CE6F44" w:rsidR="00CE6F44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812C9" w:rsidP="00EB7DEF" w:rsidR="00CB5DD1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172868">
        <w:rPr>
          <w:lang w:val="hr-HR"/>
        </w:rPr>
        <w:t>2</w:t>
      </w:r>
      <w:r w:rsidR="00BC02F8">
        <w:rPr>
          <w:lang w:val="hr-HR"/>
        </w:rPr>
        <w:t>1</w:t>
      </w:r>
      <w:r w:rsidR="00172868">
        <w:rPr>
          <w:lang w:val="hr-HR"/>
        </w:rPr>
        <w:t>.</w:t>
      </w:r>
      <w:r w:rsidR="00BC02F8">
        <w:rPr>
          <w:lang w:val="hr-HR"/>
        </w:rPr>
        <w:t>04.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sudova objavio oglas s podacima o</w:t>
      </w:r>
    </w:p>
    <w:p w:rsidRDefault="00CB5DD1" w:rsidP="00EB7DEF" w:rsidR="00CB5DD1" w:rsidRPr="00CB5DD1">
      <w:pPr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CB5DD1">
        <w:rPr>
          <w:b/>
          <w:lang w:val="hr-HR"/>
        </w:rPr>
        <w:t>1.St-</w:t>
      </w:r>
      <w:r w:rsidR="00BC02F8">
        <w:rPr>
          <w:b/>
          <w:lang w:val="hr-HR"/>
        </w:rPr>
        <w:t>11</w:t>
      </w:r>
      <w:r w:rsidR="007F4C05">
        <w:rPr>
          <w:b/>
          <w:lang w:val="hr-HR"/>
        </w:rPr>
        <w:t>3</w:t>
      </w:r>
      <w:r w:rsidR="00BC02F8">
        <w:rPr>
          <w:b/>
          <w:lang w:val="hr-HR"/>
        </w:rPr>
        <w:t>2</w:t>
      </w:r>
      <w:r w:rsidR="00172868">
        <w:rPr>
          <w:b/>
          <w:lang w:val="hr-HR"/>
        </w:rPr>
        <w:t>/201</w:t>
      </w:r>
      <w:r w:rsidR="00BC02F8">
        <w:rPr>
          <w:b/>
          <w:lang w:val="hr-HR"/>
        </w:rPr>
        <w:t>5</w:t>
      </w:r>
    </w:p>
    <w:p w:rsidRDefault="00CB5DD1" w:rsidP="00EB7DEF" w:rsidR="00CB5DD1">
      <w:pPr>
        <w:jc w:val="both"/>
        <w:rPr>
          <w:lang w:val="hr-HR"/>
        </w:rPr>
      </w:pPr>
    </w:p>
    <w:p w:rsidRDefault="00753E18" w:rsidP="00EB7DEF" w:rsidR="00753E18">
      <w:pPr>
        <w:jc w:val="both"/>
        <w:rPr>
          <w:lang w:val="hr-HR"/>
        </w:rPr>
      </w:pPr>
      <w:r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53E18" w:rsidP="00753E18" w:rsidR="00753E18">
      <w:pPr>
        <w:rPr>
          <w:sz w:val="28"/>
          <w:szCs w:val="28"/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4D791B">
        <w:rPr>
          <w:lang w:val="hr-HR"/>
        </w:rPr>
        <w:t>1</w:t>
      </w:r>
      <w:r w:rsidR="00172868">
        <w:rPr>
          <w:lang w:val="hr-HR"/>
        </w:rPr>
        <w:t>4</w:t>
      </w:r>
      <w:r w:rsidR="004D791B">
        <w:rPr>
          <w:lang w:val="hr-HR"/>
        </w:rPr>
        <w:t>.</w:t>
      </w:r>
      <w:r w:rsidR="00172868">
        <w:rPr>
          <w:lang w:val="hr-HR"/>
        </w:rPr>
        <w:t>rujna</w:t>
      </w:r>
      <w:r w:rsidR="004D791B">
        <w:rPr>
          <w:lang w:val="hr-HR"/>
        </w:rPr>
        <w:t xml:space="preserve">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753E18" w:rsidP="001F78DC" w:rsidR="001F78D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EB6FD2">
        <w:rPr>
          <w:lang w:val="hr-HR"/>
        </w:rPr>
        <w:t xml:space="preserve"> </w:t>
      </w:r>
      <w:r>
        <w:rPr>
          <w:lang w:val="hr-HR"/>
        </w:rPr>
        <w:t xml:space="preserve"> </w:t>
      </w:r>
    </w:p>
    <w:p w:rsidRDefault="00083EF3" w:rsidP="00E93C7D" w:rsidR="00E95E20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1F78DC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B12127" w:rsidP="00753E18" w:rsidR="00753E18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D47116" w:rsidP="00753E18" w:rsidR="00D47116">
      <w:pPr>
        <w:jc w:val="both"/>
        <w:rPr>
          <w:lang w:val="hr-HR"/>
        </w:rPr>
      </w:pPr>
      <w:r w:rsidRPr="00B12127">
        <w:rPr>
          <w:lang w:val="hr-HR"/>
        </w:rPr>
        <w:t>- ŽDO Split</w:t>
      </w:r>
    </w:p>
    <w:p w:rsidRDefault="00D47116" w:rsidP="00B12127" w:rsidR="00D63A31">
      <w:pPr>
        <w:jc w:val="both"/>
        <w:rPr>
          <w:lang w:val="hr-HR"/>
        </w:rPr>
      </w:pPr>
      <w:r>
        <w:rPr>
          <w:lang w:val="hr-HR"/>
        </w:rPr>
        <w:t>-</w:t>
      </w:r>
      <w:r w:rsidR="00B12127" w:rsidRPr="00B12127">
        <w:rPr>
          <w:lang w:val="hr-HR"/>
        </w:rPr>
        <w:t>Porezna uprava Split</w:t>
      </w:r>
    </w:p>
    <w:p w:rsidRDefault="00D63A31" w:rsidP="00B12127" w:rsidR="00B12127" w:rsidRPr="00B12127">
      <w:pPr>
        <w:jc w:val="both"/>
        <w:rPr>
          <w:lang w:val="hr-HR"/>
        </w:rPr>
      </w:pPr>
      <w:r w:rsidRPr="00B12127">
        <w:rPr>
          <w:lang w:val="hr-HR"/>
        </w:rPr>
        <w:t xml:space="preserve"> </w:t>
      </w:r>
      <w:r w:rsidR="00B12127" w:rsidRPr="00B12127">
        <w:rPr>
          <w:lang w:val="hr-HR"/>
        </w:rPr>
        <w:t>-</w:t>
      </w:r>
      <w:r w:rsidR="00D47116">
        <w:rPr>
          <w:lang w:val="hr-HR"/>
        </w:rPr>
        <w:t xml:space="preserve"> e-</w:t>
      </w:r>
      <w:r w:rsidR="00B12127" w:rsidRPr="00B12127">
        <w:rPr>
          <w:lang w:val="hr-HR"/>
        </w:rPr>
        <w:t>oglasna ploča suda</w:t>
      </w:r>
      <w:r w:rsidR="00D47116">
        <w:rPr>
          <w:lang w:val="hr-HR"/>
        </w:rPr>
        <w:t xml:space="preserve"> – </w:t>
      </w:r>
      <w:r w:rsidR="00CE6F44">
        <w:rPr>
          <w:lang w:val="hr-HR"/>
        </w:rPr>
        <w:t>8</w:t>
      </w:r>
      <w:r w:rsidR="00D47116">
        <w:rPr>
          <w:lang w:val="hr-HR"/>
        </w:rPr>
        <w:t xml:space="preserve"> dana </w:t>
      </w:r>
    </w:p>
    <w:p w:rsidRDefault="00D47116" w:rsidR="00823769">
      <w:r>
        <w:t>-</w:t>
      </w:r>
      <w:r w:rsidR="00172868">
        <w:t xml:space="preserve"> </w:t>
      </w:r>
      <w:proofErr w:type="spellStart"/>
      <w:r w:rsidR="007F4C05">
        <w:t>Ured</w:t>
      </w:r>
      <w:proofErr w:type="spellEnd"/>
      <w:r w:rsidR="007F4C05">
        <w:t xml:space="preserve"> </w:t>
      </w:r>
      <w:proofErr w:type="spellStart"/>
      <w:r w:rsidR="007F4C05">
        <w:t>državne</w:t>
      </w:r>
      <w:proofErr w:type="spellEnd"/>
      <w:r w:rsidR="007F4C05">
        <w:t xml:space="preserve"> </w:t>
      </w:r>
      <w:proofErr w:type="spellStart"/>
      <w:r w:rsidR="007F4C05">
        <w:t>uprave</w:t>
      </w:r>
      <w:proofErr w:type="spellEnd"/>
      <w:r w:rsidR="007F4C05">
        <w:t xml:space="preserve"> –</w:t>
      </w:r>
      <w:proofErr w:type="spellStart"/>
      <w:r>
        <w:t>Registar</w:t>
      </w:r>
      <w:proofErr w:type="spellEnd"/>
      <w:r w:rsidR="007F4C05">
        <w:t xml:space="preserve"> </w:t>
      </w:r>
      <w:proofErr w:type="spellStart"/>
      <w:proofErr w:type="gramStart"/>
      <w:r w:rsidR="007F4C05">
        <w:t>udruga</w:t>
      </w:r>
      <w:proofErr w:type="spellEnd"/>
      <w:r w:rsidR="007F4C05">
        <w:t xml:space="preserve"> </w:t>
      </w:r>
      <w:r>
        <w:t xml:space="preserve"> </w:t>
      </w:r>
      <w:proofErr w:type="spellStart"/>
      <w:r>
        <w:t>nakon</w:t>
      </w:r>
      <w:proofErr w:type="spellEnd"/>
      <w:proofErr w:type="gramEnd"/>
      <w:r>
        <w:t xml:space="preserve">  </w:t>
      </w:r>
      <w:proofErr w:type="spellStart"/>
      <w:r>
        <w:t>pravomoćnosti</w:t>
      </w:r>
      <w:proofErr w:type="spellEnd"/>
      <w:r>
        <w:t xml:space="preserve"> </w:t>
      </w:r>
    </w:p>
    <w:sectPr w:rsidSect="00CB5DD1" w:rsidR="0082376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83EF3"/>
    <w:rsid w:val="00112A2B"/>
    <w:rsid w:val="0012115C"/>
    <w:rsid w:val="00172868"/>
    <w:rsid w:val="00192B83"/>
    <w:rsid w:val="001F78DC"/>
    <w:rsid w:val="002014DC"/>
    <w:rsid w:val="00240944"/>
    <w:rsid w:val="002C37DB"/>
    <w:rsid w:val="00307A5F"/>
    <w:rsid w:val="00317494"/>
    <w:rsid w:val="003A4819"/>
    <w:rsid w:val="00454D6B"/>
    <w:rsid w:val="004A1FF6"/>
    <w:rsid w:val="004D791B"/>
    <w:rsid w:val="004E3773"/>
    <w:rsid w:val="00543C6E"/>
    <w:rsid w:val="0055047E"/>
    <w:rsid w:val="005F20F8"/>
    <w:rsid w:val="00663273"/>
    <w:rsid w:val="006C59C2"/>
    <w:rsid w:val="00753E18"/>
    <w:rsid w:val="0077341A"/>
    <w:rsid w:val="007E3F8B"/>
    <w:rsid w:val="007F09AD"/>
    <w:rsid w:val="007F4C05"/>
    <w:rsid w:val="008B4AA8"/>
    <w:rsid w:val="008E756C"/>
    <w:rsid w:val="00977268"/>
    <w:rsid w:val="009812C9"/>
    <w:rsid w:val="009D58F4"/>
    <w:rsid w:val="00A64824"/>
    <w:rsid w:val="00A80C0F"/>
    <w:rsid w:val="00AB6E49"/>
    <w:rsid w:val="00AC09D9"/>
    <w:rsid w:val="00B01348"/>
    <w:rsid w:val="00B12127"/>
    <w:rsid w:val="00B256B1"/>
    <w:rsid w:val="00B874FD"/>
    <w:rsid w:val="00BC02F8"/>
    <w:rsid w:val="00BC1B8A"/>
    <w:rsid w:val="00BD35F6"/>
    <w:rsid w:val="00BE4D80"/>
    <w:rsid w:val="00C22FCB"/>
    <w:rsid w:val="00C470C7"/>
    <w:rsid w:val="00C63AB0"/>
    <w:rsid w:val="00CA3327"/>
    <w:rsid w:val="00CB5DD1"/>
    <w:rsid w:val="00CE6F44"/>
    <w:rsid w:val="00D47116"/>
    <w:rsid w:val="00D63A31"/>
    <w:rsid w:val="00D670AA"/>
    <w:rsid w:val="00D86758"/>
    <w:rsid w:val="00DC5E7D"/>
    <w:rsid w:val="00E025CD"/>
    <w:rsid w:val="00E61F0D"/>
    <w:rsid w:val="00E63B84"/>
    <w:rsid w:val="00E72187"/>
    <w:rsid w:val="00E904E8"/>
    <w:rsid w:val="00E93C7D"/>
    <w:rsid w:val="00E95E20"/>
    <w:rsid w:val="00EB6FD2"/>
    <w:rsid w:val="00EB7DEF"/>
    <w:rsid w:val="00EF5686"/>
    <w:rsid w:val="00F0704E"/>
    <w:rsid w:val="00F133B6"/>
    <w:rsid w:val="00FC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470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70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70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70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70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470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70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70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70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70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St-1132/2015-7</izvorni_sadrzaj>
    <derivirana_varijabla naziv="DomainObject.Oznaka_1">St-1132/2015-7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1132</izvorni_sadrzaj>
    <derivirana_varijabla naziv="DomainObject.Predmet.Broj_1">1132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St-1132/2015</izvorni_sadrzaj>
    <derivirana_varijabla naziv="DomainObject.Predmet.OznakaBroj_1">St-1132/2015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promicanje kulture, umjetnosti, kulturne i prirodne baštine "DEGA ART"</izvorni_sadrzaj>
    <derivirana_varijabla naziv="DomainObject.Predmet.ProtustrankaFormated_1">  Udruga za promicanje kulture, umjetnosti, kulturne i prirodne baštine "DEGA ART"</derivirana_varijabla>
  </DomainObject.Predmet.ProtustrankaFormated>
  <DomainObject.Predmet.ProtustrankaFormatedOIB>
    <izvorni_sadrzaj>  Udruga za promicanje kulture, umjetnosti, kulturne i prirodne baštine "DEGA ART", OIB 58838813028</izvorni_sadrzaj>
    <derivirana_varijabla naziv="DomainObject.Predmet.ProtustrankaFormatedOIB_1">  Udruga za promicanje kulture, umjetnosti, kulturne i prirodne baštine "DEGA ART", OIB 58838813028</derivirana_varijabla>
  </DomainObject.Predmet.ProtustrankaFormatedOIB>
  <DomainObject.Predmet.ProtustrankaFormatedWithAdress>
    <izvorni_sadrzaj> Udruga za promicanje kulture, umjetnosti, kulturne i prirodne baštine "DEGA ART", Širokovac, Rukavac 17, 21480 Vis</izvorni_sadrzaj>
    <derivirana_varijabla naziv="DomainObject.Predmet.ProtustrankaFormatedWithAdress_1"> Udruga za promicanje kulture, umjetnosti, kulturne i prirodne baštine "DEGA ART", Širokovac, Rukavac 17, 21480 Vis</derivirana_varijabla>
  </DomainObject.Predmet.ProtustrankaFormatedWithAdress>
  <DomainObject.Predmet.ProtustrankaFormatedWithAdressOIB>
    <izvorni_sadrzaj> Udruga za promicanje kulture, umjetnosti, kulturne i prirodne baštine "DEGA ART", OIB 58838813028, Širokovac, Rukavac 17, 21480 Vis</izvorni_sadrzaj>
    <derivirana_varijabla naziv="DomainObject.Predmet.ProtustrankaFormatedWithAdressOIB_1"> Udruga za promicanje kulture, umjetnosti, kulturne i prirodne baštine "DEGA ART", OIB 58838813028, Širokovac, Rukavac 17, 21480 Vis</derivirana_varijabla>
  </DomainObject.Predmet.ProtustrankaFormatedWithAdressOIB>
  <DomainObject.Predmet.ProtustrankaWithAdress>
    <izvorni_sadrzaj>Udruga za promicanje kulture, umjetnosti, kulturne i prirodne baštine "DEGA ART" Širokovac, Rukavac 17, 21480 Vis</izvorni_sadrzaj>
    <derivirana_varijabla naziv="DomainObject.Predmet.ProtustrankaWithAdress_1">Udruga za promicanje kulture, umjetnosti, kulturne i prirodne baštine "DEGA ART" Širokovac, Rukavac 17, 21480 Vis</derivirana_varijabla>
  </DomainObject.Predmet.ProtustrankaWithAdress>
  <DomainObject.Predmet.ProtustrankaWithAdressOIB>
    <izvorni_sadrzaj>Udruga za promicanje kulture, umjetnosti, kulturne i prirodne baštine "DEGA ART", OIB 58838813028, Širokovac, Rukavac 17, 21480 Vis</izvorni_sadrzaj>
    <derivirana_varijabla naziv="DomainObject.Predmet.ProtustrankaWithAdressOIB_1">Udruga za promicanje kulture, umjetnosti, kulturne i prirodne baštine "DEGA ART", OIB 58838813028, Širokovac, Rukavac 17, 21480 Vis</derivirana_varijabla>
  </DomainObject.Predmet.ProtustrankaWithAdressOIB>
  <DomainObject.Predmet.ProtustrankaNazivFormated>
    <izvorni_sadrzaj>Udruga za promicanje kulture, umjetnosti, kulturne i prirodne baštine "DEGA ART"</izvorni_sadrzaj>
    <derivirana_varijabla naziv="DomainObject.Predmet.ProtustrankaNazivFormated_1">Udruga za promicanje kulture, umjetnosti, kulturne i prirodne baštine "DEGA ART"</derivirana_varijabla>
  </DomainObject.Predmet.ProtustrankaNazivFormated>
  <DomainObject.Predmet.ProtustrankaNazivFormatedOIB>
    <izvorni_sadrzaj>Udruga za promicanje kulture, umjetnosti, kulturne i prirodne baštine "DEGA ART", OIB 58838813028</izvorni_sadrzaj>
    <derivirana_varijabla naziv="DomainObject.Predmet.ProtustrankaNazivFormatedOIB_1">Udruga za promicanje kulture, umjetnosti, kulturne i prirodne baštine "DEGA ART", OIB 58838813028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4884.15</izvorni_sadrzaj>
    <derivirana_varijabla naziv="DomainObject.Predmet.TrenutnaVrijednost_1">4884.15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Udruga za promicanje kulture, umjetnosti, kulturne i prirodne baštine "DEGA ART"</item>
    </izvorni_sadrzaj>
    <derivirana_varijabla naziv="DomainObject.Predmet.ProtuStrankaListFormated_1">
      <item>Udruga za promicanje kulture, umjetnosti, kulturne i prirodne baštine "DEGA ART"</item>
    </derivirana_varijabla>
  </DomainObject.Predmet.ProtuStrankaListFormated>
  <DomainObject.Predmet.ProtuStrankaListFormatedOIB>
    <izvorni_sadrzaj>
      <item>Udruga za promicanje kulture, umjetnosti, kulturne i prirodne baštine "DEGA ART", OIB 58838813028</item>
    </izvorni_sadrzaj>
    <derivirana_varijabla naziv="DomainObject.Predmet.ProtuStrankaListFormatedOIB_1">
      <item>Udruga za promicanje kulture, umjetnosti, kulturne i prirodne baštine "DEGA ART", OIB 58838813028</item>
    </derivirana_varijabla>
  </DomainObject.Predmet.ProtuStrankaListFormatedOIB>
  <DomainObject.Predmet.ProtuStrankaListFormatedWithAdress>
    <izvorni_sadrzaj>
      <item>Udruga za promicanje kulture, umjetnosti, kulturne i prirodne baštine "DEGA ART", Širokovac, Rukavac 17, 21480 Vis</item>
    </izvorni_sadrzaj>
    <derivirana_varijabla naziv="DomainObject.Predmet.ProtuStrankaListFormatedWithAdress_1">
      <item>Udruga za promicanje kulture, umjetnosti, kulturne i prirodne baštine "DEGA ART", Širokovac, Rukavac 17, 21480 Vis</item>
    </derivirana_varijabla>
  </DomainObject.Predmet.ProtuStrankaListFormatedWithAdress>
  <DomainObject.Predmet.ProtuStrankaListFormatedWithAdressOIB>
    <izvorni_sadrzaj>
      <item>Udruga za promicanje kulture, umjetnosti, kulturne i prirodne baštine "DEGA ART", OIB 58838813028, Širokovac, Rukavac 17, 21480 Vis</item>
    </izvorni_sadrzaj>
    <derivirana_varijabla naziv="DomainObject.Predmet.ProtuStrankaListFormatedWithAdressOIB_1">
      <item>Udruga za promicanje kulture, umjetnosti, kulturne i prirodne baštine "DEGA ART", OIB 58838813028, Širokovac, Rukavac 17, 21480 Vis</item>
    </derivirana_varijabla>
  </DomainObject.Predmet.ProtuStrankaListFormatedWithAdressOIB>
  <DomainObject.Predmet.ProtuStrankaListNazivFormated>
    <izvorni_sadrzaj>
      <item>Udruga za promicanje kulture, umjetnosti, kulturne i prirodne baštine "DEGA ART"</item>
    </izvorni_sadrzaj>
    <derivirana_varijabla naziv="DomainObject.Predmet.ProtuStrankaListNazivFormated_1">
      <item>Udruga za promicanje kulture, umjetnosti, kulturne i prirodne baštine "DEGA ART"</item>
    </derivirana_varijabla>
  </DomainObject.Predmet.ProtuStrankaListNazivFormated>
  <DomainObject.Predmet.ProtuStrankaListNazivFormatedOIB>
    <izvorni_sadrzaj>
      <item>Udruga za promicanje kulture, umjetnosti, kulturne i prirodne baštine "DEGA ART", OIB 58838813028</item>
    </izvorni_sadrzaj>
    <derivirana_varijabla naziv="DomainObject.Predmet.ProtuStrankaListNazivFormatedOIB_1">
      <item>Udruga za promicanje kulture, umjetnosti, kulturne i prirodne baštine "DEGA ART", OIB 58838813028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>St-1132/2015-7</izvorni_sadrzaj>
    <derivirana_varijabla naziv="DomainObject.PoslovniBrojDokumenta_1">St-1132/2015-7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Udruga za promicanje kulture, umjetnosti, kulturne i prirodne baštine "DEGA ART"</izvorni_sadrzaj>
    <derivirana_varijabla naziv="DomainObject.Predmet.ProtustrankaIDrugi_1">Udruga za promicanje kulture, umjetnosti, kulturne i prirodne baštine "DEGA ART"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Udruga za promicanje kulture, umjetnosti, kulturne i prirodne baštine "DEGA ART", OIB 58838813028, Širokovac, Rukavac 17, 21480 Vis</izvorni_sadrzaj>
    <derivirana_varijabla naziv="DomainObject.Predmet.ProtustrankaIDrugiAdressOIB_1">Udruga za promicanje kulture, umjetnosti, kulturne i prirodne baštine "DEGA ART", OIB 58838813028, Širokovac, Rukavac 17,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Udruga za promicanje kulture, umjetnosti, kulturne i prirodne baštine "DEGA ART"</item>
    </izvorni_sadrzaj>
    <derivirana_varijabla naziv="DomainObject.Predmet.SudioniciListNaziv_1">
      <item>FINANCIJSKA AGENCIJA RC SPLIT</item>
      <item>Udruga za promicanje kulture, umjetnosti, kulturne i prirodne baštine "DEGA ART"</item>
    </derivirana_varijabla>
  </DomainObject.Predmet.SudioniciListNaziv>
  <DomainObject.Predmet.SudioniciListAdressOIB>
    <izvorni_sadrzaj>
      <item>FINANCIJSKA AGENCIJA RC SPLIT, OIB 85821130368, Mažuranićevo šetalište 24b,21000 Split</item>
      <item>Udruga za promicanje kulture, umjetnosti, kulturne i prirodne baštine "DEGA ART", OIB 58838813028, Širokovac, Rukavac 17,21480 Vis</item>
    </izvorni_sadrzaj>
    <derivirana_varijabla naziv="DomainObject.Predmet.SudioniciListAdressOIB_1">
      <item>FINANCIJSKA AGENCIJA RC SPLIT, OIB 85821130368, Mažuranićevo šetalište 24b,21000 Split</item>
      <item>Udruga za promicanje kulture, umjetnosti, kulturne i prirodne baštine "DEGA ART", OIB 58838813028, Širokovac, Rukavac 17,21480 Vis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58838813028</item>
    </izvorni_sadrzaj>
    <derivirana_varijabla naziv="DomainObject.Predmet.SudioniciListNazivOIB_1">
      <item>, OIB 85821130368</item>
      <item>, OIB 58838813028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5D2E9E-38F3-4A69-AA57-3308BCFCA1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797</properties:Words>
  <properties:Characters>4300</properties:Characters>
  <properties:Lines>105</properties:Lines>
  <properties:Paragraphs>38</properties:Paragraphs>
  <properties:TotalTime>329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1.St-1132/2015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2016-09-14T08:39:00Z</cp:lastPrinted>
  <dcterms:modified xmlns:xsi="http://www.w3.org/2001/XMLSchema-instance" xsi:type="dcterms:W3CDTF">2016-09-14T08:40:00Z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St-1132/2015-7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