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36ef" w14:paraId="91e36ef" w:rsidRDefault="005E4664" w:rsidP="001940FB" w:rsidR="005E466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7B6122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>
        <w:rPr>
          <w:rFonts w:cs="Calibri" w:eastAsia="Calibri" w:hAnsi="Calibri" w:ascii="Calibri"/>
          <w:b/>
          <w:lang w:val="hr-HR"/>
        </w:rPr>
        <w:t xml:space="preserve"> </w:t>
      </w:r>
      <w:r w:rsidR="00C655B4" w:rsidRPr="00372EC9">
        <w:rPr>
          <w:rFonts w:cs="Calibri" w:eastAsia="Calibri" w:hAnsi="Calibri" w:ascii="Calibri"/>
          <w:lang w:val="hr-HR"/>
        </w:rPr>
        <w:t xml:space="preserve">U Zagrebu, dana </w:t>
      </w:r>
      <w:r w:rsidR="004A0F82">
        <w:rPr>
          <w:rFonts w:cs="Calibri" w:eastAsia="Calibri" w:hAnsi="Calibri" w:ascii="Calibri"/>
          <w:lang w:val="hr-HR"/>
        </w:rPr>
        <w:t>06</w:t>
      </w:r>
      <w:r w:rsidR="00C655B4"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41950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B6122" w:rsidP="00AA6BCF" w:rsidR="007B612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16BF3" w:rsidP="00016BF3" w:rsidR="00016BF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16BF3" w:rsidP="00016BF3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D7596" w:rsidP="00ED7596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D759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 stečaju</w:t>
      </w:r>
      <w:r w:rsidR="00B17792">
        <w:rPr>
          <w:rFonts w:cs="Calibri" w:eastAsia="Calibri" w:hAnsi="Calibri" w:ascii="Calibri"/>
          <w:bCs/>
          <w:lang w:val="hr-HR"/>
        </w:rPr>
        <w:t xml:space="preserve">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C74A78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9710B">
        <w:rPr>
          <w:rFonts w:cs="Calibri" w:eastAsia="Arial Unicode MS" w:hAnsi="Calibri" w:ascii="Calibri"/>
          <w:kern w:val="1"/>
          <w:lang w:eastAsia="ar-SA" w:val="hr-HR"/>
        </w:rPr>
        <w:t>ĐONI ČIČAK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4A57A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9710B" w:rsidRPr="00A9710B">
        <w:rPr>
          <w:rFonts w:cs="Calibri" w:hAnsi="Calibri" w:ascii="Calibri"/>
        </w:rPr>
        <w:t>177.050,20 kn</w:t>
      </w:r>
      <w:r w:rsidR="00A9710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9710B" w:rsidRPr="00A9710B">
        <w:rPr>
          <w:rFonts w:hAnsi="Calibri" w:ascii="Calibri"/>
        </w:rPr>
        <w:t>162.050,20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9710B">
        <w:rPr>
          <w:rFonts w:cs="Calibri" w:hAnsi="Calibri" w:ascii="Calibri"/>
        </w:rPr>
        <w:t>15</w:t>
      </w:r>
      <w:r w:rsidR="00474A46" w:rsidRPr="00474A46">
        <w:rPr>
          <w:rFonts w:cs="Calibri" w:hAnsi="Calibri" w:ascii="Calibri"/>
        </w:rPr>
        <w:t>.000,00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4A57AD">
        <w:rPr>
          <w:rFonts w:cs="Calibri" w:hAnsi="Calibri" w:ascii="Calibri"/>
        </w:rPr>
        <w:t>pa čak ni nižih isplatnih</w:t>
      </w:r>
      <w:r w:rsidR="00BD0B6A" w:rsidRPr="00372EC9">
        <w:rPr>
          <w:rFonts w:cs="Calibri" w:hAnsi="Calibri" w:ascii="Calibri"/>
        </w:rPr>
        <w:t xml:space="preserve">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A57A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A57AD" w:rsidRPr="004A57A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A57A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577054" w:rsidR="00A9710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9710B" w:rsidP="00A9710B" w:rsidR="00A9710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9710B" w:rsidP="00A9710B" w:rsidR="00A9710B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eastAsia="Times New Roman" w:hAnsi="Calibri" w:ascii="Calibri"/>
                <w:lang w:val="hr-HR"/>
              </w:rPr>
              <w:t>ĐONI ČIČAK</w:t>
            </w:r>
            <w:r w:rsidRPr="00474A46">
              <w:rPr>
                <w:rFonts w:cs="Calibri" w:eastAsia="Times New Roman" w:hAnsi="Calibri" w:ascii="Calibri"/>
                <w:lang w:val="hr-HR"/>
              </w:rPr>
              <w:t xml:space="preserve">, </w:t>
            </w:r>
            <w:r w:rsidRPr="00A9710B">
              <w:rPr>
                <w:rFonts w:cs="Calibri" w:hAnsi="Calibri" w:ascii="Calibri"/>
              </w:rPr>
              <w:t>Nin</w:t>
            </w:r>
            <w:r>
              <w:rPr>
                <w:rFonts w:cs="Calibri" w:hAnsi="Calibri" w:ascii="Calibri"/>
              </w:rPr>
              <w:t>č</w:t>
            </w:r>
            <w:r w:rsidRPr="00A9710B">
              <w:rPr>
                <w:rFonts w:cs="Calibri" w:hAnsi="Calibri" w:ascii="Calibri"/>
              </w:rPr>
              <w:t>evića Gumno 8, Solin</w:t>
            </w:r>
            <w:r>
              <w:rPr>
                <w:rFonts w:cs="Calibri" w:eastAsia="Times New Roman" w:hAnsi="Calibri" w:ascii="Calibri"/>
                <w:lang w:val="hr-HR"/>
              </w:rPr>
              <w:t xml:space="preserve"> </w:t>
            </w:r>
            <w:r w:rsidRPr="00372EC9">
              <w:rPr>
                <w:rFonts w:cs="Calibri" w:hAnsi="Calibri" w:ascii="Calibri"/>
              </w:rPr>
              <w:t>OIB:</w:t>
            </w:r>
            <w:r>
              <w:rPr>
                <w:rFonts w:cs="Calibri" w:hAnsi="Calibri" w:ascii="Calibri"/>
              </w:rPr>
              <w:t xml:space="preserve"> </w:t>
            </w:r>
            <w:r w:rsidRPr="00A9710B">
              <w:rPr>
                <w:rFonts w:cs="Calibri" w:hAnsi="Calibri" w:ascii="Calibri"/>
              </w:rPr>
              <w:t>79648547031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9710B" w:rsidP="00A9710B" w:rsidR="00A9710B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9710B">
              <w:rPr>
                <w:rFonts w:cs="Calibri" w:hAnsi="Calibri" w:ascii="Calibri"/>
              </w:rPr>
              <w:t>Ugovor o štednom depozitu broj 81-70-90037-3,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9710B" w:rsidP="00A9710B" w:rsidR="00A9710B" w:rsidRPr="0057705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9710B" w:rsidP="00A9710B" w:rsidR="00A9710B" w:rsidRPr="0057705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77054">
              <w:rPr>
                <w:rFonts w:cs="Calibri" w:hAnsi="Calibri" w:ascii="Calibri"/>
              </w:rPr>
              <w:t>177.050,20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9710B" w:rsidP="00A9710B" w:rsidR="00A9710B" w:rsidRPr="00577054">
            <w:pPr>
              <w:spacing w:after="0"/>
              <w:jc w:val="center"/>
              <w:rPr>
                <w:rFonts w:hAnsi="Calibri" w:ascii="Calibri"/>
              </w:rPr>
            </w:pPr>
          </w:p>
          <w:p w:rsidRDefault="00A9710B" w:rsidP="00A9710B" w:rsidR="00A9710B" w:rsidRPr="00577054">
            <w:pPr>
              <w:spacing w:after="0"/>
              <w:jc w:val="center"/>
              <w:rPr>
                <w:rFonts w:hAnsi="Calibri" w:ascii="Calibri"/>
              </w:rPr>
            </w:pPr>
          </w:p>
          <w:p w:rsidRDefault="00A9710B" w:rsidP="00A9710B" w:rsidR="00A9710B" w:rsidRPr="00577054">
            <w:pPr>
              <w:spacing w:after="0"/>
              <w:jc w:val="center"/>
              <w:rPr>
                <w:rFonts w:hAnsi="Calibri" w:ascii="Calibri"/>
              </w:rPr>
            </w:pPr>
          </w:p>
          <w:p w:rsidRDefault="00A9710B" w:rsidP="00A9710B" w:rsidR="00A9710B" w:rsidRPr="00577054">
            <w:pPr>
              <w:spacing w:after="0"/>
              <w:jc w:val="center"/>
              <w:rPr>
                <w:rFonts w:hAnsi="Calibri" w:ascii="Calibri"/>
              </w:rPr>
            </w:pPr>
          </w:p>
          <w:p w:rsidRDefault="00A9710B" w:rsidP="00A9710B" w:rsidR="00A9710B" w:rsidRPr="0057705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77054">
              <w:rPr>
                <w:rFonts w:hAnsi="Calibri" w:ascii="Calibri"/>
              </w:rPr>
              <w:t>162.050,20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9710B" w:rsidP="00A9710B" w:rsidR="00A9710B" w:rsidRPr="00577054">
            <w:pPr>
              <w:spacing w:after="0"/>
              <w:jc w:val="center"/>
              <w:rPr>
                <w:rFonts w:hAnsi="Calibri" w:ascii="Calibri"/>
              </w:rPr>
            </w:pPr>
          </w:p>
          <w:p w:rsidRDefault="00A9710B" w:rsidP="00A9710B" w:rsidR="00A9710B" w:rsidRPr="00577054">
            <w:pPr>
              <w:spacing w:after="0"/>
              <w:jc w:val="center"/>
              <w:rPr>
                <w:rFonts w:hAnsi="Calibri" w:ascii="Calibri"/>
              </w:rPr>
            </w:pPr>
          </w:p>
          <w:p w:rsidRDefault="00A9710B" w:rsidP="00A9710B" w:rsidR="00A9710B" w:rsidRPr="00577054">
            <w:pPr>
              <w:spacing w:after="0"/>
              <w:jc w:val="center"/>
              <w:rPr>
                <w:rFonts w:hAnsi="Calibri" w:ascii="Calibri"/>
              </w:rPr>
            </w:pPr>
          </w:p>
          <w:p w:rsidRDefault="00A9710B" w:rsidP="00A9710B" w:rsidR="00A9710B" w:rsidRPr="00577054">
            <w:pPr>
              <w:spacing w:after="0"/>
              <w:jc w:val="center"/>
              <w:rPr>
                <w:rFonts w:hAnsi="Calibri" w:ascii="Calibri"/>
              </w:rPr>
            </w:pPr>
          </w:p>
          <w:p w:rsidRDefault="00A9710B" w:rsidP="00A9710B" w:rsidR="00A9710B" w:rsidRPr="0057705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77054">
              <w:rPr>
                <w:rFonts w:hAnsi="Calibri" w:ascii="Calibri"/>
              </w:rPr>
              <w:t>15.000,00 kn</w:t>
            </w:r>
          </w:p>
        </w:tc>
      </w:tr>
    </w:tbl>
    <w:p w:rsidRDefault="00936E44" w:rsidP="00AA6BCF" w:rsidR="00936E44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B490B" w:rsidP="007B490B" w:rsidR="007B490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A3A45" w:rsidP="007B490B" w:rsidR="007B490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490B" w:rsidP="007B490B" w:rsidR="007B490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B490B" w:rsidP="007B490B" w:rsidR="007B490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B490B" w:rsidP="007B490B" w:rsidR="007B490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B490B" w:rsidP="007B490B" w:rsidR="007B490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B490B" w:rsidP="007B490B" w:rsidR="007B490B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936E44" w:rsidR="00DF5770" w:rsidRPr="00B706F7">
      <w:pPr>
        <w:spacing w:lineRule="auto" w:line="276" w:after="0"/>
        <w:ind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B96" w:rsidR="003E5B96">
      <w:pPr>
        <w:spacing w:after="0"/>
      </w:pPr>
      <w:r>
        <w:separator/>
      </w:r>
    </w:p>
  </w:endnote>
  <w:endnote w:id="0" w:type="continuationSeparator">
    <w:p w:rsidRDefault="003E5B96" w:rsidR="003E5B9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1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B96" w:rsidR="003E5B96">
      <w:pPr>
        <w:spacing w:after="0"/>
      </w:pPr>
      <w:r>
        <w:separator/>
      </w:r>
    </w:p>
  </w:footnote>
  <w:footnote w:id="0" w:type="continuationSeparator">
    <w:p w:rsidRDefault="003E5B96" w:rsidR="003E5B9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1A9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4932E2"/>
    <w:multiLevelType w:val="hybridMultilevel"/>
    <w:tmpl w:val="C1DEE8DE"/>
    <w:lvl w:tplc="1EFE54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BF15347"/>
    <w:multiLevelType w:val="hybridMultilevel"/>
    <w:tmpl w:val="BDBEA1A0"/>
    <w:lvl w:tplc="168440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2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23"/>
  </w:num>
  <w:num w:numId="4">
    <w:abstractNumId w:val="0"/>
  </w:num>
  <w:num w:numId="5">
    <w:abstractNumId w:val="20"/>
  </w:num>
  <w:num w:numId="6">
    <w:abstractNumId w:val="7"/>
  </w:num>
  <w:num w:numId="7">
    <w:abstractNumId w:val="8"/>
  </w:num>
  <w:num w:numId="8">
    <w:abstractNumId w:val="5"/>
  </w:num>
  <w:num w:numId="9">
    <w:abstractNumId w:val="22"/>
  </w:num>
  <w:num w:numId="10">
    <w:abstractNumId w:val="13"/>
  </w:num>
  <w:num w:numId="11">
    <w:abstractNumId w:val="15"/>
  </w:num>
  <w:num w:numId="12">
    <w:abstractNumId w:val="3"/>
  </w:num>
  <w:num w:numId="13">
    <w:abstractNumId w:val="16"/>
  </w:num>
  <w:num w:numId="14">
    <w:abstractNumId w:val="1"/>
  </w:num>
  <w:num w:numId="15">
    <w:abstractNumId w:val="17"/>
  </w:num>
  <w:num w:numId="16">
    <w:abstractNumId w:val="18"/>
  </w:num>
  <w:num w:numId="17">
    <w:abstractNumId w:val="9"/>
  </w:num>
  <w:num w:numId="18">
    <w:abstractNumId w:val="10"/>
  </w:num>
  <w:num w:numId="19">
    <w:abstractNumId w:val="14"/>
  </w:num>
  <w:num w:numId="20">
    <w:abstractNumId w:val="12"/>
  </w:num>
  <w:num w:numId="21">
    <w:abstractNumId w:val="21"/>
  </w:num>
  <w:num w:numId="22">
    <w:abstractNumId w:val="19"/>
  </w:num>
  <w:num w:numId="23">
    <w:abstractNumId w:val="11"/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16BF3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59F7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1F9D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5B96"/>
    <w:rsid w:val="003E65FE"/>
    <w:rsid w:val="003F14E9"/>
    <w:rsid w:val="003F2BB3"/>
    <w:rsid w:val="0040251C"/>
    <w:rsid w:val="0040542B"/>
    <w:rsid w:val="00413D89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4A46"/>
    <w:rsid w:val="0048690C"/>
    <w:rsid w:val="00492DFC"/>
    <w:rsid w:val="00497107"/>
    <w:rsid w:val="004A0F82"/>
    <w:rsid w:val="004A333A"/>
    <w:rsid w:val="004A57AD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950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054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4664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3B9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5BDF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490B"/>
    <w:rsid w:val="007B5399"/>
    <w:rsid w:val="007B6122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E5C54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12AF"/>
    <w:rsid w:val="009245B9"/>
    <w:rsid w:val="00931681"/>
    <w:rsid w:val="009355B7"/>
    <w:rsid w:val="00936E44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710B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084E"/>
    <w:rsid w:val="00AF34A4"/>
    <w:rsid w:val="00B02429"/>
    <w:rsid w:val="00B03187"/>
    <w:rsid w:val="00B03DF5"/>
    <w:rsid w:val="00B04819"/>
    <w:rsid w:val="00B14038"/>
    <w:rsid w:val="00B154F2"/>
    <w:rsid w:val="00B15747"/>
    <w:rsid w:val="00B17306"/>
    <w:rsid w:val="00B17792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17AC2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4517"/>
    <w:rsid w:val="00C45086"/>
    <w:rsid w:val="00C461B3"/>
    <w:rsid w:val="00C47214"/>
    <w:rsid w:val="00C47659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4A78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4C75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1A9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5041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D7596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3F52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26D8"/>
    <w:rsid w:val="00F934C5"/>
    <w:rsid w:val="00F94059"/>
    <w:rsid w:val="00FA3A45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95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1A9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1A9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1A9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1A9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95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1A9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1A9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1A9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1A9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1430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2018-08-23T10:36:00Z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St-651/2017-129 / Podnesak - Podnesak (-129.docx)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