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0ed6b" w14:paraId="120ed6b" w:rsidRDefault="00DC4677" w:rsidR="00DC4677">
      <w:pPr>
        <w15:collapsed w:val="false"/>
        <w:rPr>
          <w:sz w:val="15"/>
          <w:szCs w:val="15"/>
        </w:rPr>
      </w:pPr>
      <w:bookmarkStart w:name="_GoBack" w:id="0"/>
      <w:bookmarkEnd w:id="0"/>
    </w:p>
    <w:tbl>
      <w:tblPr>
        <w:tblpPr w:tblpY="236" w:horzAnchor="margin" w:vertAnchor="text" w:rightFromText="180" w:leftFromText="180"/>
        <w:tblW w:type="dxa" w:w="9039"/>
        <w:tblLayout w:type="fixed"/>
        <w:tblLook w:val="04A0" w:noVBand="1" w:noHBand="0" w:lastColumn="0" w:firstColumn="1" w:lastRow="0" w:firstRow="1"/>
      </w:tblPr>
      <w:tblGrid>
        <w:gridCol w:w="420"/>
        <w:gridCol w:w="2416"/>
        <w:gridCol w:w="1417"/>
        <w:gridCol w:w="2127"/>
        <w:gridCol w:w="2659"/>
      </w:tblGrid>
      <w:tr w:rsidTr="00B95004" w:rsidR="00B95004" w:rsidRPr="00B95004">
        <w:trPr>
          <w:trHeight w:val="1500"/>
        </w:trPr>
        <w:tc>
          <w:tcPr>
            <w:tcW w:type="dxa" w:w="4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4472C4" w:color="auto" w:val="clear"/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  <w:lang w:eastAsia="hr-HR"/>
              </w:rPr>
              <w:t>RBR</w:t>
            </w:r>
          </w:p>
        </w:tc>
        <w:tc>
          <w:tcPr>
            <w:tcW w:type="dxa" w:w="24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auto" w:val="clear"/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  <w:lang w:eastAsia="hr-HR"/>
              </w:rPr>
              <w:t>NAZIV VJEROVNIKA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auto" w:val="clear"/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  <w:lang w:eastAsia="hr-HR"/>
              </w:rPr>
              <w:t>OIB VJEROVNIKA</w:t>
            </w:r>
          </w:p>
        </w:tc>
        <w:tc>
          <w:tcPr>
            <w:tcW w:type="dxa" w:w="21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auto" w:val="clear"/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  <w:lang w:eastAsia="hr-HR"/>
              </w:rPr>
              <w:t>ADRESA</w:t>
            </w:r>
          </w:p>
        </w:tc>
        <w:tc>
          <w:tcPr>
            <w:tcW w:type="dxa" w:w="26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auto" w:val="clear"/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  <w:lang w:eastAsia="hr-HR"/>
              </w:rPr>
              <w:t>UTVRĐENI IZNOS TRAŽBINE</w:t>
            </w: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 ZA KOJI VJEROVNIK IMA PRAVO GLASA</w:t>
            </w:r>
          </w:p>
        </w:tc>
      </w:tr>
      <w:tr w:rsidTr="00B95004" w:rsidR="00B95004" w:rsidRPr="00B95004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ABC TISAK društvo s ograničenom odgovornošću za grafičku proizvodnju, usluge i trgovinu u stečaju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68699724742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Kralja Zvonimira 104D, 21210 Solin</w:t>
            </w:r>
          </w:p>
        </w:tc>
        <w:tc>
          <w:tcPr>
            <w:tcW w:type="dxa" w:w="2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2.715,00</w:t>
            </w:r>
          </w:p>
        </w:tc>
      </w:tr>
      <w:tr w:rsidTr="00B95004" w:rsidR="00B95004" w:rsidRPr="00B95004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AGROPROTEINKA dioničko društvo za zbrinjavanje i toplinsku preradu nusproizvoda životinjskog podrijetla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80695452345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Strojarska cesta 11, 10360 Sesvete</w:t>
            </w:r>
          </w:p>
        </w:tc>
        <w:tc>
          <w:tcPr>
            <w:tcW w:type="dxa" w:w="2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39.494,43</w:t>
            </w:r>
          </w:p>
        </w:tc>
      </w:tr>
      <w:tr w:rsidTr="00B95004" w:rsidR="00B95004" w:rsidRPr="00B95004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ALCA ZAGREB trgovačko društvo s ograničenom odgovornošću za uvoz, izvoz i trgovinu na veliko i malo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58353015102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Koledovčina</w:t>
            </w:r>
            <w:proofErr w:type="spellEnd"/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 2, 10000 Zagreb</w:t>
            </w:r>
          </w:p>
        </w:tc>
        <w:tc>
          <w:tcPr>
            <w:tcW w:type="dxa" w:w="2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9.414,37</w:t>
            </w:r>
          </w:p>
        </w:tc>
      </w:tr>
      <w:tr w:rsidTr="00B95004" w:rsidR="00B95004" w:rsidRPr="00B95004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ALFA ATEST d.o.o. za zaštitu na radu, zaštitu od požara i zaštitu okoliša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03448022583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Poljička cesta 32, 21000 Split</w:t>
            </w:r>
          </w:p>
        </w:tc>
        <w:tc>
          <w:tcPr>
            <w:tcW w:type="dxa" w:w="2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1.250,00</w:t>
            </w:r>
          </w:p>
        </w:tc>
      </w:tr>
      <w:tr w:rsidTr="00B95004" w:rsidR="00B95004" w:rsidRPr="00B95004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OBRT ZA IZRADU AMBALAŽE, PVC I ALUMINIJSKE FOLIJE"BOROTREND" Pazin, </w:t>
            </w:r>
            <w:proofErr w:type="spellStart"/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Štranjga</w:t>
            </w:r>
            <w:proofErr w:type="spellEnd"/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 9,</w:t>
            </w:r>
            <w:proofErr w:type="spellStart"/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vl</w:t>
            </w:r>
            <w:proofErr w:type="spellEnd"/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. Boris </w:t>
            </w:r>
            <w:proofErr w:type="spellStart"/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Baračić</w:t>
            </w:r>
            <w:proofErr w:type="spellEnd"/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72652241035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ŠTRANJGA 9, 52000 PAZIN</w:t>
            </w:r>
          </w:p>
        </w:tc>
        <w:tc>
          <w:tcPr>
            <w:tcW w:type="dxa" w:w="2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2.074,00</w:t>
            </w:r>
          </w:p>
        </w:tc>
      </w:tr>
      <w:tr w:rsidTr="00B95004" w:rsidR="00B95004" w:rsidRPr="00B95004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6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RASHLAD - OBRT ZA PROIZVODNJU I MONTAŽU RASHLADNIH UREĐAJA, </w:t>
            </w:r>
            <w:proofErr w:type="spellStart"/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vl</w:t>
            </w:r>
            <w:proofErr w:type="spellEnd"/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. VJEKOSLAV BARČOT, VELA LUKA, 63. Ulica br. 32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22849296511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ULICA 63 32, 20270 VELA LUKA</w:t>
            </w:r>
          </w:p>
        </w:tc>
        <w:tc>
          <w:tcPr>
            <w:tcW w:type="dxa" w:w="2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16.836,92</w:t>
            </w:r>
          </w:p>
        </w:tc>
      </w:tr>
      <w:tr w:rsidTr="00B95004" w:rsidR="00B95004" w:rsidRPr="00B95004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7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VIRGINIA, obrt za ribarstvo, turizam i prijevoz, </w:t>
            </w:r>
            <w:proofErr w:type="spellStart"/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vl</w:t>
            </w:r>
            <w:proofErr w:type="spellEnd"/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. Vinko Bojić, Split, Mihanovićeva 31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89175036495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ANTUNA MIHANOVIĆA 31, 21000 SPLIT</w:t>
            </w:r>
          </w:p>
        </w:tc>
        <w:tc>
          <w:tcPr>
            <w:tcW w:type="dxa" w:w="2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1.500,00</w:t>
            </w:r>
          </w:p>
        </w:tc>
      </w:tr>
      <w:tr w:rsidTr="00B95004" w:rsidR="00B95004" w:rsidRPr="00B95004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8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U</w:t>
            </w: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gostiteljski obrt "</w:t>
            </w:r>
            <w:proofErr w:type="spellStart"/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Basadura</w:t>
            </w:r>
            <w:proofErr w:type="spellEnd"/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" </w:t>
            </w:r>
            <w:proofErr w:type="spellStart"/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Tribunj</w:t>
            </w:r>
            <w:proofErr w:type="spellEnd"/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, Filip Bolanča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89342236003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BADNJE 9, 22212 TRIBUNJ</w:t>
            </w:r>
          </w:p>
        </w:tc>
        <w:tc>
          <w:tcPr>
            <w:tcW w:type="dxa" w:w="2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1.000,00</w:t>
            </w:r>
          </w:p>
        </w:tc>
      </w:tr>
      <w:tr w:rsidTr="00B95004" w:rsidR="00B95004" w:rsidRPr="00B95004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lastRenderedPageBreak/>
              <w:t>9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HD </w:t>
            </w:r>
            <w:proofErr w:type="spellStart"/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konzalt</w:t>
            </w:r>
            <w:proofErr w:type="spellEnd"/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, obrt za knjigovodstvene usluge, </w:t>
            </w:r>
            <w:proofErr w:type="spellStart"/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vl</w:t>
            </w:r>
            <w:proofErr w:type="spellEnd"/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. Hrvoje </w:t>
            </w:r>
            <w:proofErr w:type="spellStart"/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Bosančić</w:t>
            </w:r>
            <w:proofErr w:type="spellEnd"/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, Solin, Zvonimirova 75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90160610226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ULICA PETRA KREŠIMIRA IV 105, 21210 SOLIN</w:t>
            </w:r>
          </w:p>
        </w:tc>
        <w:tc>
          <w:tcPr>
            <w:tcW w:type="dxa" w:w="2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16.748,50</w:t>
            </w:r>
          </w:p>
        </w:tc>
      </w:tr>
      <w:tr w:rsidTr="00B95004" w:rsidR="00B95004" w:rsidRPr="00B95004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10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OBRT ZA CESTOVNI PRIJEVOZ ROBE, VLASNIK MARKO BULJUBAŠIĆ, MAKARSKA, SPLITSKA 13A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26014417531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SPLITSKA 13A, 21300 MAKARSKA</w:t>
            </w:r>
          </w:p>
        </w:tc>
        <w:tc>
          <w:tcPr>
            <w:tcW w:type="dxa" w:w="2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14.750,00</w:t>
            </w:r>
          </w:p>
        </w:tc>
      </w:tr>
      <w:tr w:rsidTr="00B95004" w:rsidR="00B95004" w:rsidRPr="00B95004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11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CROATIA osiguranje d.d.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26187994862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Vatroslava Jagića 33, 10000 Zagreb</w:t>
            </w:r>
          </w:p>
        </w:tc>
        <w:tc>
          <w:tcPr>
            <w:tcW w:type="dxa" w:w="2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22.270,09</w:t>
            </w:r>
          </w:p>
        </w:tc>
      </w:tr>
      <w:tr w:rsidTr="00B95004" w:rsidR="00B95004" w:rsidRPr="00B95004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12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CVITANOVIĆ d.o.o. za trgovinu i prijevoz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09132528421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Žedno Drage 35, 21400 Supetar</w:t>
            </w:r>
          </w:p>
        </w:tc>
        <w:tc>
          <w:tcPr>
            <w:tcW w:type="dxa" w:w="2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6.377,00</w:t>
            </w:r>
          </w:p>
        </w:tc>
      </w:tr>
      <w:tr w:rsidTr="00B95004" w:rsidR="00B95004" w:rsidRPr="00B95004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13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Odvjetnik MARKO CVRKOVIĆ, Županijska 44, Vukovar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10255320499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KNEZA MISLAVA 11, 32100 VINKOVCI</w:t>
            </w:r>
          </w:p>
        </w:tc>
        <w:tc>
          <w:tcPr>
            <w:tcW w:type="dxa" w:w="2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1.000,00</w:t>
            </w:r>
          </w:p>
        </w:tc>
      </w:tr>
      <w:tr w:rsidTr="00B95004" w:rsidR="00B95004" w:rsidRPr="00B95004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14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ĆALIŠ d.o.o. za proizvodnju i trgovinu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31668679312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Poljska 55, 31400 Đakovo</w:t>
            </w:r>
          </w:p>
        </w:tc>
        <w:tc>
          <w:tcPr>
            <w:tcW w:type="dxa" w:w="2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812,50</w:t>
            </w:r>
          </w:p>
        </w:tc>
      </w:tr>
      <w:tr w:rsidTr="00B95004" w:rsidR="00B95004" w:rsidRPr="00B95004">
        <w:trPr>
          <w:trHeight w:val="948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15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ČISTOĆA društvo s ograničenom odgovornošću za obavljanje komunalnih djelatnosti održavanja čistoće i odlaganja komunalnog otpada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38812451417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Put </w:t>
            </w:r>
            <w:proofErr w:type="spellStart"/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Plokita</w:t>
            </w:r>
            <w:proofErr w:type="spellEnd"/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 81, 21000 Split</w:t>
            </w:r>
          </w:p>
        </w:tc>
        <w:tc>
          <w:tcPr>
            <w:tcW w:type="dxa" w:w="2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4.112,44</w:t>
            </w:r>
          </w:p>
        </w:tc>
      </w:tr>
      <w:tr w:rsidTr="00B95004" w:rsidR="00B95004" w:rsidRPr="00B95004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16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NADALINA, obrt za ribarstvo, preradu, trgovinu i prijevoz, </w:t>
            </w:r>
            <w:proofErr w:type="spellStart"/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vl</w:t>
            </w:r>
            <w:proofErr w:type="spellEnd"/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. Ana Čudina, Kaštel Stari, Put Gospe </w:t>
            </w:r>
            <w:proofErr w:type="spellStart"/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Stomorije</w:t>
            </w:r>
            <w:proofErr w:type="spellEnd"/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 28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58675240418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ULICA FRA PAVLA MELADE 10A, 21217 KAŠTEL ŠTAFILIĆ</w:t>
            </w:r>
          </w:p>
        </w:tc>
        <w:tc>
          <w:tcPr>
            <w:tcW w:type="dxa" w:w="2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10.078,86</w:t>
            </w:r>
          </w:p>
        </w:tc>
      </w:tr>
      <w:tr w:rsidTr="00B95004" w:rsidR="00B95004" w:rsidRPr="00B95004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17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DAJNA društvo s ograničenom odgovornošću za preradu i konzerviranje riba i ribljih proizvoda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62106979220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Put polja 4, 22243 Murter</w:t>
            </w:r>
          </w:p>
        </w:tc>
        <w:tc>
          <w:tcPr>
            <w:tcW w:type="dxa" w:w="2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28.925,00</w:t>
            </w:r>
          </w:p>
        </w:tc>
      </w:tr>
      <w:tr w:rsidTr="00B95004" w:rsidR="00B95004" w:rsidRPr="00B95004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18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LUBIN, obrt za proizvodnju i trgovinu ribarskim mrežama, </w:t>
            </w:r>
            <w:proofErr w:type="spellStart"/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vl</w:t>
            </w:r>
            <w:proofErr w:type="spellEnd"/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. Miroslav Dugandžić, Komin, Lučica 25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12480733941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LUČICA 25, 20344 KOMIN</w:t>
            </w:r>
          </w:p>
        </w:tc>
        <w:tc>
          <w:tcPr>
            <w:tcW w:type="dxa" w:w="2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3.608,79</w:t>
            </w:r>
          </w:p>
        </w:tc>
      </w:tr>
      <w:tr w:rsidTr="00B95004" w:rsidR="00B95004" w:rsidRPr="00B95004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19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"ĐILAS ŽARKO - OBRT ZA MORSKI RIBOLOV", KORČULA, Korčulanskih domobrana </w:t>
            </w:r>
            <w:proofErr w:type="spellStart"/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bb</w:t>
            </w:r>
            <w:proofErr w:type="spellEnd"/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95173458393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KORČULANSKIH DOMOBRANA 51, 20260 KORČULA</w:t>
            </w:r>
          </w:p>
        </w:tc>
        <w:tc>
          <w:tcPr>
            <w:tcW w:type="dxa" w:w="2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32.099,47</w:t>
            </w:r>
          </w:p>
        </w:tc>
      </w:tr>
      <w:tr w:rsidTr="00B95004" w:rsidR="00B95004" w:rsidRPr="00B95004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20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EKO-DERATIZACIJA d.o.o. za deratizaciju, dezinsekciju i dezinfekciju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38001831721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Črnkovečka</w:t>
            </w:r>
            <w:proofErr w:type="spellEnd"/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 9 A, 10000 Zagreb</w:t>
            </w:r>
          </w:p>
        </w:tc>
        <w:tc>
          <w:tcPr>
            <w:tcW w:type="dxa" w:w="2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1.500,00</w:t>
            </w:r>
          </w:p>
        </w:tc>
      </w:tr>
      <w:tr w:rsidTr="00B95004" w:rsidR="00B95004" w:rsidRPr="00B95004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21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Financijska agencija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85821130368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Ulica grada Vukovara 70, 10000 Zagreb</w:t>
            </w:r>
          </w:p>
        </w:tc>
        <w:tc>
          <w:tcPr>
            <w:tcW w:type="dxa" w:w="2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125,62</w:t>
            </w:r>
          </w:p>
        </w:tc>
      </w:tr>
      <w:tr w:rsidTr="00B95004" w:rsidR="00B95004" w:rsidRPr="00B95004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22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GASTRO DYNAMIC d.o.o. za trgovinu i usluge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97126433489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Cetinska 16, 21311 Stobreč</w:t>
            </w:r>
          </w:p>
        </w:tc>
        <w:tc>
          <w:tcPr>
            <w:tcW w:type="dxa" w:w="2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3.634,00</w:t>
            </w:r>
          </w:p>
        </w:tc>
      </w:tr>
      <w:tr w:rsidTr="00B95004" w:rsidR="00B95004" w:rsidRPr="00B95004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lastRenderedPageBreak/>
              <w:t>23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GRAĐENJE SPLIT društvo s ograničenom odgovornošću za građevinarstvo, trgovinu i ugostiteljstvo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42492876720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Šibenska 33, 21000 Split</w:t>
            </w:r>
          </w:p>
        </w:tc>
        <w:tc>
          <w:tcPr>
            <w:tcW w:type="dxa" w:w="2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                              177.446,85</w:t>
            </w:r>
          </w:p>
        </w:tc>
      </w:tr>
      <w:tr w:rsidTr="00B95004" w:rsidR="00B95004" w:rsidRPr="00B95004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24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MARINPLAST, obrt za proizvodnju plastične ambalaže, </w:t>
            </w:r>
            <w:proofErr w:type="spellStart"/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vl</w:t>
            </w:r>
            <w:proofErr w:type="spellEnd"/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. Marinko Gusić, Klis, Kneza Trpimira 217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25257975975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KNEZA TRPIMIRA 217, 21231 KLIS</w:t>
            </w:r>
          </w:p>
        </w:tc>
        <w:tc>
          <w:tcPr>
            <w:tcW w:type="dxa" w:w="2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600,00</w:t>
            </w:r>
          </w:p>
        </w:tc>
      </w:tr>
      <w:tr w:rsidTr="00B95004" w:rsidR="00B95004" w:rsidRPr="00B95004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25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HEP - Opskrba d.o.o. za opskrbu potrošača električnom, toplinskom energijom i plinom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63073332379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Ulica grada Vukovara 37, 10000 Zagreb</w:t>
            </w:r>
          </w:p>
        </w:tc>
        <w:tc>
          <w:tcPr>
            <w:tcW w:type="dxa" w:w="2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12.291,40</w:t>
            </w:r>
          </w:p>
        </w:tc>
      </w:tr>
      <w:tr w:rsidTr="00B95004" w:rsidR="00B95004" w:rsidRPr="00B95004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26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Hrvatske vode, pravna osoba za upravljanje vodama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28921383001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Grada Vukovara 220, 10000 Zagreb</w:t>
            </w:r>
          </w:p>
        </w:tc>
        <w:tc>
          <w:tcPr>
            <w:tcW w:type="dxa" w:w="2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3.803,75</w:t>
            </w:r>
          </w:p>
        </w:tc>
      </w:tr>
      <w:tr w:rsidTr="00B95004" w:rsidR="00B95004" w:rsidRPr="00B95004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27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Hrvatski operator prijenosnog sustava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13148821633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Kupska</w:t>
            </w:r>
            <w:proofErr w:type="spellEnd"/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 4, 10000 Zagreb</w:t>
            </w:r>
          </w:p>
        </w:tc>
        <w:tc>
          <w:tcPr>
            <w:tcW w:type="dxa" w:w="2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12.000,00</w:t>
            </w:r>
          </w:p>
        </w:tc>
      </w:tr>
      <w:tr w:rsidTr="00B95004" w:rsidR="00B95004" w:rsidRPr="00B95004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28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HRVATSKE ŠUME društvo s ograničenom odgovornošću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69693144506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Ulica Kneza Branimira 1, 10000 Zagreb</w:t>
            </w:r>
          </w:p>
        </w:tc>
        <w:tc>
          <w:tcPr>
            <w:tcW w:type="dxa" w:w="2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7.425,24</w:t>
            </w:r>
          </w:p>
        </w:tc>
      </w:tr>
      <w:tr w:rsidTr="00B95004" w:rsidR="00B95004" w:rsidRPr="00B95004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29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IMOTA d.d. za poljodjelstvo, trgovinu i ugostiteljstvo u stečaju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02297833542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Perinušabb</w:t>
            </w:r>
            <w:proofErr w:type="spellEnd"/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, 21260 Donji </w:t>
            </w:r>
            <w:proofErr w:type="spellStart"/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Proložac</w:t>
            </w:r>
            <w:proofErr w:type="spellEnd"/>
          </w:p>
        </w:tc>
        <w:tc>
          <w:tcPr>
            <w:tcW w:type="dxa" w:w="2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13.208,12</w:t>
            </w:r>
          </w:p>
        </w:tc>
      </w:tr>
      <w:tr w:rsidTr="00B95004" w:rsidR="00B95004" w:rsidRPr="00B95004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30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IN CAPITA društvo s ograničenom odgovornošću za poslovne usluge, putnička agencija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11261512176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114. Brigade 8, 21000 Split</w:t>
            </w:r>
          </w:p>
        </w:tc>
        <w:tc>
          <w:tcPr>
            <w:tcW w:type="dxa" w:w="2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7.420,30</w:t>
            </w:r>
          </w:p>
        </w:tc>
      </w:tr>
      <w:tr w:rsidTr="00B95004" w:rsidR="00B95004" w:rsidRPr="00B95004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31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ISKON INTERNET d.d. za informatiku i telekomunikacije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36779353407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Garićgradska</w:t>
            </w:r>
            <w:proofErr w:type="spellEnd"/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 18, 10000 Zagreb</w:t>
            </w:r>
          </w:p>
        </w:tc>
        <w:tc>
          <w:tcPr>
            <w:tcW w:type="dxa" w:w="2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989,56</w:t>
            </w:r>
          </w:p>
        </w:tc>
      </w:tr>
      <w:tr w:rsidTr="00B95004" w:rsidR="00B95004" w:rsidRPr="00B95004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32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GOF, Obrt za morski gospodarski ribolov, </w:t>
            </w:r>
            <w:proofErr w:type="spellStart"/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vl</w:t>
            </w:r>
            <w:proofErr w:type="spellEnd"/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. </w:t>
            </w:r>
            <w:proofErr w:type="spellStart"/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Kuzma</w:t>
            </w:r>
            <w:proofErr w:type="spellEnd"/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Ivelja</w:t>
            </w:r>
            <w:proofErr w:type="spellEnd"/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, Lastovo, Kneževa 8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57645684296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KNEŽEVA 8, 20290 LASTOVO</w:t>
            </w:r>
          </w:p>
        </w:tc>
        <w:tc>
          <w:tcPr>
            <w:tcW w:type="dxa" w:w="2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4.593,00</w:t>
            </w:r>
          </w:p>
        </w:tc>
      </w:tr>
      <w:tr w:rsidTr="00B95004" w:rsidR="00B95004" w:rsidRPr="00B95004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33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IVKA d.o.o. za trgovinu, turizam, graditeljstvo i turistička agencija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37020496783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Beroje</w:t>
            </w:r>
            <w:proofErr w:type="spellEnd"/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 15, 20215 </w:t>
            </w:r>
            <w:proofErr w:type="spellStart"/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Čilipi</w:t>
            </w:r>
            <w:proofErr w:type="spellEnd"/>
          </w:p>
        </w:tc>
        <w:tc>
          <w:tcPr>
            <w:tcW w:type="dxa" w:w="2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570,50</w:t>
            </w:r>
          </w:p>
        </w:tc>
      </w:tr>
      <w:tr w:rsidTr="00B95004" w:rsidR="00B95004" w:rsidRPr="00B95004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34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PRIJEVOZNIČKO TRGOVAČKI OBRT KALAC, VL. IVICA KALAC, ZADAR, GRGURA BUDISLAVIĆA 6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71506441399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GRGURA BUDISLAVIĆA 6, 23000 ZADAR</w:t>
            </w:r>
          </w:p>
        </w:tc>
        <w:tc>
          <w:tcPr>
            <w:tcW w:type="dxa" w:w="2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73.952,51</w:t>
            </w:r>
          </w:p>
        </w:tc>
      </w:tr>
      <w:tr w:rsidTr="00B95004" w:rsidR="00B95004" w:rsidRPr="00B95004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35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KLISMAR SPLIT društvo s ograničenom odgovornošću za morsko ribarstvo i trgovinu, </w:t>
            </w:r>
            <w:proofErr w:type="spellStart"/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export</w:t>
            </w:r>
            <w:proofErr w:type="spellEnd"/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-import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19419515100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Poljička Cesta 27, 21000 Split</w:t>
            </w:r>
          </w:p>
        </w:tc>
        <w:tc>
          <w:tcPr>
            <w:tcW w:type="dxa" w:w="2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600,00</w:t>
            </w:r>
          </w:p>
        </w:tc>
      </w:tr>
      <w:tr w:rsidTr="00B95004" w:rsidR="00B95004" w:rsidRPr="00B95004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36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ŠIMUN TRANSPORTI obrt za ugostiteljstvo i trgovinu, </w:t>
            </w:r>
            <w:proofErr w:type="spellStart"/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vl</w:t>
            </w:r>
            <w:proofErr w:type="spellEnd"/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. Ante Knežević, Vrpolje, Vrpoljačka cesta 17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36127402382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VRPOLJAČKA CESTA 17, 22205 VRPOLJE</w:t>
            </w:r>
          </w:p>
        </w:tc>
        <w:tc>
          <w:tcPr>
            <w:tcW w:type="dxa" w:w="2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625,00</w:t>
            </w:r>
          </w:p>
        </w:tc>
      </w:tr>
      <w:tr w:rsidTr="00B95004" w:rsidR="00B95004" w:rsidRPr="00B95004">
        <w:trPr>
          <w:trHeight w:val="864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37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KOMUNALAC, društvo s ograničenom odgovornošću za skupljanje, pročišćavanje i </w:t>
            </w: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lastRenderedPageBreak/>
              <w:t>distribuciju vode, proizvodnju kruha, trgovinu, promet i usluge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lastRenderedPageBreak/>
              <w:t>09301935182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Lastovobb</w:t>
            </w:r>
            <w:proofErr w:type="spellEnd"/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, 20290 Lastovo</w:t>
            </w:r>
          </w:p>
        </w:tc>
        <w:tc>
          <w:tcPr>
            <w:tcW w:type="dxa" w:w="2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4.952,55</w:t>
            </w:r>
          </w:p>
        </w:tc>
      </w:tr>
      <w:tr w:rsidTr="00B95004" w:rsidR="00B95004" w:rsidRPr="00B95004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lastRenderedPageBreak/>
              <w:t>38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LEKO društvo s ograničenom odgovornošću za trgovinu i usluge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62180330958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Frankopanska</w:t>
            </w:r>
            <w:proofErr w:type="spellEnd"/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 22, 10000 Zagreb</w:t>
            </w:r>
          </w:p>
        </w:tc>
        <w:tc>
          <w:tcPr>
            <w:tcW w:type="dxa" w:w="2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10.000,00</w:t>
            </w:r>
          </w:p>
        </w:tc>
      </w:tr>
      <w:tr w:rsidTr="00B95004" w:rsidR="00B95004" w:rsidRPr="00B95004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39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LONČAR društvo s ograničenom odgovornošću za građenje, elektroinstalacije, servis i usluge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92735071000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Sestara </w:t>
            </w:r>
            <w:proofErr w:type="spellStart"/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Karmelićanki</w:t>
            </w:r>
            <w:proofErr w:type="spellEnd"/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 14, 21000 Split</w:t>
            </w:r>
          </w:p>
        </w:tc>
        <w:tc>
          <w:tcPr>
            <w:tcW w:type="dxa" w:w="2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16.169,83</w:t>
            </w:r>
          </w:p>
        </w:tc>
      </w:tr>
      <w:tr w:rsidTr="00B95004" w:rsidR="00B95004" w:rsidRPr="00B95004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40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MESNICA DAVOR,obrt za trgovinu,</w:t>
            </w:r>
            <w:proofErr w:type="spellStart"/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vl</w:t>
            </w:r>
            <w:proofErr w:type="spellEnd"/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. Davor Lovrić,Split,Mostarska 34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50140672829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ULICA LJUDEVITA GAJA 9, 21216 KAŠTEL STARI</w:t>
            </w:r>
          </w:p>
        </w:tc>
        <w:tc>
          <w:tcPr>
            <w:tcW w:type="dxa" w:w="2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749,49</w:t>
            </w:r>
          </w:p>
        </w:tc>
      </w:tr>
      <w:tr w:rsidTr="00B95004" w:rsidR="00B95004" w:rsidRPr="00B95004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41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ODVJETNIK TIHOMIR LUETIĆ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21180144708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SUKOIŠANSKA 25, 21000 SPLIT</w:t>
            </w:r>
          </w:p>
        </w:tc>
        <w:tc>
          <w:tcPr>
            <w:tcW w:type="dxa" w:w="2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1.562,50</w:t>
            </w:r>
          </w:p>
        </w:tc>
      </w:tr>
      <w:tr w:rsidTr="00B95004" w:rsidR="00B95004" w:rsidRPr="00B95004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42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MARIN EXPERT za proizvodnju i usluge, društvo s ograničenom odgovornošću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72775095404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Zagrebačka 22, 21204 </w:t>
            </w:r>
            <w:proofErr w:type="spellStart"/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Dugopolje</w:t>
            </w:r>
            <w:proofErr w:type="spellEnd"/>
          </w:p>
        </w:tc>
        <w:tc>
          <w:tcPr>
            <w:tcW w:type="dxa" w:w="2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5.606,04</w:t>
            </w:r>
          </w:p>
        </w:tc>
      </w:tr>
      <w:tr w:rsidTr="00B95004" w:rsidR="00B95004" w:rsidRPr="00B95004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43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Obrt za trgovinu, proizvodnju i servisiranje MARIN UGOSTITELJSKA OPREMA, </w:t>
            </w:r>
            <w:proofErr w:type="spellStart"/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vl</w:t>
            </w:r>
            <w:proofErr w:type="spellEnd"/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. Zlatko Marin, </w:t>
            </w:r>
            <w:proofErr w:type="spellStart"/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Dugopolje</w:t>
            </w:r>
            <w:proofErr w:type="spellEnd"/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, Dubrovačka 11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92123845489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POLJARSKI PUT 1, 21000 SPLIT</w:t>
            </w:r>
          </w:p>
        </w:tc>
        <w:tc>
          <w:tcPr>
            <w:tcW w:type="dxa" w:w="2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1.969,96</w:t>
            </w:r>
          </w:p>
        </w:tc>
      </w:tr>
      <w:tr w:rsidTr="00B95004" w:rsidR="00B95004" w:rsidRPr="00B95004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44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MARINA VINICI, društvo s ograničenom odgovornošću za brodogradnju i trgovinu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08433940381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Ul.Put</w:t>
            </w:r>
            <w:proofErr w:type="spellEnd"/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Jersan</w:t>
            </w:r>
            <w:proofErr w:type="spellEnd"/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 15, 22243 Murter</w:t>
            </w:r>
          </w:p>
        </w:tc>
        <w:tc>
          <w:tcPr>
            <w:tcW w:type="dxa" w:w="2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21.739,58</w:t>
            </w:r>
          </w:p>
        </w:tc>
      </w:tr>
      <w:tr w:rsidTr="00B95004" w:rsidR="00B95004" w:rsidRPr="00B95004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45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MB FRIGO GRUPA d.o.o. za proizvodnju, trgovinu i usluge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61155890230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Bani 81, 10000 Zagreb</w:t>
            </w:r>
          </w:p>
        </w:tc>
        <w:tc>
          <w:tcPr>
            <w:tcW w:type="dxa" w:w="2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750,00</w:t>
            </w:r>
          </w:p>
        </w:tc>
      </w:tr>
      <w:tr w:rsidTr="00B95004" w:rsidR="00B95004" w:rsidRPr="00B95004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46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METROPOLIS PLAN društvo s ograničenom odgovornošću za graditeljstvo i usluge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84169437422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Savska cesta 41, 10000 Zagreb</w:t>
            </w:r>
          </w:p>
        </w:tc>
        <w:tc>
          <w:tcPr>
            <w:tcW w:type="dxa" w:w="2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5.350,70</w:t>
            </w:r>
          </w:p>
        </w:tc>
      </w:tr>
      <w:tr w:rsidTr="00B95004" w:rsidR="00B95004" w:rsidRPr="00B95004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47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MICHIELI-TOMIĆ, društvo s ograničenom odgovornošću za trgovinu i usluge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38856841151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Gornji </w:t>
            </w:r>
            <w:proofErr w:type="spellStart"/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Humac</w:t>
            </w:r>
            <w:proofErr w:type="spellEnd"/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 37, 21425 Gornji </w:t>
            </w:r>
            <w:proofErr w:type="spellStart"/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Humac</w:t>
            </w:r>
            <w:proofErr w:type="spellEnd"/>
          </w:p>
        </w:tc>
        <w:tc>
          <w:tcPr>
            <w:tcW w:type="dxa" w:w="2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28.369,75</w:t>
            </w:r>
          </w:p>
        </w:tc>
      </w:tr>
      <w:tr w:rsidTr="00B95004" w:rsidR="00B95004" w:rsidRPr="00B95004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48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MICRO-LASTOVO 2 d.o.o. za proizvodnju i trgovinu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79462991447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Kod Doma 7A, 22300 </w:t>
            </w:r>
            <w:proofErr w:type="spellStart"/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Civljane</w:t>
            </w:r>
            <w:proofErr w:type="spellEnd"/>
          </w:p>
        </w:tc>
        <w:tc>
          <w:tcPr>
            <w:tcW w:type="dxa" w:w="2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272.510,71</w:t>
            </w:r>
          </w:p>
        </w:tc>
      </w:tr>
      <w:tr w:rsidTr="00B95004" w:rsidR="00B95004" w:rsidRPr="00B95004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49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MINISTARSTVO FINANCIJA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18683136487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Katančićeva 5, 10000 ZAGREB</w:t>
            </w:r>
          </w:p>
        </w:tc>
        <w:tc>
          <w:tcPr>
            <w:tcW w:type="dxa" w:w="2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354.263,70</w:t>
            </w:r>
          </w:p>
        </w:tc>
      </w:tr>
      <w:tr w:rsidTr="00B95004" w:rsidR="00B95004" w:rsidRPr="00B95004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50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MINISTARSTVO POLJOPRIVREDE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76767369197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Ulica grada Vukovara 78, 10000 Zagreb</w:t>
            </w:r>
          </w:p>
        </w:tc>
        <w:tc>
          <w:tcPr>
            <w:tcW w:type="dxa" w:w="2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24.906,60</w:t>
            </w:r>
          </w:p>
        </w:tc>
      </w:tr>
      <w:tr w:rsidTr="00B95004" w:rsidR="00B95004" w:rsidRPr="00B95004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51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MIŠLOV, d.o.o. za ribarstvo, ugostiteljstvo i trgovinu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71580818100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Grabi 44, 23241 </w:t>
            </w:r>
            <w:proofErr w:type="spellStart"/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Poličnik</w:t>
            </w:r>
            <w:proofErr w:type="spellEnd"/>
          </w:p>
        </w:tc>
        <w:tc>
          <w:tcPr>
            <w:tcW w:type="dxa" w:w="2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7.287,50</w:t>
            </w:r>
          </w:p>
        </w:tc>
      </w:tr>
      <w:tr w:rsidTr="00B95004" w:rsidR="00B95004" w:rsidRPr="00B95004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52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MOŠUNJ društvo s ograničenom odgovornošću za trgovinu i </w:t>
            </w: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lastRenderedPageBreak/>
              <w:t>ugostiteljstvo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lastRenderedPageBreak/>
              <w:t>64040814249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Poljička Cesta 64, 21315 Dugi Rat</w:t>
            </w:r>
          </w:p>
        </w:tc>
        <w:tc>
          <w:tcPr>
            <w:tcW w:type="dxa" w:w="2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1.010,61</w:t>
            </w:r>
          </w:p>
        </w:tc>
      </w:tr>
      <w:tr w:rsidTr="00B95004" w:rsidR="00B95004" w:rsidRPr="00B95004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lastRenderedPageBreak/>
              <w:t>53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MUSCULUS CARO d.o.o. za proizvodnju, trgovinu i usluge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31139775994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Mlinovi 52, 10000 Zagreb</w:t>
            </w:r>
          </w:p>
        </w:tc>
        <w:tc>
          <w:tcPr>
            <w:tcW w:type="dxa" w:w="2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1.625,00</w:t>
            </w:r>
          </w:p>
        </w:tc>
      </w:tr>
      <w:tr w:rsidTr="00B95004" w:rsidR="00B95004" w:rsidRPr="00B95004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54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MUZGAVAC d.o.o. za ribolov i trgovinu ribom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62446784759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Banovi 10, 21222 </w:t>
            </w:r>
            <w:proofErr w:type="spellStart"/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Sevid</w:t>
            </w:r>
            <w:proofErr w:type="spellEnd"/>
          </w:p>
        </w:tc>
        <w:tc>
          <w:tcPr>
            <w:tcW w:type="dxa" w:w="2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2.024,97</w:t>
            </w:r>
          </w:p>
        </w:tc>
      </w:tr>
      <w:tr w:rsidTr="00B95004" w:rsidR="00B95004" w:rsidRPr="00B95004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55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NASTAVNI ZAVOD ZA JAVNO ZDRAVSTVO SPLITSKO-DALMATINSKE ŽUPANIJE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54948902275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Vukovarska Ulica 46, 21000 Split</w:t>
            </w:r>
          </w:p>
        </w:tc>
        <w:tc>
          <w:tcPr>
            <w:tcW w:type="dxa" w:w="2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8.312,50</w:t>
            </w:r>
          </w:p>
        </w:tc>
      </w:tr>
      <w:tr w:rsidTr="00B95004" w:rsidR="00B95004" w:rsidRPr="00B95004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56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NISA PRODUKT društvo s ograničenom odgovornošću trgovinu i usluge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89432934496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Pristav 81, 52232 Kršan</w:t>
            </w:r>
          </w:p>
        </w:tc>
        <w:tc>
          <w:tcPr>
            <w:tcW w:type="dxa" w:w="2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7.558,00</w:t>
            </w:r>
          </w:p>
        </w:tc>
      </w:tr>
      <w:tr w:rsidTr="00B95004" w:rsidR="00B95004" w:rsidRPr="00B95004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57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NOVAL d.o.o. za proizvodnju, trgovinu i servis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03116304913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Dubravkin trg 7, 10000 Zagreb</w:t>
            </w:r>
          </w:p>
        </w:tc>
        <w:tc>
          <w:tcPr>
            <w:tcW w:type="dxa" w:w="2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1.006,89</w:t>
            </w:r>
          </w:p>
        </w:tc>
      </w:tr>
      <w:tr w:rsidTr="00B95004" w:rsidR="00B95004" w:rsidRPr="00B95004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58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OLASAGASTI d.o.o. za preradu ribe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41065609099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Turjaci</w:t>
            </w:r>
            <w:proofErr w:type="spellEnd"/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 379, 21230 </w:t>
            </w:r>
            <w:proofErr w:type="spellStart"/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Turjaci</w:t>
            </w:r>
            <w:proofErr w:type="spellEnd"/>
          </w:p>
        </w:tc>
        <w:tc>
          <w:tcPr>
            <w:tcW w:type="dxa" w:w="2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331,76</w:t>
            </w:r>
          </w:p>
        </w:tc>
      </w:tr>
      <w:tr w:rsidTr="00B95004" w:rsidR="00B95004" w:rsidRPr="00B95004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59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OLIVETI, za trgovinu i usluge, društvo s ograničenom odgovornošću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66375876684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Antuna Gustava Matoša 16, 21000 Split</w:t>
            </w:r>
          </w:p>
        </w:tc>
        <w:tc>
          <w:tcPr>
            <w:tcW w:type="dxa" w:w="2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9.651,88</w:t>
            </w:r>
          </w:p>
        </w:tc>
      </w:tr>
      <w:tr w:rsidTr="00B95004" w:rsidR="00B95004" w:rsidRPr="00B95004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60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JOLE, obrt za trgovinu mesom, </w:t>
            </w:r>
            <w:proofErr w:type="spellStart"/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vl</w:t>
            </w:r>
            <w:proofErr w:type="spellEnd"/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. Joško Oman, Split, Vinkovačka 2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97593284506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HRADEC KRALOVE 7, 21215 KAŠTEL LUKŠIĆ</w:t>
            </w:r>
          </w:p>
        </w:tc>
        <w:tc>
          <w:tcPr>
            <w:tcW w:type="dxa" w:w="2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2.898,50</w:t>
            </w:r>
          </w:p>
        </w:tc>
      </w:tr>
      <w:tr w:rsidTr="00B95004" w:rsidR="00B95004" w:rsidRPr="00B95004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61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OPĆINA KLIS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71670874269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Iza grada 2, 21231 Klis</w:t>
            </w:r>
          </w:p>
        </w:tc>
        <w:tc>
          <w:tcPr>
            <w:tcW w:type="dxa" w:w="2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13.294,30</w:t>
            </w:r>
          </w:p>
        </w:tc>
      </w:tr>
      <w:tr w:rsidTr="00B95004" w:rsidR="00B95004" w:rsidRPr="00B95004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62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OPSTANAK d.o.o.za proizvodnju, trgovinu i usluge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65655698625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Poljička Cesta 1, 21000 Split</w:t>
            </w:r>
          </w:p>
        </w:tc>
        <w:tc>
          <w:tcPr>
            <w:tcW w:type="dxa" w:w="2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2.290,78</w:t>
            </w:r>
          </w:p>
        </w:tc>
      </w:tr>
      <w:tr w:rsidTr="00B95004" w:rsidR="00B95004" w:rsidRPr="00B95004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63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ORADA ADRIATIC društvo s ograničenom odgovornošću za ulov, uzgoj, preradu i trgovinu ribom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86840413543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Turion</w:t>
            </w:r>
            <w:proofErr w:type="spellEnd"/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 22, 51557 Cres</w:t>
            </w:r>
          </w:p>
        </w:tc>
        <w:tc>
          <w:tcPr>
            <w:tcW w:type="dxa" w:w="2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3.150,00</w:t>
            </w:r>
          </w:p>
        </w:tc>
      </w:tr>
      <w:tr w:rsidTr="00B95004" w:rsidR="00B95004" w:rsidRPr="00B95004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64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PADBERG d.o.o. za usluge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46818026131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Ivana Pavla II 38, 21204 Konjsko</w:t>
            </w:r>
          </w:p>
        </w:tc>
        <w:tc>
          <w:tcPr>
            <w:tcW w:type="dxa" w:w="2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31.000,00</w:t>
            </w:r>
          </w:p>
        </w:tc>
      </w:tr>
      <w:tr w:rsidTr="00B95004" w:rsidR="00B95004" w:rsidRPr="00B95004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65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PAG 91 društvo s ograničenom odgovornošću za proizvodnju i trgovinu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74155629820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Vela Ulica 14, 23250 Pag</w:t>
            </w:r>
          </w:p>
        </w:tc>
        <w:tc>
          <w:tcPr>
            <w:tcW w:type="dxa" w:w="2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262,50</w:t>
            </w:r>
          </w:p>
        </w:tc>
      </w:tr>
      <w:tr w:rsidTr="00B95004" w:rsidR="00B95004" w:rsidRPr="00B95004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66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PAGRUS d.o.o. za usluge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65857142175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Marka Marulića 28, 23207 Sveti Filip I Jakov</w:t>
            </w:r>
          </w:p>
        </w:tc>
        <w:tc>
          <w:tcPr>
            <w:tcW w:type="dxa" w:w="2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5.656,88</w:t>
            </w:r>
          </w:p>
        </w:tc>
      </w:tr>
      <w:tr w:rsidTr="00B95004" w:rsidR="00B95004" w:rsidRPr="00B95004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67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PBZ CARD društvo s ograničenom odgovornošću za poslovanje kreditnim karticama, putnička agencija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28495895537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Radnička cesta 44, 10000 Zagreb</w:t>
            </w:r>
          </w:p>
        </w:tc>
        <w:tc>
          <w:tcPr>
            <w:tcW w:type="dxa" w:w="2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3.000,00</w:t>
            </w:r>
          </w:p>
        </w:tc>
      </w:tr>
      <w:tr w:rsidTr="00B95004" w:rsidR="00B95004" w:rsidRPr="00B95004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lastRenderedPageBreak/>
              <w:t>68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PEŠKARIJA d.o.o. za proizvodnju i usluge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98592745691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Glavice 297a, 21230 Glavice</w:t>
            </w:r>
          </w:p>
        </w:tc>
        <w:tc>
          <w:tcPr>
            <w:tcW w:type="dxa" w:w="2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7.552,65</w:t>
            </w:r>
          </w:p>
        </w:tc>
      </w:tr>
      <w:tr w:rsidTr="00B95004" w:rsidR="00B95004" w:rsidRPr="00B95004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69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MATE PIVČEVIĆOBRT ZA PROIZVODNJU I TRGOVINU, FRIGO PIVČEVIĆ, </w:t>
            </w:r>
            <w:proofErr w:type="spellStart"/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vl</w:t>
            </w:r>
            <w:proofErr w:type="spellEnd"/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. Mate Pivčević,Split,Put </w:t>
            </w:r>
            <w:proofErr w:type="spellStart"/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Pazdigrada</w:t>
            </w:r>
            <w:proofErr w:type="spellEnd"/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 14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65700920687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PUT PAZDIGRADA 14, 21000 SPLIT</w:t>
            </w:r>
          </w:p>
        </w:tc>
        <w:tc>
          <w:tcPr>
            <w:tcW w:type="dxa" w:w="2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33.991,31</w:t>
            </w:r>
          </w:p>
        </w:tc>
      </w:tr>
      <w:tr w:rsidTr="00B95004" w:rsidR="00B95004" w:rsidRPr="00B95004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70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PNEUMATIK društvo s ograničenom odgovornošću za trgovinu, zastupanje i usluge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68256909072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Karažnik</w:t>
            </w:r>
            <w:proofErr w:type="spellEnd"/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 2A, 10000 Zagreb</w:t>
            </w:r>
          </w:p>
        </w:tc>
        <w:tc>
          <w:tcPr>
            <w:tcW w:type="dxa" w:w="2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2.624,50</w:t>
            </w:r>
          </w:p>
        </w:tc>
      </w:tr>
      <w:tr w:rsidTr="00B95004" w:rsidR="00B95004" w:rsidRPr="00B95004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71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Pomorsko športsko društvo "Špinut"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75223462233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Lučica 7, 21000 Split</w:t>
            </w:r>
          </w:p>
        </w:tc>
        <w:tc>
          <w:tcPr>
            <w:tcW w:type="dxa" w:w="2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2.840,00</w:t>
            </w:r>
          </w:p>
        </w:tc>
      </w:tr>
      <w:tr w:rsidTr="00B95004" w:rsidR="00B95004" w:rsidRPr="00B95004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72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PODOVI OPAČAK d.o.o. za proizvodnju i usluge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72656809791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Trondheimska</w:t>
            </w:r>
            <w:proofErr w:type="spellEnd"/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 4D, 21000 Split</w:t>
            </w:r>
          </w:p>
        </w:tc>
        <w:tc>
          <w:tcPr>
            <w:tcW w:type="dxa" w:w="2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3.406,80</w:t>
            </w:r>
          </w:p>
        </w:tc>
      </w:tr>
      <w:tr w:rsidTr="00B95004" w:rsidR="00B95004" w:rsidRPr="00B95004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73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PRIOVO d.o.o. za ugostiteljstvo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02184872495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Ulica Slobode 2 A, 21000 Split</w:t>
            </w:r>
          </w:p>
        </w:tc>
        <w:tc>
          <w:tcPr>
            <w:tcW w:type="dxa" w:w="2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409,00</w:t>
            </w:r>
          </w:p>
        </w:tc>
      </w:tr>
      <w:tr w:rsidTr="00B95004" w:rsidR="00B95004" w:rsidRPr="00B95004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74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PROFISH društvo s ograničenom odgovornošću za lov, turizam i uzgoj ribe u stečaju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84424955920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Kunići 58A, 47304 Plaški</w:t>
            </w:r>
          </w:p>
        </w:tc>
        <w:tc>
          <w:tcPr>
            <w:tcW w:type="dxa" w:w="2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11.269,12</w:t>
            </w:r>
          </w:p>
        </w:tc>
      </w:tr>
      <w:tr w:rsidTr="00B95004" w:rsidR="00B95004" w:rsidRPr="00B95004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75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PROTEKO d.o.o. za trgovinu i usluge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44459323154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Franje Puškarića 18, 10000 Zagreb</w:t>
            </w:r>
          </w:p>
        </w:tc>
        <w:tc>
          <w:tcPr>
            <w:tcW w:type="dxa" w:w="2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22.000,00</w:t>
            </w:r>
          </w:p>
        </w:tc>
      </w:tr>
      <w:tr w:rsidTr="00B95004" w:rsidR="00B95004" w:rsidRPr="00B95004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76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KORNELIJA PULJIĆ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42868762683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MOSEĆKA 138, 21000 SPLIT</w:t>
            </w:r>
          </w:p>
        </w:tc>
        <w:tc>
          <w:tcPr>
            <w:tcW w:type="dxa" w:w="2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603,13</w:t>
            </w:r>
          </w:p>
        </w:tc>
      </w:tr>
      <w:tr w:rsidTr="00B95004" w:rsidR="00B95004" w:rsidRPr="00B95004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77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Raiffeisen </w:t>
            </w:r>
            <w:proofErr w:type="spellStart"/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consulting</w:t>
            </w:r>
            <w:proofErr w:type="spellEnd"/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 društvo s ograničenom odgovornošću za poslovno savjetovanje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93630555187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Magazinska cesta 69, 10000 Zagreb</w:t>
            </w:r>
          </w:p>
        </w:tc>
        <w:tc>
          <w:tcPr>
            <w:tcW w:type="dxa" w:w="2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1.500,00</w:t>
            </w:r>
          </w:p>
        </w:tc>
      </w:tr>
      <w:tr w:rsidTr="00B95004" w:rsidR="00B95004" w:rsidRPr="00B95004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78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RALU LOGISTIKA d.o.o. za prijevoz, skladištenje i usluge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95590358666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Gospodarska ulica 11, 10370 </w:t>
            </w:r>
            <w:proofErr w:type="spellStart"/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Dragošička</w:t>
            </w:r>
            <w:proofErr w:type="spellEnd"/>
          </w:p>
        </w:tc>
        <w:tc>
          <w:tcPr>
            <w:tcW w:type="dxa" w:w="2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750,00</w:t>
            </w:r>
          </w:p>
        </w:tc>
      </w:tr>
      <w:tr w:rsidTr="00B95004" w:rsidR="00B95004" w:rsidRPr="00B95004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79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Ribarska zadruga FRIŠKA RIBA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33443732658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Mažuranićevo šetalište 24b, 21000 Split</w:t>
            </w:r>
          </w:p>
        </w:tc>
        <w:tc>
          <w:tcPr>
            <w:tcW w:type="dxa" w:w="2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24.401,31</w:t>
            </w:r>
          </w:p>
        </w:tc>
      </w:tr>
      <w:tr w:rsidTr="00B95004" w:rsidR="00B95004" w:rsidRPr="00B95004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80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RIBARSKA ZADRUGA LIBURNIJA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43669214134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Mali </w:t>
            </w:r>
            <w:proofErr w:type="spellStart"/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Brgud</w:t>
            </w:r>
            <w:proofErr w:type="spellEnd"/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 33, 51213 </w:t>
            </w:r>
            <w:proofErr w:type="spellStart"/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Jurdani</w:t>
            </w:r>
            <w:proofErr w:type="spellEnd"/>
          </w:p>
        </w:tc>
        <w:tc>
          <w:tcPr>
            <w:tcW w:type="dxa" w:w="2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180.685,46</w:t>
            </w:r>
          </w:p>
        </w:tc>
      </w:tr>
      <w:tr w:rsidTr="00B95004" w:rsidR="00B95004" w:rsidRPr="00B95004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81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S.I.N. za turizam, društvo s ograničenom odgovornošću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36372449110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Ivana Rendića 14, 21000 Split</w:t>
            </w:r>
          </w:p>
        </w:tc>
        <w:tc>
          <w:tcPr>
            <w:tcW w:type="dxa" w:w="2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17.826,63</w:t>
            </w:r>
          </w:p>
        </w:tc>
      </w:tr>
      <w:tr w:rsidTr="00B95004" w:rsidR="00B95004" w:rsidRPr="00B95004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82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SEM - Novalja društvo s ograničenom odgovornošću za trgovinu i usluge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36951302140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Čiponjac</w:t>
            </w:r>
            <w:proofErr w:type="spellEnd"/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 1, 53291 Novalja</w:t>
            </w:r>
          </w:p>
        </w:tc>
        <w:tc>
          <w:tcPr>
            <w:tcW w:type="dxa" w:w="2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11.800,00</w:t>
            </w:r>
          </w:p>
        </w:tc>
      </w:tr>
      <w:tr w:rsidTr="00B95004" w:rsidR="00B95004" w:rsidRPr="00B95004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83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SINJE MORE, društvo s ograničenom odgovornošću za trgovinu na veliko i malo, morsko ribarstvo, preradu i konzerviranje ribe, </w:t>
            </w: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lastRenderedPageBreak/>
              <w:t>ugostiteljstvo, turizam i izvoz-uvoz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lastRenderedPageBreak/>
              <w:t>33377975203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Jurjevgradska</w:t>
            </w:r>
            <w:proofErr w:type="spellEnd"/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 Ulica 61, 22212 </w:t>
            </w:r>
            <w:proofErr w:type="spellStart"/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Tribunj</w:t>
            </w:r>
            <w:proofErr w:type="spellEnd"/>
          </w:p>
        </w:tc>
        <w:tc>
          <w:tcPr>
            <w:tcW w:type="dxa" w:w="2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4.011,65</w:t>
            </w:r>
          </w:p>
        </w:tc>
      </w:tr>
      <w:tr w:rsidTr="00B95004" w:rsidR="00B95004" w:rsidRPr="00B95004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lastRenderedPageBreak/>
              <w:t>84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Splitska banka dioničko društvo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69326397242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Domovinskog rata 61, 21000 Split</w:t>
            </w:r>
          </w:p>
        </w:tc>
        <w:tc>
          <w:tcPr>
            <w:tcW w:type="dxa" w:w="2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31.565,88</w:t>
            </w:r>
          </w:p>
        </w:tc>
      </w:tr>
      <w:tr w:rsidTr="00B95004" w:rsidR="00B95004" w:rsidRPr="00B95004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85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IVAN SRHOJ"SIRENA - OBRT ZA MORSKI RIBOLOV, LOVIŠTE", </w:t>
            </w:r>
            <w:proofErr w:type="spellStart"/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vl</w:t>
            </w:r>
            <w:proofErr w:type="spellEnd"/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. IVAN SRHOJ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41663537803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LOVIŠTE 7, 20269 LOVIŠTE</w:t>
            </w:r>
          </w:p>
        </w:tc>
        <w:tc>
          <w:tcPr>
            <w:tcW w:type="dxa" w:w="2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42.286,13</w:t>
            </w:r>
          </w:p>
        </w:tc>
      </w:tr>
      <w:tr w:rsidTr="00B95004" w:rsidR="00B95004" w:rsidRPr="00B95004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86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"PREDOLAC" - OBRT ZA MORSKI RIBOLOV vlasnik PREDRAG SRŠEN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63147989179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GRŠĆICA VELA 3, 20271 BLATO</w:t>
            </w:r>
          </w:p>
        </w:tc>
        <w:tc>
          <w:tcPr>
            <w:tcW w:type="dxa" w:w="2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152.892,54</w:t>
            </w:r>
          </w:p>
        </w:tc>
      </w:tr>
      <w:tr w:rsidTr="00B95004" w:rsidR="00B95004" w:rsidRPr="00B95004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87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STANIĆ, društvo s ograničenom odgovornošću za unutarnju i vanjsku trgovinu, proizvodnju i distribuciju mesa i suhomesnatih proizvoda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50056415529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Kerestinečka</w:t>
            </w:r>
            <w:proofErr w:type="spellEnd"/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 cesta 57A, 10431 </w:t>
            </w:r>
            <w:proofErr w:type="spellStart"/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Kerestinec</w:t>
            </w:r>
            <w:proofErr w:type="spellEnd"/>
          </w:p>
        </w:tc>
        <w:tc>
          <w:tcPr>
            <w:tcW w:type="dxa" w:w="2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23.000,00</w:t>
            </w:r>
          </w:p>
        </w:tc>
      </w:tr>
      <w:tr w:rsidTr="00B95004" w:rsidR="00B95004" w:rsidRPr="00B95004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88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RIBARSKI OBRT "EOL", VL. IVANKA ŠARAC, RIJEKA, BRAĆE BAĆIĆA 9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40170750447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ULICA BRANKA LAGINJE 40, 51211 MATULJI</w:t>
            </w:r>
          </w:p>
        </w:tc>
        <w:tc>
          <w:tcPr>
            <w:tcW w:type="dxa" w:w="2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6.020,03</w:t>
            </w:r>
          </w:p>
        </w:tc>
      </w:tr>
      <w:tr w:rsidTr="00B95004" w:rsidR="00B95004" w:rsidRPr="00B95004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89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ŠEPAROVIĆ - OBRT ZA ELEKTROINSTALACIJSKE RADOVE, </w:t>
            </w:r>
            <w:proofErr w:type="spellStart"/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vl</w:t>
            </w:r>
            <w:proofErr w:type="spellEnd"/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. IVO ŠEPAROVIĆ, BLATO, 32. ULICA 24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65213176922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32. ULICA 24, 20271 BLATO</w:t>
            </w:r>
          </w:p>
        </w:tc>
        <w:tc>
          <w:tcPr>
            <w:tcW w:type="dxa" w:w="2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6.812,50</w:t>
            </w:r>
          </w:p>
        </w:tc>
      </w:tr>
      <w:tr w:rsidTr="00B95004" w:rsidR="00B95004" w:rsidRPr="00B95004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90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ŠKAMP j.d.o.o. turistička agencija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28969344494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Tolstojeva 26, 21000 Split</w:t>
            </w:r>
          </w:p>
        </w:tc>
        <w:tc>
          <w:tcPr>
            <w:tcW w:type="dxa" w:w="2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14.606,11</w:t>
            </w:r>
          </w:p>
        </w:tc>
      </w:tr>
      <w:tr w:rsidTr="00B95004" w:rsidR="00B95004" w:rsidRPr="00B95004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91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TONČI ŠKRATULJA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80963897997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ULICA ZAKLOPATICA 44, 20290 ZAKLOPATICA</w:t>
            </w:r>
          </w:p>
        </w:tc>
        <w:tc>
          <w:tcPr>
            <w:tcW w:type="dxa" w:w="2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1.446.606,37</w:t>
            </w:r>
          </w:p>
        </w:tc>
      </w:tr>
      <w:tr w:rsidTr="00B95004" w:rsidR="00B95004" w:rsidRPr="00B95004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92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TEHNIČKE INSTALACIJE d.o.o. za usluge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93832919757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Kijevska 6, 21000 Split</w:t>
            </w:r>
          </w:p>
        </w:tc>
        <w:tc>
          <w:tcPr>
            <w:tcW w:type="dxa" w:w="2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25.850,00</w:t>
            </w:r>
          </w:p>
        </w:tc>
      </w:tr>
      <w:tr w:rsidTr="00B95004" w:rsidR="00B95004" w:rsidRPr="00B95004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93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VAGA SERVIS d.o.o. za trgovinu i usluge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31223785141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Admirala J. </w:t>
            </w:r>
            <w:proofErr w:type="spellStart"/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Cezanisa</w:t>
            </w:r>
            <w:proofErr w:type="spellEnd"/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 25D, 23000 Zadar</w:t>
            </w:r>
          </w:p>
        </w:tc>
        <w:tc>
          <w:tcPr>
            <w:tcW w:type="dxa" w:w="2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3.993,75</w:t>
            </w:r>
          </w:p>
        </w:tc>
      </w:tr>
      <w:tr w:rsidTr="00B95004" w:rsidR="00B95004" w:rsidRPr="00B95004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94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VIPnet</w:t>
            </w:r>
            <w:proofErr w:type="spellEnd"/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, društvo s ograničenom odgovornošću za usluge javnih telekomunikacija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29524210204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Vrtni put 1, 10000 Zagreb</w:t>
            </w:r>
          </w:p>
        </w:tc>
        <w:tc>
          <w:tcPr>
            <w:tcW w:type="dxa" w:w="2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4.300,47</w:t>
            </w:r>
          </w:p>
        </w:tc>
      </w:tr>
      <w:tr w:rsidTr="00B95004" w:rsidR="00B95004" w:rsidRPr="00B95004">
        <w:trPr>
          <w:trHeight w:val="1008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95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VODOVOD I KANALIZACIJA, društvo s ograničenom odgovornošću za vodoopskrbu, odvodnju i pročišćavanje otpadnih voda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56826138353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Biokovska 3, 21000 Split</w:t>
            </w:r>
          </w:p>
        </w:tc>
        <w:tc>
          <w:tcPr>
            <w:tcW w:type="dxa" w:w="2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16.453,91</w:t>
            </w:r>
          </w:p>
        </w:tc>
      </w:tr>
      <w:tr w:rsidTr="00B95004" w:rsidR="00B95004" w:rsidRPr="00B95004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96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ZAGREB NEKRETNINE d.o.o. za poslovanje nekretninama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15364543303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Nova </w:t>
            </w:r>
            <w:proofErr w:type="spellStart"/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Ves</w:t>
            </w:r>
            <w:proofErr w:type="spellEnd"/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 17, 10000 Zagreb</w:t>
            </w:r>
          </w:p>
        </w:tc>
        <w:tc>
          <w:tcPr>
            <w:tcW w:type="dxa" w:w="2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3.840,46</w:t>
            </w:r>
          </w:p>
        </w:tc>
      </w:tr>
      <w:tr w:rsidTr="00B95004" w:rsidR="00B95004" w:rsidRPr="00B95004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lastRenderedPageBreak/>
              <w:t>97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ZMH HORVAT d.o.o. za poljoprivrednu proizvodnju i trgovinu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49086457698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Bistrička</w:t>
            </w:r>
            <w:proofErr w:type="spellEnd"/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 cesta 4A, 49282 </w:t>
            </w:r>
            <w:proofErr w:type="spellStart"/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Konjščina</w:t>
            </w:r>
            <w:proofErr w:type="spellEnd"/>
          </w:p>
        </w:tc>
        <w:tc>
          <w:tcPr>
            <w:tcW w:type="dxa" w:w="2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1.000,00</w:t>
            </w:r>
          </w:p>
        </w:tc>
      </w:tr>
      <w:tr w:rsidTr="00B95004" w:rsidR="00B95004" w:rsidRPr="00B95004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98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ŽUVELA društvo s ograničenom odgovornošću za preradu, proizvodnju i trgovinu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67047530380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Ulica uvala Vira 5, 21450 Hvar</w:t>
            </w:r>
          </w:p>
        </w:tc>
        <w:tc>
          <w:tcPr>
            <w:tcW w:type="dxa" w:w="2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15.989,88</w:t>
            </w:r>
          </w:p>
        </w:tc>
      </w:tr>
      <w:tr w:rsidTr="00B95004" w:rsidR="00B95004" w:rsidRPr="00B95004">
        <w:trPr>
          <w:trHeight w:val="501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5B9BD5" w:color="auto" w:val="clear"/>
            <w:noWrap/>
            <w:vAlign w:val="bottom"/>
            <w:hideMark/>
          </w:tcPr>
          <w:p w:rsidRDefault="00B95004" w:rsidP="00B95004" w:rsidR="00B95004" w:rsidRPr="00B95004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bottom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noWrap/>
            <w:vAlign w:val="bottom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noWrap/>
            <w:vAlign w:val="center"/>
            <w:hideMark/>
          </w:tcPr>
          <w:p w:rsidRDefault="00B95004" w:rsidP="00B95004" w:rsidR="00B95004" w:rsidRPr="00B95004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UKUPNO</w:t>
            </w:r>
          </w:p>
        </w:tc>
        <w:tc>
          <w:tcPr>
            <w:tcW w:type="dxa" w:w="2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noWrap/>
            <w:vAlign w:val="bottom"/>
            <w:hideMark/>
          </w:tcPr>
          <w:p w:rsidRDefault="00B95004" w:rsidP="00B95004" w:rsidR="00B95004" w:rsidRPr="00B9500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95004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3.506.006,29</w:t>
            </w:r>
          </w:p>
        </w:tc>
      </w:tr>
    </w:tbl>
    <w:p w:rsidRDefault="00484253" w:rsidP="00DC4677" w:rsidR="00484253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484253" w:rsidP="00DC4677" w:rsidR="00484253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DC4677" w:rsidP="00DC4677" w:rsidR="00DC4677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DC4677">
        <w:rPr>
          <w:rFonts w:cs="Times New Roman" w:hAnsi="Times New Roman" w:ascii="Times New Roman"/>
          <w:b/>
          <w:sz w:val="24"/>
          <w:szCs w:val="24"/>
        </w:rPr>
        <w:t>U Dubrovniku 1</w:t>
      </w:r>
      <w:r w:rsidR="00645B31">
        <w:rPr>
          <w:rFonts w:cs="Times New Roman" w:hAnsi="Times New Roman" w:ascii="Times New Roman"/>
          <w:b/>
          <w:sz w:val="24"/>
          <w:szCs w:val="24"/>
        </w:rPr>
        <w:t>0. prosinca 2018</w:t>
      </w:r>
      <w:r w:rsidRPr="00DC4677">
        <w:rPr>
          <w:rFonts w:cs="Times New Roman" w:hAnsi="Times New Roman" w:ascii="Times New Roman"/>
          <w:b/>
          <w:sz w:val="24"/>
          <w:szCs w:val="24"/>
        </w:rPr>
        <w:t>.g.</w:t>
      </w:r>
    </w:p>
    <w:p w:rsidRDefault="00484253" w:rsidP="00DC4677" w:rsidR="00484253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DC4677" w:rsidP="00DC4677" w:rsidR="00DC4677" w:rsidRPr="00DC4677">
      <w:pPr>
        <w:ind w:firstLine="708" w:left="354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DC4677">
        <w:rPr>
          <w:rFonts w:cs="Times New Roman" w:hAnsi="Times New Roman" w:ascii="Times New Roman"/>
          <w:b/>
          <w:sz w:val="24"/>
          <w:szCs w:val="24"/>
        </w:rPr>
        <w:t>Sudac</w:t>
      </w:r>
      <w:r>
        <w:rPr>
          <w:rFonts w:cs="Times New Roman" w:hAnsi="Times New Roman" w:ascii="Times New Roman"/>
          <w:b/>
          <w:sz w:val="24"/>
          <w:szCs w:val="24"/>
        </w:rPr>
        <w:t>:</w:t>
      </w:r>
    </w:p>
    <w:p w:rsidRDefault="00DC4677" w:rsidP="00DC4677" w:rsidR="00DC4677" w:rsidRPr="00DC4677">
      <w:pPr>
        <w:jc w:val="right"/>
        <w:rPr>
          <w:rFonts w:cs="Times New Roman" w:hAnsi="Times New Roman" w:ascii="Times New Roman"/>
          <w:b/>
          <w:sz w:val="24"/>
          <w:szCs w:val="24"/>
        </w:rPr>
      </w:pPr>
      <w:r w:rsidRPr="00DC4677">
        <w:rPr>
          <w:rFonts w:cs="Times New Roman" w:hAnsi="Times New Roman" w:ascii="Times New Roman"/>
          <w:b/>
          <w:sz w:val="24"/>
          <w:szCs w:val="24"/>
        </w:rPr>
        <w:t>Katarina Franković</w:t>
      </w:r>
    </w:p>
    <w:p w:rsidRDefault="00DC4677" w:rsidR="00DC4677" w:rsidRPr="00DC4677">
      <w:pPr>
        <w:jc w:val="right"/>
        <w:rPr>
          <w:rFonts w:cs="Times New Roman" w:hAnsi="Times New Roman" w:ascii="Times New Roman"/>
          <w:sz w:val="24"/>
          <w:szCs w:val="24"/>
        </w:rPr>
      </w:pPr>
    </w:p>
    <w:sectPr w:rsidSect="00645B31" w:rsidR="00DC4677" w:rsidRPr="00DC4677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6924" w:rsidP="00E56924" w:rsidR="00E56924">
      <w:pPr>
        <w:spacing w:lineRule="auto" w:line="240" w:after="0"/>
      </w:pPr>
      <w:r>
        <w:separator/>
      </w:r>
    </w:p>
  </w:endnote>
  <w:endnote w:id="0" w:type="continuationSeparator">
    <w:p w:rsidRDefault="00E56924" w:rsidP="00E56924" w:rsidR="00E5692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6924" w:rsidP="00E56924" w:rsidR="00E56924">
      <w:pPr>
        <w:spacing w:lineRule="auto" w:line="240" w:after="0"/>
      </w:pPr>
      <w:r>
        <w:separator/>
      </w:r>
    </w:p>
  </w:footnote>
  <w:footnote w:id="0" w:type="continuationSeparator">
    <w:p w:rsidRDefault="00E56924" w:rsidP="00E56924" w:rsidR="00E5692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6924" w:rsidP="00E56924" w:rsidR="00E56924" w:rsidRPr="00E56924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5B31" w:rsidP="00645B31" w:rsidR="00645B31">
    <w:pPr>
      <w:pStyle w:val="Zaglavlje"/>
      <w:rPr>
        <w:b/>
      </w:rPr>
    </w:pPr>
    <w:r w:rsidRPr="00645B31">
      <w:rPr>
        <w:rFonts w:cs="Times New Roman" w:eastAsia="Times New Roman" w:hAnsi="Times New Roman" w:ascii="Times New Roman"/>
        <w:b/>
        <w:bCs/>
        <w:noProof/>
        <w:sz w:val="24"/>
        <w:szCs w:val="24"/>
        <w:lang w:eastAsia="hr-HR"/>
      </w:rPr>
      <w:drawing>
        <wp:inline distR="0" distL="0" distB="0" distT="0">
          <wp:extent cy="707666" cx="548640"/>
          <wp:effectExtent b="0" r="381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Grb_RH.png" id="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y="0" x="0"/>
                    <a:ext cy="711396" cx="5515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Default="00645B31" w:rsidP="00645B31" w:rsidR="00645B31" w:rsidRPr="00645B31">
    <w:pPr>
      <w:pStyle w:val="Zaglavlje"/>
      <w:rPr>
        <w:b/>
      </w:rPr>
    </w:pPr>
    <w:r w:rsidRPr="00645B31">
      <w:rPr>
        <w:b/>
      </w:rPr>
      <w:t>REPUBLIKA HRVATSKA</w:t>
    </w:r>
  </w:p>
  <w:p w:rsidRDefault="00645B31" w:rsidP="00645B31" w:rsidR="00645B31" w:rsidRPr="00645B31">
    <w:pPr>
      <w:pStyle w:val="Zaglavlje"/>
      <w:rPr>
        <w:b/>
      </w:rPr>
    </w:pPr>
    <w:r w:rsidRPr="00645B31">
      <w:rPr>
        <w:b/>
      </w:rPr>
      <w:t>TRGOVAČKI SUD U SPLITU</w:t>
    </w:r>
  </w:p>
  <w:p w:rsidRDefault="00645B31" w:rsidP="00645B31" w:rsidR="00645B31" w:rsidRPr="00645B31">
    <w:pPr>
      <w:pStyle w:val="Zaglavlje"/>
      <w:rPr>
        <w:b/>
      </w:rPr>
    </w:pPr>
    <w:r w:rsidRPr="00645B31">
      <w:rPr>
        <w:b/>
      </w:rPr>
      <w:t>STALNA SLUŽBA U DUBROVNIKU</w:t>
    </w:r>
    <w:r w:rsidRPr="00645B31">
      <w:rPr>
        <w:b/>
      </w:rPr>
      <w:tab/>
    </w:r>
    <w:r w:rsidRPr="00645B31">
      <w:rPr>
        <w:b/>
      </w:rPr>
      <w:tab/>
      <w:t>POSL.BR. 18 ST-33</w:t>
    </w:r>
    <w:r w:rsidR="00B95004">
      <w:rPr>
        <w:b/>
      </w:rPr>
      <w:t>0</w:t>
    </w:r>
    <w:r w:rsidRPr="00645B31">
      <w:rPr>
        <w:b/>
      </w:rPr>
      <w:t>/2018</w:t>
    </w:r>
  </w:p>
  <w:p w:rsidRDefault="00645B31" w:rsidP="00645B31" w:rsidR="00645B31" w:rsidRPr="00645B31">
    <w:pPr>
      <w:pStyle w:val="Zaglavlje"/>
      <w:rPr>
        <w:b/>
      </w:rPr>
    </w:pPr>
  </w:p>
  <w:p w:rsidRDefault="00645B31" w:rsidP="00645B31" w:rsidR="00645B31" w:rsidRPr="00645B31">
    <w:pPr>
      <w:pStyle w:val="Zaglavlje"/>
      <w:jc w:val="both"/>
    </w:pPr>
    <w:r w:rsidRPr="00645B31">
      <w:t xml:space="preserve">popis vjerovnika i prava glasa koja im pripadaju u </w:t>
    </w:r>
    <w:proofErr w:type="spellStart"/>
    <w:r w:rsidRPr="00645B31">
      <w:t>predstečajnom</w:t>
    </w:r>
    <w:proofErr w:type="spellEnd"/>
    <w:r w:rsidRPr="00645B31">
      <w:t xml:space="preserve"> postupku nad dužnikom </w:t>
    </w:r>
    <w:r w:rsidR="00B95004" w:rsidRPr="00B95004">
      <w:t xml:space="preserve">FELICITA, d.o.o. za ugostiteljstvo, trgovinu, ribarstvo i stočarstvo, </w:t>
    </w:r>
    <w:proofErr w:type="spellStart"/>
    <w:r w:rsidR="00B95004" w:rsidRPr="00B95004">
      <w:t>Zaklopatica</w:t>
    </w:r>
    <w:proofErr w:type="spellEnd"/>
    <w:r w:rsidR="00B95004" w:rsidRPr="00B95004">
      <w:t xml:space="preserve"> (Općina Lastovo), </w:t>
    </w:r>
    <w:proofErr w:type="spellStart"/>
    <w:r w:rsidR="00B95004" w:rsidRPr="00B95004">
      <w:t>Zaklopatica</w:t>
    </w:r>
    <w:proofErr w:type="spellEnd"/>
    <w:r w:rsidR="00B95004" w:rsidRPr="00B95004">
      <w:t xml:space="preserve"> 44, MBS: 060077852, OIB: 03980990076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3F48"/>
    <w:rsid w:val="00290ABB"/>
    <w:rsid w:val="00484253"/>
    <w:rsid w:val="004F13C2"/>
    <w:rsid w:val="00642F27"/>
    <w:rsid w:val="00645B31"/>
    <w:rsid w:val="00916575"/>
    <w:rsid w:val="00B95004"/>
    <w:rsid w:val="00DA2EAB"/>
    <w:rsid w:val="00DC4677"/>
    <w:rsid w:val="00DE3F48"/>
    <w:rsid w:val="00E50326"/>
    <w:rsid w:val="00E56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5692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56924"/>
  </w:style>
  <w:style w:styleId="Podnoje" w:type="paragraph">
    <w:name w:val="footer"/>
    <w:basedOn w:val="Normal"/>
    <w:link w:val="PodnojeChar"/>
    <w:uiPriority w:val="99"/>
    <w:unhideWhenUsed/>
    <w:rsid w:val="00E5692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56924"/>
  </w:style>
  <w:style w:styleId="Tekstbalonia" w:type="paragraph">
    <w:name w:val="Balloon Text"/>
    <w:basedOn w:val="Normal"/>
    <w:link w:val="TekstbaloniaChar"/>
    <w:uiPriority w:val="99"/>
    <w:semiHidden/>
    <w:unhideWhenUsed/>
    <w:rsid w:val="00645B3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45B3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42F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2F27"/>
    <w:rPr>
      <w:rFonts w:cs="Times New Roman" w:hAnsi="Times New Roman" w:ascii="Times New Roman"/>
      <w:sz w:val="24"/>
      <w:szCs w:val="15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2F27"/>
    <w:rPr>
      <w:sz w:val="15"/>
      <w:szCs w:val="15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2F27"/>
    <w:rPr>
      <w:rFonts w:cs="Times New Roman" w:hAnsi="Times New Roman" w:ascii="Times New Roman"/>
      <w:sz w:val="15"/>
      <w:szCs w:val="15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2F27"/>
    <w:rPr>
      <w:rFonts w:cs="Times New Roman" w:hAnsi="Times New Roman" w:ascii="Times New Roman"/>
      <w:sz w:val="15"/>
      <w:szCs w:val="15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5692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56924"/>
  </w:style>
  <w:style w:styleId="Podnoje" w:type="paragraph">
    <w:name w:val="footer"/>
    <w:basedOn w:val="Normal"/>
    <w:link w:val="PodnojeChar"/>
    <w:uiPriority w:val="99"/>
    <w:unhideWhenUsed/>
    <w:rsid w:val="00E5692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56924"/>
  </w:style>
  <w:style w:styleId="Tekstbalonia" w:type="paragraph">
    <w:name w:val="Balloon Text"/>
    <w:basedOn w:val="Normal"/>
    <w:link w:val="TekstbaloniaChar"/>
    <w:uiPriority w:val="99"/>
    <w:semiHidden/>
    <w:unhideWhenUsed/>
    <w:rsid w:val="00645B3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45B3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42F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2F27"/>
    <w:rPr>
      <w:rFonts w:ascii="Times New Roman" w:cs="Times New Roman" w:hAnsi="Times New Roman"/>
      <w:sz w:val="24"/>
      <w:szCs w:val="15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2F27"/>
    <w:rPr>
      <w:sz w:val="15"/>
      <w:szCs w:val="15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2F27"/>
    <w:rPr>
      <w:rFonts w:ascii="Times New Roman" w:cs="Times New Roman" w:hAnsi="Times New Roman"/>
      <w:sz w:val="15"/>
      <w:szCs w:val="15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2F27"/>
    <w:rPr>
      <w:rFonts w:ascii="Times New Roman" w:cs="Times New Roman" w:hAnsi="Times New Roman"/>
      <w:sz w:val="15"/>
      <w:szCs w:val="15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3421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2018.</izvorni_sadrzaj>
    <derivirana_varijabla naziv="DomainObject.DatumDonosenjaOdluke_1">10.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330</izvorni_sadrzaj>
    <derivirana_varijabla naziv="DomainObject.Predmet.Broj_1">330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2018.</izvorni_sadrzaj>
    <derivirana_varijabla naziv="DomainObject.Predmet.DatumOsnivanja_1">2.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St-330/2018</izvorni_sadrzaj>
    <derivirana_varijabla naziv="DomainObject.Predmet.OznakaBroj_1">St-330/2018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FELICITA, d.o.o. za ugostiteljstvo, trgovinu, ribarstvo i stočarstvo</izvorni_sadrzaj>
    <derivirana_varijabla naziv="DomainObject.Predmet.StrankaFormated_1">  FELICITA, d.o.o. za ugostiteljstvo, trgovinu, ribarstvo i stočarstvo</derivirana_varijabla>
  </DomainObject.Predmet.StrankaFormated>
  <DomainObject.Predmet.StrankaFormatedOIB>
    <izvorni_sadrzaj>  FELICITA, d.o.o. za ugostiteljstvo, trgovinu, ribarstvo i stočarstvo, OIB 03980990076</izvorni_sadrzaj>
    <derivirana_varijabla naziv="DomainObject.Predmet.StrankaFormatedOIB_1">  FELICITA, d.o.o. za ugostiteljstvo, trgovinu, ribarstvo i stočarstvo, OIB 03980990076</derivirana_varijabla>
  </DomainObject.Predmet.StrankaFormatedOIB>
  <DomainObject.Predmet.StrankaFormatedWithAdress>
    <izvorni_sadrzaj> FELICITA, d.o.o. za ugostiteljstvo, trgovinu, ribarstvo i stočarstvo, Zaklopatica 44, 20290 Zaklopatica</izvorni_sadrzaj>
    <derivirana_varijabla naziv="DomainObject.Predmet.StrankaFormatedWithAdress_1"> FELICITA, d.o.o. za ugostiteljstvo, trgovinu, ribarstvo i stočarstvo, Zaklopatica 44, 20290 Zaklopatica</derivirana_varijabla>
  </DomainObject.Predmet.StrankaFormatedWithAdress>
  <DomainObject.Predmet.StrankaFormatedWithAdressOIB>
    <izvorni_sadrzaj> FELICITA, d.o.o. za ugostiteljstvo, trgovinu, ribarstvo i stočarstvo, OIB 03980990076, Zaklopatica 44, 20290 Zaklopatica</izvorni_sadrzaj>
    <derivirana_varijabla naziv="DomainObject.Predmet.StrankaFormatedWithAdressOIB_1"> FELICITA, d.o.o. za ugostiteljstvo, trgovinu, ribarstvo i stočarstvo, OIB 03980990076, Zaklopatica 44, 20290 Zaklopatica</derivirana_varijabla>
  </DomainObject.Predmet.StrankaFormatedWithAdressOIB>
  <DomainObject.Predmet.StrankaWithAdress>
    <izvorni_sadrzaj>FELICITA, d.o.o. za ugostiteljstvo, trgovinu, ribarstvo i stočarstvo Zaklopatica 44,20290 Zaklopatica</izvorni_sadrzaj>
    <derivirana_varijabla naziv="DomainObject.Predmet.StrankaWithAdress_1">FELICITA, d.o.o. za ugostiteljstvo, trgovinu, ribarstvo i stočarstvo Zaklopatica 44,20290 Zaklopatica</derivirana_varijabla>
  </DomainObject.Predmet.StrankaWithAdress>
  <DomainObject.Predmet.StrankaWithAdressOIB>
    <izvorni_sadrzaj>FELICITA, d.o.o. za ugostiteljstvo, trgovinu, ribarstvo i stočarstvo, OIB 03980990076, Zaklopatica 44,20290 Zaklopatica</izvorni_sadrzaj>
    <derivirana_varijabla naziv="DomainObject.Predmet.StrankaWithAdressOIB_1">FELICITA, d.o.o. za ugostiteljstvo, trgovinu, ribarstvo i stočarstvo, OIB 03980990076, Zaklopatica 44,20290 Zaklopatica</derivirana_varijabla>
  </DomainObject.Predmet.StrankaWithAdressOIB>
  <DomainObject.Predmet.StrankaNazivFormated>
    <izvorni_sadrzaj>FELICITA, d.o.o. za ugostiteljstvo, trgovinu, ribarstvo i stočarstvo</izvorni_sadrzaj>
    <derivirana_varijabla naziv="DomainObject.Predmet.StrankaNazivFormated_1">FELICITA, d.o.o. za ugostiteljstvo, trgovinu, ribarstvo i stočarstvo</derivirana_varijabla>
  </DomainObject.Predmet.StrankaNazivFormated>
  <DomainObject.Predmet.StrankaNazivFormatedOIB>
    <izvorni_sadrzaj>FELICITA, d.o.o. za ugostiteljstvo, trgovinu, ribarstvo i stočarstvo, OIB 03980990076</izvorni_sadrzaj>
    <derivirana_varijabla naziv="DomainObject.Predmet.StrankaNazivFormatedOIB_1">FELICITA, d.o.o. za ugostiteljstvo, trgovinu, ribarstvo i stočarstvo, OIB 03980990076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FELICITA, d.o.o. za ugostiteljstvo, trgovinu, ribarstvo i stočarstvo</item>
    </izvorni_sadrzaj>
    <derivirana_varijabla naziv="DomainObject.Predmet.StrankaListFormated_1">
      <item>FELICITA, d.o.o. za ugostiteljstvo, trgovinu, ribarstvo i stočarstvo</item>
    </derivirana_varijabla>
  </DomainObject.Predmet.StrankaListFormated>
  <DomainObject.Predmet.StrankaListFormatedOIB>
    <izvorni_sadrzaj>
      <item>FELICITA, d.o.o. za ugostiteljstvo, trgovinu, ribarstvo i stočarstvo, OIB 03980990076</item>
    </izvorni_sadrzaj>
    <derivirana_varijabla naziv="DomainObject.Predmet.StrankaListFormatedOIB_1">
      <item>FELICITA, d.o.o. za ugostiteljstvo, trgovinu, ribarstvo i stočarstvo, OIB 03980990076</item>
    </derivirana_varijabla>
  </DomainObject.Predmet.StrankaListFormatedOIB>
  <DomainObject.Predmet.StrankaListFormatedWithAdress>
    <izvorni_sadrzaj>
      <item>FELICITA, d.o.o. za ugostiteljstvo, trgovinu, ribarstvo i stočarstvo, Zaklopatica 44, 20290 Zaklopatica</item>
    </izvorni_sadrzaj>
    <derivirana_varijabla naziv="DomainObject.Predmet.StrankaListFormatedWithAdress_1">
      <item>FELICITA, d.o.o. za ugostiteljstvo, trgovinu, ribarstvo i stočarstvo, Zaklopatica 44, 20290 Zaklopatica</item>
    </derivirana_varijabla>
  </DomainObject.Predmet.StrankaListFormatedWithAdress>
  <DomainObject.Predmet.StrankaListFormatedWithAdressOIB>
    <izvorni_sadrzaj>
      <item>FELICITA, d.o.o. za ugostiteljstvo, trgovinu, ribarstvo i stočarstvo, OIB 03980990076, Zaklopatica 44, 20290 Zaklopatica</item>
    </izvorni_sadrzaj>
    <derivirana_varijabla naziv="DomainObject.Predmet.StrankaListFormatedWithAdressOIB_1">
      <item>FELICITA, d.o.o. za ugostiteljstvo, trgovinu, ribarstvo i stočarstvo, OIB 03980990076, Zaklopatica 44, 20290 Zaklopatica</item>
    </derivirana_varijabla>
  </DomainObject.Predmet.StrankaListFormatedWithAdressOIB>
  <DomainObject.Predmet.StrankaListNazivFormated>
    <izvorni_sadrzaj>
      <item>FELICITA, d.o.o. za ugostiteljstvo, trgovinu, ribarstvo i stočarstvo</item>
    </izvorni_sadrzaj>
    <derivirana_varijabla naziv="DomainObject.Predmet.StrankaListNazivFormated_1">
      <item>FELICITA, d.o.o. za ugostiteljstvo, trgovinu, ribarstvo i stočarstvo</item>
    </derivirana_varijabla>
  </DomainObject.Predmet.StrankaListNazivFormated>
  <DomainObject.Predmet.StrankaListNazivFormatedOIB>
    <izvorni_sadrzaj>
      <item>FELICITA, d.o.o. za ugostiteljstvo, trgovinu, ribarstvo i stočarstvo, OIB 03980990076</item>
    </izvorni_sadrzaj>
    <derivirana_varijabla naziv="DomainObject.Predmet.StrankaListNazivFormatedOIB_1">
      <item>FELICITA, d.o.o. za ugostiteljstvo, trgovinu, ribarstvo i stočarstvo, OIB 03980990076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FELICITA, d.o.o. za ugostiteljstvo, trgovinu, ribarstvo i stočarstvo</izvorni_sadrzaj>
    <derivirana_varijabla naziv="DomainObject.Predmet.StrankaIDrugi_1">FELICITA, d.o.o. za ugostiteljstvo, trgovinu, ribarstvo i stočarstvo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FELICITA, d.o.o. za ugostiteljstvo, trgovinu, ribarstvo i stočarstvo, OIB 03980990076, Zaklopatica 44, 20290 Zaklopatica</izvorni_sadrzaj>
    <derivirana_varijabla naziv="DomainObject.Predmet.StrankaIDrugiAdressOIB_1">FELICITA, d.o.o. za ugostiteljstvo, trgovinu, ribarstvo i stočarstvo, OIB 03980990076, Zaklopatica 44, 20290 Zaklopatica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FELICITA, d.o.o. za ugostiteljstvo, trgovinu, ribarstvo i stočarstvo</item>
    </izvorni_sadrzaj>
    <derivirana_varijabla naziv="DomainObject.Predmet.SudioniciListNaziv_1">
      <item>FELICITA, d.o.o. za ugostiteljstvo, trgovinu, ribarstvo i stočarstvo</item>
    </derivirana_varijabla>
  </DomainObject.Predmet.SudioniciListNaziv>
  <DomainObject.Predmet.SudioniciListAdressOIB>
    <izvorni_sadrzaj>
      <item>FELICITA, d.o.o. za ugostiteljstvo, trgovinu, ribarstvo i stočarstvo, OIB 03980990076, Zaklopatica 44,20290 Zaklopatica</item>
    </izvorni_sadrzaj>
    <derivirana_varijabla naziv="DomainObject.Predmet.SudioniciListAdressOIB_1">
      <item>FELICITA, d.o.o. za ugostiteljstvo, trgovinu, ribarstvo i stočarstvo, OIB 03980990076, Zaklopatica 44,20290 Zaklopatica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03980990076</item>
    </izvorni_sadrzaj>
    <derivirana_varijabla naziv="DomainObject.Predmet.SudioniciListNazivOIB_1">
      <item>, OIB 03980990076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Mrkonjić, OIB 84299598589, Imotski,Kneza Domagoja 3 Zmijavci</item>
    </izvorni_sadrzaj>
    <derivirana_varijabla naziv="DomainObject.Predmet.StecajniUpraviteljiListAddressOIB_1">
      <item>Ante Mrkonjić, OIB 84299598589, Imotski,Kneza Domagoja 3 Zmijavci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rujna 2018.</izvorni_sadrzaj>
    <derivirana_varijabla naziv="DomainObject.Predmet.DatumZadnjeOdrzaneSudskeRadnje_1">17. rujna 2018.</derivirana_varijabla>
  </DomainObject.Predmet.DatumZadnjeOdrzaneSudskeRadnje>
  <DomainObject.PredzadnjaOdlukaIzPredmeta.DatumDonosenjaOdluke>
    <izvorni_sadrzaj>19. rujna 2018.</izvorni_sadrzaj>
    <derivirana_varijabla naziv="DomainObject.PredzadnjaOdlukaIzPredmeta.DatumDonosenjaOdluke_1">19. rujna 2018.</derivirana_varijabla>
  </DomainObject.PredzadnjaOdlukaIzPredmeta.DatumDonosenjaOdluke>
  <DomainObject.PredzadnjaOdlukaIzPredmeta.Oznaka>
    <izvorni_sadrzaj>St-330/2018-17</izvorni_sadrzaj>
    <derivirana_varijabla naziv="DomainObject.PredzadnjaOdlukaIzPredmeta.Oznaka_1">St-330/2018-17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8</properties:Pages>
  <properties:Words>1678</properties:Words>
  <properties:Characters>10405</properties:Characters>
  <properties:Lines>880</properties:Lines>
  <properties:Paragraphs>500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2018-12-10T08:50:00Z</dcterms:created>
  <dc:creator>Irena Cavlovic</dc:creator>
  <cp:lastModifiedBy>Katarina Franković</cp:lastModifiedBy>
  <cp:lastPrinted>2018-12-10T08:50:00Z</cp:lastPrinted>
  <dcterms:modified xmlns:xsi="http://www.w3.org/2001/XMLSchema-instance" xsi:type="dcterms:W3CDTF">2018-12-10T08:51:00Z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(popis vjerovnika i prava glasa -  tablica suca 330 - 18.docx)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