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9ad1" w14:paraId="38a9ad1" w:rsidRDefault="005D15A8" w:rsidP="005D15A8" w:rsidR="005D15A8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5D15A8" w:rsidP="005D15A8" w:rsidR="005D15A8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D15A8" w:rsidP="005D15A8" w:rsidR="005D15A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D15A8" w:rsidP="005D15A8" w:rsidR="005D15A8">
      <w:r w:rsidRPr="0047448E">
        <w:t xml:space="preserve"> TRGOVAČKI SUD U </w:t>
      </w:r>
      <w:r>
        <w:t>PAZINU</w:t>
      </w:r>
    </w:p>
    <w:p w:rsidRDefault="005D15A8" w:rsidP="005D15A8" w:rsidR="005D15A8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Posl.br.: 2 St-671/16-49</w:t>
      </w:r>
    </w:p>
    <w:p w:rsidRDefault="005D15A8" w:rsidP="005D15A8" w:rsidR="005D15A8">
      <w:pPr>
        <w:jc w:val="center"/>
        <w:rPr>
          <w:b/>
        </w:rPr>
      </w:pPr>
    </w:p>
    <w:p w:rsidRDefault="005D15A8" w:rsidP="005D15A8" w:rsidR="005D15A8"/>
    <w:p w:rsidRDefault="005D15A8" w:rsidP="005D15A8" w:rsidR="005D15A8"/>
    <w:p w:rsidRDefault="005D15A8" w:rsidP="005D15A8" w:rsidR="005D15A8">
      <w:pPr>
        <w:jc w:val="center"/>
      </w:pPr>
      <w:r>
        <w:t xml:space="preserve">POZIV </w:t>
      </w:r>
    </w:p>
    <w:p w:rsidRDefault="005D15A8" w:rsidP="005D15A8" w:rsidR="005D15A8">
      <w:pPr>
        <w:jc w:val="center"/>
      </w:pPr>
      <w:r>
        <w:t xml:space="preserve">na ročište </w:t>
      </w:r>
    </w:p>
    <w:p w:rsidRDefault="005D15A8" w:rsidP="005D15A8" w:rsidR="005D15A8">
      <w:pPr>
        <w:jc w:val="center"/>
      </w:pPr>
    </w:p>
    <w:p w:rsidRDefault="005D15A8" w:rsidP="005D15A8" w:rsidR="005D15A8">
      <w:pPr>
        <w:jc w:val="center"/>
      </w:pPr>
    </w:p>
    <w:p w:rsidRDefault="005D15A8" w:rsidP="005D15A8" w:rsidR="00F94646">
      <w:pPr>
        <w:jc w:val="center"/>
      </w:pPr>
      <w:r w:rsidRPr="004E6E0A">
        <w:t xml:space="preserve">radi određivanja vrijednosti nekretnine k.č.br. </w:t>
      </w:r>
      <w:r w:rsidR="00692BC7">
        <w:t xml:space="preserve">136/2 </w:t>
      </w:r>
      <w:proofErr w:type="spellStart"/>
      <w:r w:rsidR="00692BC7">
        <w:t>zgr</w:t>
      </w:r>
      <w:proofErr w:type="spellEnd"/>
      <w:r w:rsidR="00692BC7">
        <w:t xml:space="preserve"> i k.č.br. 137/1 </w:t>
      </w:r>
      <w:proofErr w:type="spellStart"/>
      <w:r w:rsidR="00692BC7">
        <w:t>zgr</w:t>
      </w:r>
      <w:proofErr w:type="spellEnd"/>
      <w:r w:rsidR="00692BC7">
        <w:t>.</w:t>
      </w:r>
      <w:r w:rsidRPr="004E6E0A">
        <w:t xml:space="preserve"> upisane u </w:t>
      </w:r>
      <w:proofErr w:type="spellStart"/>
      <w:r w:rsidRPr="004E6E0A">
        <w:t>zk.ul</w:t>
      </w:r>
      <w:proofErr w:type="spellEnd"/>
      <w:r w:rsidRPr="004E6E0A">
        <w:t xml:space="preserve">. </w:t>
      </w:r>
      <w:r w:rsidR="00692BC7">
        <w:t>1633</w:t>
      </w:r>
      <w:r w:rsidRPr="004E6E0A">
        <w:t xml:space="preserve"> k.o. </w:t>
      </w:r>
      <w:proofErr w:type="spellStart"/>
      <w:r w:rsidR="00692BC7">
        <w:t>Lovreč</w:t>
      </w:r>
      <w:proofErr w:type="spellEnd"/>
      <w:r w:rsidR="00692BC7">
        <w:t xml:space="preserve"> i k.č.br. 136/1 </w:t>
      </w:r>
      <w:proofErr w:type="spellStart"/>
      <w:r w:rsidR="00692BC7">
        <w:t>zgr</w:t>
      </w:r>
      <w:proofErr w:type="spellEnd"/>
      <w:r w:rsidR="00692BC7">
        <w:t xml:space="preserve">. upisane u </w:t>
      </w:r>
      <w:proofErr w:type="spellStart"/>
      <w:r w:rsidR="00692BC7">
        <w:t>zk.ul</w:t>
      </w:r>
      <w:proofErr w:type="spellEnd"/>
      <w:r w:rsidR="00692BC7">
        <w:t xml:space="preserve">. </w:t>
      </w:r>
      <w:r w:rsidR="00F94646">
        <w:t xml:space="preserve">1825 k.o. </w:t>
      </w:r>
      <w:proofErr w:type="spellStart"/>
      <w:r w:rsidR="00F94646">
        <w:t>Lovreč</w:t>
      </w:r>
      <w:proofErr w:type="spellEnd"/>
      <w:r w:rsidRPr="004E6E0A">
        <w:t xml:space="preserve">, </w:t>
      </w:r>
    </w:p>
    <w:p w:rsidRDefault="005D15A8" w:rsidP="005D15A8" w:rsidR="005D15A8" w:rsidRPr="004E6E0A">
      <w:pPr>
        <w:jc w:val="center"/>
      </w:pPr>
      <w:r w:rsidRPr="004E6E0A">
        <w:t xml:space="preserve">radi prodaje u stečajnom postupku nad dužnikom </w:t>
      </w:r>
      <w:r w:rsidR="00F94646" w:rsidRPr="00C23C92">
        <w:t>ISTRA RUSTICA d.o.o.</w:t>
      </w:r>
      <w:r w:rsidR="00F94646">
        <w:t xml:space="preserve"> u stečaju</w:t>
      </w:r>
      <w:r w:rsidR="00F94646" w:rsidRPr="00C23C92">
        <w:t>, Poreč, Stancija Diklić 2, OIB: 84989772187</w:t>
      </w:r>
    </w:p>
    <w:p w:rsidRDefault="005D15A8" w:rsidP="005D15A8" w:rsidR="005D15A8"/>
    <w:p w:rsidRDefault="005D15A8" w:rsidP="005D15A8" w:rsidR="005D15A8"/>
    <w:p w:rsidRDefault="005D15A8" w:rsidP="005D15A8" w:rsidR="005D15A8">
      <w:pPr>
        <w:jc w:val="both"/>
      </w:pPr>
      <w:r>
        <w:tab/>
      </w:r>
    </w:p>
    <w:p w:rsidRDefault="005D15A8" w:rsidP="005D15A8" w:rsidR="005D15A8"/>
    <w:p w:rsidRDefault="005D15A8" w:rsidP="005D15A8" w:rsidR="005D15A8">
      <w:pPr>
        <w:jc w:val="center"/>
      </w:pPr>
      <w:r>
        <w:t xml:space="preserve">za dan </w:t>
      </w:r>
      <w:r w:rsidR="00F94646">
        <w:t>27. travnja 2017. u 14</w:t>
      </w:r>
      <w:r>
        <w:t>:</w:t>
      </w:r>
      <w:r w:rsidR="00F94646">
        <w:t>3</w:t>
      </w:r>
      <w:r>
        <w:t>0 sati</w:t>
      </w:r>
    </w:p>
    <w:p w:rsidRDefault="005D15A8" w:rsidP="005D15A8" w:rsidR="005D15A8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5D15A8" w:rsidP="005D15A8" w:rsidR="005D15A8">
      <w:pPr>
        <w:jc w:val="center"/>
      </w:pPr>
    </w:p>
    <w:p w:rsidRDefault="005D15A8" w:rsidP="005D15A8" w:rsidR="005D15A8"/>
    <w:p w:rsidRDefault="005D15A8" w:rsidP="005D15A8" w:rsidR="005D15A8">
      <w:pPr>
        <w:jc w:val="center"/>
      </w:pPr>
    </w:p>
    <w:p w:rsidRDefault="005D15A8" w:rsidP="005D15A8" w:rsidR="005D15A8">
      <w:pPr>
        <w:jc w:val="center"/>
      </w:pPr>
    </w:p>
    <w:p w:rsidRDefault="005D15A8" w:rsidP="005D15A8" w:rsidR="005D15A8">
      <w:pPr>
        <w:jc w:val="center"/>
      </w:pPr>
      <w:r>
        <w:t xml:space="preserve">U </w:t>
      </w:r>
      <w:r w:rsidRPr="00446C35">
        <w:t>Pazinu dana</w:t>
      </w:r>
      <w:r>
        <w:t xml:space="preserve"> </w:t>
      </w:r>
      <w:r w:rsidR="00F94646">
        <w:t>11. travnja</w:t>
      </w:r>
      <w:r>
        <w:t xml:space="preserve"> 2017. </w:t>
      </w:r>
    </w:p>
    <w:p w:rsidRDefault="005D15A8" w:rsidP="005D15A8" w:rsidR="005D15A8">
      <w:pPr>
        <w:jc w:val="center"/>
      </w:pPr>
    </w:p>
    <w:p w:rsidRDefault="005D15A8" w:rsidP="005D15A8" w:rsidR="005D15A8">
      <w:pPr>
        <w:jc w:val="both"/>
      </w:pPr>
    </w:p>
    <w:p w:rsidRDefault="00F94646" w:rsidP="005D15A8" w:rsidR="00F94646">
      <w:pPr>
        <w:jc w:val="both"/>
      </w:pPr>
    </w:p>
    <w:p w:rsidRDefault="005D15A8" w:rsidP="005D15A8" w:rsidR="005D15A8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5D15A8" w:rsidP="005D15A8" w:rsidR="005D15A8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5D15A8" w:rsidP="005D15A8" w:rsidR="005D15A8">
      <w:pPr>
        <w:jc w:val="both"/>
      </w:pPr>
    </w:p>
    <w:p w:rsidRDefault="005D15A8" w:rsidP="005D15A8" w:rsidR="005D15A8">
      <w:pPr>
        <w:jc w:val="center"/>
        <w:rPr>
          <w:b/>
        </w:rPr>
      </w:pPr>
    </w:p>
    <w:p w:rsidRDefault="005D15A8" w:rsidP="005D15A8" w:rsidR="005D15A8">
      <w:pPr>
        <w:jc w:val="center"/>
        <w:rPr>
          <w:b/>
        </w:rPr>
      </w:pPr>
    </w:p>
    <w:p w:rsidRDefault="005D15A8" w:rsidP="005D15A8" w:rsidR="005D15A8">
      <w:pPr>
        <w:jc w:val="center"/>
        <w:rPr>
          <w:b/>
        </w:rPr>
      </w:pPr>
    </w:p>
    <w:p w:rsidRDefault="005D15A8" w:rsidP="005D15A8" w:rsidR="005D15A8">
      <w:pPr>
        <w:jc w:val="center"/>
        <w:rPr>
          <w:b/>
        </w:rPr>
      </w:pPr>
    </w:p>
    <w:p w:rsidRDefault="00F94646" w:rsidP="00F94646" w:rsidR="00F94646" w:rsidRPr="004D457C">
      <w:r w:rsidRPr="004D457C">
        <w:t>DNA:</w:t>
      </w:r>
    </w:p>
    <w:p w:rsidRDefault="00F94646" w:rsidP="00F94646" w:rsidR="00F94646">
      <w:pPr>
        <w:jc w:val="both"/>
      </w:pPr>
      <w:r>
        <w:t xml:space="preserve">- stečajni upravitelj </w:t>
      </w:r>
      <w:r w:rsidRPr="00541512">
        <w:t xml:space="preserve">Zdravko Tešić iz Ogulina, </w:t>
      </w:r>
      <w:proofErr w:type="spellStart"/>
      <w:r w:rsidRPr="00541512">
        <w:t>Bukovnik</w:t>
      </w:r>
      <w:proofErr w:type="spellEnd"/>
      <w:r w:rsidRPr="00541512">
        <w:t xml:space="preserve"> 36</w:t>
      </w:r>
    </w:p>
    <w:p w:rsidRDefault="00F94646" w:rsidP="00F94646" w:rsidR="00F94646">
      <w:pPr>
        <w:jc w:val="both"/>
      </w:pPr>
      <w:r>
        <w:t>- ERSTE &amp; STEIERMÄRKISCHE BANK d.d., Rijeka, Jadranski trg 3A</w:t>
      </w:r>
    </w:p>
    <w:p w:rsidRDefault="00F94646" w:rsidP="00F94646" w:rsidR="00F94646">
      <w:pPr>
        <w:jc w:val="both"/>
      </w:pPr>
      <w:r>
        <w:t>- B2 KAPITAL d.o.o., Zagreb, Radnička cesta 41</w:t>
      </w:r>
    </w:p>
    <w:p w:rsidRDefault="00F94646" w:rsidP="00F94646" w:rsidR="00F94646" w:rsidRPr="004D457C">
      <w:r w:rsidRPr="004D457C">
        <w:t>- REPUBLIKA HRVATSKA po ŽDO u Puli</w:t>
      </w:r>
      <w:r>
        <w:t>, Pula, Rovinjska ul. 2</w:t>
      </w:r>
    </w:p>
    <w:p w:rsidRDefault="00F94646" w:rsidP="00F94646" w:rsidR="00F94646" w:rsidRPr="004D457C">
      <w:r w:rsidRPr="004D457C">
        <w:t>- e-Oglasna ploča sudova (8 dana)</w:t>
      </w:r>
    </w:p>
    <w:p w:rsidRDefault="005D15A8" w:rsidP="005D15A8" w:rsidR="005D15A8" w:rsidRPr="004E6E0A"/>
    <w:p w:rsidRDefault="005D15A8" w:rsidP="005D15A8" w:rsidR="005D15A8"/>
    <w:p w:rsidRDefault="005D15A8" w:rsidP="005D15A8" w:rsidR="005D15A8"/>
    <w:p w:rsidRDefault="006B1B7F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B7F" w:rsidR="00000000">
      <w:r>
        <w:separator/>
      </w:r>
    </w:p>
  </w:endnote>
  <w:endnote w:id="0" w:type="continuationSeparator">
    <w:p w:rsidRDefault="006B1B7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B7F" w:rsidR="00000000">
      <w:r>
        <w:separator/>
      </w:r>
    </w:p>
  </w:footnote>
  <w:footnote w:id="0" w:type="continuationSeparator">
    <w:p w:rsidRDefault="006B1B7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646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B7F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646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1B7F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B7F" w:rsidR="00B359BD">
    <w:pPr>
      <w:pStyle w:val="Zaglavlje"/>
      <w:jc w:val="center"/>
    </w:pPr>
  </w:p>
  <w:p w:rsidRDefault="006B1B7F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5A8"/>
    <w:rsid w:val="00554328"/>
    <w:rsid w:val="005D15A8"/>
    <w:rsid w:val="00692BC7"/>
    <w:rsid w:val="006B1B7F"/>
    <w:rsid w:val="00985388"/>
    <w:rsid w:val="00F9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5A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D15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15A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D15A8"/>
  </w:style>
  <w:style w:styleId="Tekstbalonia" w:type="paragraph">
    <w:name w:val="Balloon Text"/>
    <w:basedOn w:val="Normal"/>
    <w:link w:val="TekstbaloniaChar"/>
    <w:uiPriority w:val="99"/>
    <w:semiHidden/>
    <w:unhideWhenUsed/>
    <w:rsid w:val="005D15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15A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B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B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B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B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5A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D15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15A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D15A8"/>
  </w:style>
  <w:style w:styleId="Tekstbalonia" w:type="paragraph">
    <w:name w:val="Balloon Text"/>
    <w:basedOn w:val="Normal"/>
    <w:link w:val="TekstbaloniaChar"/>
    <w:uiPriority w:val="99"/>
    <w:semiHidden/>
    <w:unhideWhenUsed/>
    <w:rsid w:val="005D15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15A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B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B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B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B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697</properties:Characters>
  <properties:Lines>46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2017-04-11T10:24:00Z</dcterms:created>
  <dc:creator>Jasmina Matika</dc:creator>
  <cp:lastModifiedBy>Jasmina Matika</cp:lastModifiedBy>
  <dcterms:modified xmlns:xsi="http://www.w3.org/2001/XMLSchema-instance" xsi:type="dcterms:W3CDTF">2017-04-11T12:09:00Z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