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c9d9" w14:paraId="35bc9d9" w:rsidRDefault="00585386" w:rsidP="0058538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5386" w:rsidR="00AE649C" w:rsidRPr="00B76F3C">
      <w:pPr>
        <w:pStyle w:val="NormaleSPIS"/>
        <w:spacing w:after="0"/>
      </w:pPr>
    </w:p>
    <w:p w:rsidRDefault="00585386" w:rsidP="00585386" w:rsidR="0058538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85386" w:rsidP="00585386" w:rsidR="0058538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85386" w:rsidP="00585386" w:rsidR="00585386" w:rsidRPr="0058538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85386" w:rsidP="00585386" w:rsidR="00585386">
      <w:pPr>
        <w:spacing w:after="0"/>
        <w:jc w:val="right"/>
      </w:pPr>
      <w:r>
        <w:t>Poslovni broj: 2 St-447/2018-2</w:t>
      </w:r>
    </w:p>
    <w:p w:rsidRDefault="00585386" w:rsidP="00585386" w:rsidR="00585386">
      <w:pPr>
        <w:spacing w:after="0"/>
      </w:pPr>
    </w:p>
    <w:p w:rsidRDefault="00585386" w:rsidP="00585386" w:rsidR="00585386">
      <w:pPr>
        <w:spacing w:after="0"/>
      </w:pPr>
    </w:p>
    <w:p w:rsidRDefault="00585386" w:rsidP="00585386" w:rsidR="00585386">
      <w:pPr>
        <w:spacing w:after="0"/>
        <w:jc w:val="center"/>
      </w:pPr>
      <w:r>
        <w:t>O G L A S</w:t>
      </w:r>
    </w:p>
    <w:p w:rsidRDefault="00585386" w:rsidP="00585386" w:rsidR="00585386">
      <w:pPr>
        <w:spacing w:after="0"/>
        <w:jc w:val="center"/>
      </w:pPr>
    </w:p>
    <w:p w:rsidRDefault="00585386" w:rsidP="00585386" w:rsidR="00585386">
      <w:pPr>
        <w:spacing w:after="0"/>
        <w:jc w:val="both"/>
      </w:pPr>
      <w:r>
        <w:t>Trgovački sud u Bjelovaru, u skraćenom stečajnom postupku nad stečajnim dužnikom Braniteljska zadruga BAJ-TOMA I PARTNERI za proizvodnju, trgovinu i usluge, Novska, Zagorska 4, MBS: 080792321, OIB: 07828488089, koji se vodi kod ovoga suda pod brojem St-447/2018, temeljem odredbe čl. 430., 431. i 434. Stečajnog zakona (Narodne novine br. 71/15 i 104/17), objavljuje:</w:t>
      </w:r>
    </w:p>
    <w:p w:rsidRDefault="00585386" w:rsidP="00585386" w:rsidR="00585386">
      <w:pPr>
        <w:spacing w:after="0"/>
        <w:jc w:val="both"/>
      </w:pPr>
    </w:p>
    <w:p w:rsidRDefault="00585386" w:rsidP="00585386" w:rsidR="00585386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70.401,91 kunu, u koji iznos je uračunata kamata i naknada Financijske agencije za provedbu ovrhe na novčanim sredstvima.  </w:t>
      </w:r>
    </w:p>
    <w:p w:rsidRDefault="00585386" w:rsidP="00585386" w:rsidR="00585386">
      <w:pPr>
        <w:spacing w:after="0"/>
        <w:jc w:val="both"/>
      </w:pPr>
    </w:p>
    <w:p w:rsidRDefault="00585386" w:rsidP="00585386" w:rsidR="00585386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Ćumurdžić</w:t>
      </w:r>
      <w:proofErr w:type="spellEnd"/>
      <w:r>
        <w:t>, Novska, Ljudevita Posavskog 12, OIB: 37165550479, da u roku od 15 dana od objave ovog oglasa na mrežnoj stranici e-Oglasna ploča Trgovačkog suda u Bjelovaru podnese sudu javnobilježnički ovjerovljen popis imovine i obveza na propisanom obrascu.</w:t>
      </w:r>
    </w:p>
    <w:p w:rsidRDefault="00585386" w:rsidP="00585386" w:rsidR="00585386">
      <w:pPr>
        <w:spacing w:after="0"/>
        <w:jc w:val="both"/>
      </w:pPr>
    </w:p>
    <w:p w:rsidRDefault="00585386" w:rsidP="00585386" w:rsidR="0058538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85386" w:rsidP="00585386" w:rsidR="00585386">
      <w:pPr>
        <w:spacing w:after="0"/>
        <w:jc w:val="both"/>
      </w:pPr>
    </w:p>
    <w:p w:rsidRDefault="00585386" w:rsidP="00585386" w:rsidR="0058538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85386" w:rsidP="00585386" w:rsidR="00585386">
      <w:pPr>
        <w:spacing w:after="0"/>
        <w:jc w:val="both"/>
      </w:pPr>
    </w:p>
    <w:p w:rsidRDefault="00585386" w:rsidP="00585386" w:rsidR="00585386">
      <w:pPr>
        <w:spacing w:after="0"/>
        <w:jc w:val="center"/>
      </w:pPr>
      <w:r>
        <w:t>U Bjelovaru 4. srpnja 2018.</w:t>
      </w:r>
    </w:p>
    <w:p w:rsidRDefault="00585386" w:rsidP="00585386" w:rsidR="0058538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85386" w:rsidP="00585386" w:rsidR="00585386">
      <w:pPr>
        <w:spacing w:after="0"/>
        <w:ind w:firstLine="5103"/>
      </w:pPr>
      <w:r>
        <w:t xml:space="preserve">    SUDSKI SAVJETNIK</w:t>
      </w:r>
    </w:p>
    <w:p w:rsidRDefault="00585386" w:rsidP="0058538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1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386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98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8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St-447/2018-2</izvorni_sadrzaj>
    <derivirana_varijabla naziv="DomainObject.Oznaka_1">St-447/2018-2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BAJ-TOMA I PARTNERI za proizvodnju, trgovinu i usluge zastupanog po punomoćniku Željko Ćumurdžić</izvorni_sadrzaj>
    <derivirana_varijabla naziv="DomainObject.Predmet.ProtustrankaFormated_1">  Braniteljska zadruga BAJ-TOMA I PARTNERI za proizvodnju, trgovinu i usluge zastupanog po punomoćniku Željko Ćumurdžić</derivirana_varijabla>
  </DomainObject.Predmet.ProtustrankaFormated>
  <DomainObject.Predmet.ProtustrankaFormatedOIB>
    <izvorni_sadrzaj>  Braniteljska zadruga BAJ-TOMA I PARTNERI za proizvodnju, trgovinu i usluge, OIB 07828488089 zastupanog po punomoćniku Željko Ćumurdžić</izvorni_sadrzaj>
    <derivirana_varijabla naziv="DomainObject.Predmet.ProtustrankaFormatedOIB_1">  Braniteljska zadruga BAJ-TOMA I PARTNERI za proizvodnju, trgovinu i usluge, OIB 07828488089 zastupanog po punomoćniku Željko Ćumurdžić</derivirana_varijabla>
  </DomainObject.Predmet.ProtustrankaFormatedOIB>
  <DomainObject.Predmet.ProtustrankaFormatedWithAdress>
    <izvorni_sadrzaj> Braniteljska zadruga BAJ-TOMA I PARTNERI za proizvodnju, trgovinu i usluge, Zagorska 4, 44330 Novska zastupanog po punomoćniku Željko Ćumurdžić</izvorni_sadrzaj>
    <derivirana_varijabla naziv="DomainObject.Predmet.ProtustrankaFormatedWithAdress_1"> Braniteljska zadruga BAJ-TOMA I PARTNERI za proizvodnju, trgovinu i usluge, Zagorska 4, 44330 Novska zastupanog po punomoćniku Željko Ćumurdžić</derivirana_varijabla>
  </DomainObject.Predmet.ProtustrankaFormatedWithAdress>
  <DomainObject.Predmet.ProtustrankaFormatedWithAdressOIB>
    <izvorni_sadrzaj> Braniteljska zadruga BAJ-TOMA I PARTNERI za proizvodnju, trgovinu i usluge, OIB 07828488089, Zagorska 4, 44330 Novska zastupanog po punomoćniku Željko Ćumurdžić</izvorni_sadrzaj>
    <derivirana_varijabla naziv="DomainObject.Predmet.ProtustrankaFormatedWithAdressOIB_1"> Braniteljska zadruga BAJ-TOMA I PARTNERI za proizvodnju, trgovinu i usluge, OIB 07828488089, Zagorska 4, 44330 Novska zastupanog po punomoćniku Željko Ćumurdžić</derivirana_varijabla>
  </DomainObject.Predmet.ProtustrankaFormatedWithAdressOIB>
  <DomainObject.Predmet.ProtustrankaWithAdress>
    <izvorni_sadrzaj>Braniteljska zadruga BAJ-TOMA I PARTNERI za proizvodnju, trgovinu i usluge Zagorska 4, 44330 Novska</izvorni_sadrzaj>
    <derivirana_varijabla naziv="DomainObject.Predmet.ProtustrankaWithAdress_1">Braniteljska zadruga BAJ-TOMA I PARTNERI za proizvodnju, trgovinu i usluge Zagorska 4, 44330 Novska</derivirana_varijabla>
  </DomainObject.Predmet.ProtustrankaWithAdress>
  <DomainObject.Predmet.ProtustrankaWithAdressOIB>
    <izvorni_sadrzaj>Braniteljska zadruga BAJ-TOMA I PARTNERI za proizvodnju, trgovinu i usluge, OIB 07828488089, Zagorska 4, 44330 Novska</izvorni_sadrzaj>
    <derivirana_varijabla naziv="DomainObject.Predmet.ProtustrankaWithAdressOIB_1">Braniteljska zadruga BAJ-TOMA I PARTNERI za proizvodnju, trgovinu i usluge, OIB 07828488089, Zagorska 4, 44330 Novska</derivirana_varijabla>
  </DomainObject.Predmet.ProtustrankaWithAdressOIB>
  <DomainObject.Predmet.ProtustrankaNazivFormated>
    <izvorni_sadrzaj>Braniteljska zadruga BAJ-TOMA I PARTNERI za proizvodnju, trgovinu i usluge</izvorni_sadrzaj>
    <derivirana_varijabla naziv="DomainObject.Predmet.ProtustrankaNazivFormated_1">Braniteljska zadruga BAJ-TOMA I PARTNERI za proizvodnju, trgovinu i usluge</derivirana_varijabla>
  </DomainObject.Predmet.ProtustrankaNazivFormated>
  <DomainObject.Predmet.ProtustrankaNazivFormatedOIB>
    <izvorni_sadrzaj>Braniteljska zadruga BAJ-TOMA I PARTNERI za proizvodnju, trgovinu i usluge, OIB 07828488089</izvorni_sadrzaj>
    <derivirana_varijabla naziv="DomainObject.Predmet.ProtustrankaNazivFormatedOIB_1">Braniteljska zadruga BAJ-TOMA I PARTNERI za proizvodnju, trgovinu i usluge, OIB 07828488089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BAJ-TOMA I PARTNERI za proizvodnju, trgovinu i usluge zastupanog po punomoćniku Željko Ćumurdžić</item>
    </izvorni_sadrzaj>
    <derivirana_varijabla naziv="DomainObject.Predmet.ProtuStrankaListFormated_1">
      <item>Braniteljska zadruga BAJ-TOMA I PARTNERI za proizvodnju, trgovinu i usluge zastupanog po punomoćniku Željko Ćumurdžić</item>
    </derivirana_varijabla>
  </DomainObject.Predmet.ProtuStrankaListFormated>
  <DomainObject.Predmet.ProtuStrankaListFormatedOIB>
    <izvorni_sadrzaj>
      <item>Braniteljska zadruga BAJ-TOMA I PARTNERI za proizvodnju, trgovinu i usluge, OIB 07828488089 zastupanog po punomoćniku Željko Ćumurdžić</item>
    </izvorni_sadrzaj>
    <derivirana_varijabla naziv="DomainObject.Predmet.ProtuStrankaListFormatedOIB_1">
      <item>Braniteljska zadruga BAJ-TOMA I PARTNERI za proizvodnju, trgovinu i usluge, OIB 07828488089 zastupanog po punomoćniku Željko Ćumurdžić</item>
    </derivirana_varijabla>
  </DomainObject.Predmet.ProtuStrankaListFormatedOIB>
  <DomainObject.Predmet.ProtuStrankaListFormatedWithAdress>
    <izvorni_sadrzaj>
      <item>Braniteljska zadruga BAJ-TOMA I PARTNERI za proizvodnju, trgovinu i usluge, Zagorska 4, 44330 Novska zastupanog po punomoćniku Željko Ćumurdžić</item>
    </izvorni_sadrzaj>
    <derivirana_varijabla naziv="DomainObject.Predmet.ProtuStrankaListFormatedWithAdress_1">
      <item>Braniteljska zadruga BAJ-TOMA I PARTNERI za proizvodnju, trgovinu i usluge, Zagorska 4, 44330 Novska zastupanog po punomoćniku Željko Ćumurdžić</item>
    </derivirana_varijabla>
  </DomainObject.Predmet.ProtuStrankaListFormatedWithAdress>
  <DomainObject.Predmet.ProtuStrankaListFormatedWithAdressOIB>
    <izvorni_sadrzaj>
      <item>Braniteljska zadruga BAJ-TOMA I PARTNERI za proizvodnju, trgovinu i usluge, OIB 07828488089, Zagorska 4, 44330 Novska zastupanog po punomoćniku Željko Ćumurdžić</item>
    </izvorni_sadrzaj>
    <derivirana_varijabla naziv="DomainObject.Predmet.ProtuStrankaListFormatedWithAdressOIB_1">
      <item>Braniteljska zadruga BAJ-TOMA I PARTNERI za proizvodnju, trgovinu i usluge, OIB 07828488089, Zagorska 4, 44330 Novska zastupanog po punomoćniku Željko Ćumurdžić</item>
    </derivirana_varijabla>
  </DomainObject.Predmet.ProtuStrankaListFormatedWithAdressOIB>
  <DomainObject.Predmet.ProtuStrankaListNazivFormated>
    <izvorni_sadrzaj>
      <item>Braniteljska zadruga BAJ-TOMA I PARTNERI za proizvodnju, trgovinu i usluge</item>
    </izvorni_sadrzaj>
    <derivirana_varijabla naziv="DomainObject.Predmet.ProtuStrankaListNazivFormated_1">
      <item>Braniteljska zadruga BAJ-TOMA I PARTNERI za proizvodnju, trgovinu i usluge</item>
    </derivirana_varijabla>
  </DomainObject.Predmet.ProtuStrankaListNazivFormated>
  <DomainObject.Predmet.ProtuStrankaListNazivFormatedOIB>
    <izvorni_sadrzaj>
      <item>Braniteljska zadruga BAJ-TOMA I PARTNERI za proizvodnju, trgovinu i usluge, OIB 07828488089</item>
    </izvorni_sadrzaj>
    <derivirana_varijabla naziv="DomainObject.Predmet.ProtuStrankaListNazivFormatedOIB_1">
      <item>Braniteljska zadruga BAJ-TOMA I PARTNERI za proizvodnju, trgovinu i usluge, OIB 07828488089</item>
    </derivirana_varijabla>
  </DomainObject.Predmet.ProtuStrankaListNazivFormatedOIB>
  <DomainObject.Predmet.OstaliListFormated>
    <izvorni_sadrzaj>
      <item>Željko Ćumurdžić punomoćnik sudionika u postupku Braniteljska zadruga BAJ-TOMA I PARTNERI za proizvodnju, trgovinu i usluge</item>
    </izvorni_sadrzaj>
    <derivirana_varijabla naziv="DomainObject.Predmet.OstaliListFormated_1">
      <item>Željko Ćumurdžić punomoćnik sudionika u postupku Braniteljska zadruga BAJ-TOMA I PARTNERI za proizvodnju, trgovinu i usluge</item>
    </derivirana_varijabla>
  </DomainObject.Predmet.OstaliListFormated>
  <DomainObject.Predmet.OstaliListFormatedOIB>
    <izvorni_sadrzaj>
      <item>Željko Ćumurdžić, OIB 37165550479 punomoćnik sudionika u postupku Braniteljska zadruga BAJ-TOMA I PARTNERI za proizvodnju, trgovinu i usluge</item>
    </izvorni_sadrzaj>
    <derivirana_varijabla naziv="DomainObject.Predmet.OstaliListFormatedOIB_1">
      <item>Željko Ćumurdžić, OIB 37165550479 punomoćnik sudionika u postupku Braniteljska zadruga BAJ-TOMA I PARTNERI za proizvodnju, trgovinu i usluge</item>
    </derivirana_varijabla>
  </DomainObject.Predmet.OstaliListFormatedOIB>
  <DomainObject.Predmet.OstaliListFormatedWithAdress>
    <izvorni_sadrzaj>
      <item>Željko Ćumurdžić, Ljudevita Posavskog 12, 44330 Novska punomoćnik sudionika u postupku Braniteljska zadruga BAJ-TOMA I PARTNERI za proizvodnju, trgovinu i usluge</item>
    </izvorni_sadrzaj>
    <derivirana_varijabla naziv="DomainObject.Predmet.OstaliListFormatedWithAdress_1">
      <item>Željko Ćumurdžić, Ljudevita Posavskog 12, 44330 Novska punomoćnik sudionika u postupku Braniteljska zadruga BAJ-TOMA I PARTNERI za proizvodnju, trgovinu i usluge</item>
    </derivirana_varijabla>
  </DomainObject.Predmet.OstaliListFormatedWithAdress>
  <DomainObject.Predmet.OstaliListFormatedWithAdressOIB>
    <izvorni_sadrzaj>
      <item>Željko Ćumurdžić, OIB 37165550479, Ljudevita Posavskog 12, 44330 Novska punomoćnik sudionika u postupku Braniteljska zadruga BAJ-TOMA I PARTNERI za proizvodnju, trgovinu i usluge</item>
    </izvorni_sadrzaj>
    <derivirana_varijabla naziv="DomainObject.Predmet.OstaliListFormatedWithAdressOIB_1">
      <item>Željko Ćumurdžić, OIB 37165550479, Ljudevita Posavskog 12, 44330 Novska punomoćnik sudionika u postupku Braniteljska zadruga BAJ-TOMA I PARTNERI za proizvodnju, trgovinu i usluge</item>
    </derivirana_varijabla>
  </DomainObject.Predmet.OstaliListFormatedWithAdressOIB>
  <DomainObject.Predmet.OstaliListNazivFormated>
    <izvorni_sadrzaj>
      <item>Željko Ćumurdžić</item>
    </izvorni_sadrzaj>
    <derivirana_varijabla naziv="DomainObject.Predmet.OstaliListNazivFormated_1">
      <item>Željko Ćumurdžić</item>
    </derivirana_varijabla>
  </DomainObject.Predmet.OstaliListNazivFormated>
  <DomainObject.Predmet.OstaliListNazivFormatedOIB>
    <izvorni_sadrzaj>
      <item>Željko Ćumurdžić, OIB 37165550479</item>
    </izvorni_sadrzaj>
    <derivirana_varijabla naziv="DomainObject.Predmet.OstaliListNazivFormatedOIB_1">
      <item>Željko Ćumurdžić, OIB 37165550479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St-447/2018-2</izvorni_sadrzaj>
    <derivirana_varijabla naziv="DomainObject.PoslovniBrojDokumenta_1">St-447/2018-2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BAJ-TOMA I PARTNERI za proizvodnju, trgovinu i usluge</izvorni_sadrzaj>
    <derivirana_varijabla naziv="DomainObject.Predmet.ProtustrankaIDrugi_1">Braniteljska zadruga BAJ-TOMA I PARTNERI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BAJ-TOMA I PARTNERI za proizvodnju, trgovinu i usluge, OIB 07828488089, Zagorska 4, 44330 Novska</izvorni_sadrzaj>
    <derivirana_varijabla naziv="DomainObject.Predmet.ProtustrankaIDrugiAdressOIB_1">Braniteljska zadruga BAJ-TOMA I PARTNERI za proizvodnju, trgovinu i usluge, OIB 07828488089, Zagorska 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BAJ-TOMA I PARTNERI za proizvodnju, trgovinu i usluge</item>
      <item>FINA Regionalni centar Zagreb</item>
      <item>Željko Ćumurdžić</item>
    </izvorni_sadrzaj>
    <derivirana_varijabla naziv="DomainObject.Predmet.SudioniciListNaziv_1">
      <item>Braniteljska zadruga BAJ-TOMA I PARTNERI za proizvodnju, trgovinu i usluge</item>
      <item>FINA Regionalni centar Zagreb</item>
      <item>Željko Ćumurdžić</item>
    </derivirana_varijabla>
  </DomainObject.Predmet.SudioniciListNaziv>
  <DomainObject.Predmet.SudioniciListAdressOIB>
    <izvorni_sadrzaj>
      <item>Braniteljska zadruga BAJ-TOMA I PARTNERI za proizvodnju, trgovinu i usluge, OIB 07828488089, Zagorska 4,44330 Novska</item>
      <item>FINA Regionalni centar Zagreb, OIB 85821130368, Trg svibanjskih žrtava 1995. 1,10000 Zagreb</item>
      <item>Željko Ćumurdžić, OIB 37165550479, Ljudevita Posavskog 12,44330 Novska</item>
    </izvorni_sadrzaj>
    <derivirana_varijabla naziv="DomainObject.Predmet.SudioniciListAdressOIB_1">
      <item>Braniteljska zadruga BAJ-TOMA I PARTNERI za proizvodnju, trgovinu i usluge, OIB 07828488089, Zagorska 4,44330 Novska</item>
      <item>FINA Regionalni centar Zagreb, OIB 85821130368, Trg svibanjskih žrtava 1995. 1,10000 Zagreb</item>
      <item>Željko Ćumurdžić, OIB 37165550479, Ljudevita Posavskog 12,44330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AC78F-F02B-4355-930B-7087E5B56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