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1b12" w14:paraId="c201b1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81611">
        <w:t>7986/2015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B6ADA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C24C0" w:rsidRPr="00EC24C0">
        <w:t xml:space="preserve"> </w:t>
      </w:r>
      <w:r w:rsidR="00A81611">
        <w:t>ZLATNI IZVOR d.o.o., Zagreb, Rudeška cesta 93</w:t>
      </w:r>
      <w:r w:rsidR="00EC24C0">
        <w:t xml:space="preserve">, OIB: </w:t>
      </w:r>
      <w:r w:rsidR="00A81611">
        <w:t>63612925087</w:t>
      </w:r>
      <w:r w:rsidR="00EC24C0">
        <w:t xml:space="preserve">, MBS: </w:t>
      </w:r>
      <w:r w:rsidR="00A81611">
        <w:t>080274168</w:t>
      </w:r>
      <w:r w:rsidR="00013BBE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81611">
        <w:t>18.787,99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B6ADA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81611">
      <w:t>7986/2015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B6ADA"/>
    <w:rsid w:val="007C7891"/>
    <w:rsid w:val="007D5A5D"/>
    <w:rsid w:val="007E6435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8161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7986</izvorni_sadrzaj>
    <derivirana_varijabla naziv="DomainObject.Predmet.Broj_1">7986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St-7986/2015</izvorni_sadrzaj>
    <derivirana_varijabla naziv="DomainObject.Predmet.OznakaBroj_1">St-7986/2015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IZVOR d.o.o. zastupanog po punomoćniku Snježana Musa-zelenika</izvorni_sadrzaj>
    <derivirana_varijabla naziv="DomainObject.Predmet.ProtustrankaFormated_1">  ZLATNI IZVOR d.o.o. zastupanog po punomoćniku Snježana Musa-zelenika</derivirana_varijabla>
  </DomainObject.Predmet.ProtustrankaFormated>
  <DomainObject.Predmet.ProtustrankaFormatedOIB>
    <izvorni_sadrzaj>  ZLATNI IZVOR d.o.o., OIB 63612925087 zastupanog po punomoćniku Snježana Musa-zelenika</izvorni_sadrzaj>
    <derivirana_varijabla naziv="DomainObject.Predmet.ProtustrankaFormatedOIB_1">  ZLATNI IZVOR d.o.o., OIB 63612925087 zastupanog po punomoćniku Snježana Musa-zelenika</derivirana_varijabla>
  </DomainObject.Predmet.ProtustrankaFormatedOIB>
  <DomainObject.Predmet.ProtustrankaFormatedWithAdress>
    <izvorni_sadrzaj> ZLATNI IZVOR d.o.o., Rudeška cesta 93, 10000 Zagreb zastupanog po punomoćniku Snježana Musa-zelenika</izvorni_sadrzaj>
    <derivirana_varijabla naziv="DomainObject.Predmet.ProtustrankaFormatedWithAdress_1"> ZLATNI IZVOR d.o.o., Rudeška cesta 93, 10000 Zagreb zastupanog po punomoćniku Snježana Musa-zelenika</derivirana_varijabla>
  </DomainObject.Predmet.ProtustrankaFormatedWithAdress>
  <DomainObject.Predmet.ProtustrankaFormatedWithAdressOIB>
    <izvorni_sadrzaj> ZLATNI IZVOR d.o.o., OIB 63612925087, Rudeška cesta 93, 10000 Zagreb zastupanog po punomoćniku Snježana Musa-zelenika</izvorni_sadrzaj>
    <derivirana_varijabla naziv="DomainObject.Predmet.ProtustrankaFormatedWithAdressOIB_1"> ZLATNI IZVOR d.o.o., OIB 63612925087, Rudeška cesta 93, 10000 Zagreb zastupanog po punomoćniku Snježana Musa-zelenika</derivirana_varijabla>
  </DomainObject.Predmet.ProtustrankaFormatedWithAdressOIB>
  <DomainObject.Predmet.ProtustrankaWithAdress>
    <izvorni_sadrzaj>ZLATNI IZVOR d.o.o. Rudeška cesta 93, 10000 Zagreb</izvorni_sadrzaj>
    <derivirana_varijabla naziv="DomainObject.Predmet.ProtustrankaWithAdress_1">ZLATNI IZVOR d.o.o. Rudeška cesta 93, 10000 Zagreb</derivirana_varijabla>
  </DomainObject.Predmet.ProtustrankaWithAdress>
  <DomainObject.Predmet.ProtustrankaWithAdressOIB>
    <izvorni_sadrzaj>ZLATNI IZVOR d.o.o., OIB 63612925087, Rudeška cesta 93, 10000 Zagreb</izvorni_sadrzaj>
    <derivirana_varijabla naziv="DomainObject.Predmet.ProtustrankaWithAdressOIB_1">ZLATNI IZVOR d.o.o., OIB 63612925087, Rudeška cesta 93, 10000 Zagreb</derivirana_varijabla>
  </DomainObject.Predmet.ProtustrankaWithAdressOIB>
  <DomainObject.Predmet.ProtustrankaNazivFormated>
    <izvorni_sadrzaj>ZLATNI IZVOR d.o.o.</izvorni_sadrzaj>
    <derivirana_varijabla naziv="DomainObject.Predmet.ProtustrankaNazivFormated_1">ZLATNI IZVOR d.o.o.</derivirana_varijabla>
  </DomainObject.Predmet.ProtustrankaNazivFormated>
  <DomainObject.Predmet.ProtustrankaNazivFormatedOIB>
    <izvorni_sadrzaj>ZLATNI IZVOR d.o.o., OIB 63612925087</izvorni_sadrzaj>
    <derivirana_varijabla naziv="DomainObject.Predmet.ProtustrankaNazivFormatedOIB_1">ZLATNI IZVOR d.o.o., OIB 63612925087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IZVOR d.o.o. zastupanog po punomoćniku Snježana Musa-zelenika</item>
    </izvorni_sadrzaj>
    <derivirana_varijabla naziv="DomainObject.Predmet.ProtuStrankaListFormated_1">
      <item>ZLATNI IZVOR d.o.o. zastupanog po punomoćniku Snježana Musa-zelenika</item>
    </derivirana_varijabla>
  </DomainObject.Predmet.ProtuStrankaListFormated>
  <DomainObject.Predmet.ProtuStrankaListFormatedOIB>
    <izvorni_sadrzaj>
      <item>ZLATNI IZVOR d.o.o., OIB 63612925087 zastupanog po punomoćniku Snježana Musa-zelenika</item>
    </izvorni_sadrzaj>
    <derivirana_varijabla naziv="DomainObject.Predmet.ProtuStrankaListFormatedOIB_1">
      <item>ZLATNI IZVOR d.o.o., OIB 63612925087 zastupanog po punomoćniku Snježana Musa-zelenika</item>
    </derivirana_varijabla>
  </DomainObject.Predmet.ProtuStrankaListFormatedOIB>
  <DomainObject.Predmet.ProtuStrankaListFormatedWithAdress>
    <izvorni_sadrzaj>
      <item>ZLATNI IZVOR d.o.o., Rudeška cesta 93, 10000 Zagreb zastupanog po punomoćniku Snježana Musa-zelenika</item>
    </izvorni_sadrzaj>
    <derivirana_varijabla naziv="DomainObject.Predmet.ProtuStrankaListFormatedWithAdress_1">
      <item>ZLATNI IZVOR d.o.o., Rudeška cesta 93, 10000 Zagreb zastupanog po punomoćniku Snježana Musa-zelenika</item>
    </derivirana_varijabla>
  </DomainObject.Predmet.ProtuStrankaListFormatedWithAdress>
  <DomainObject.Predmet.ProtuStrankaListFormatedWithAdressOIB>
    <izvorni_sadrzaj>
      <item>ZLATNI IZVOR d.o.o., OIB 63612925087, Rudeška cesta 93, 10000 Zagreb zastupanog po punomoćniku Snježana Musa-zelenika</item>
    </izvorni_sadrzaj>
    <derivirana_varijabla naziv="DomainObject.Predmet.ProtuStrankaListFormatedWithAdressOIB_1">
      <item>ZLATNI IZVOR d.o.o., OIB 63612925087, Rudeška cesta 93, 10000 Zagreb zastupanog po punomoćniku Snježana Musa-zelenika</item>
    </derivirana_varijabla>
  </DomainObject.Predmet.ProtuStrankaListFormatedWithAdressOIB>
  <DomainObject.Predmet.ProtuStrankaListNazivFormated>
    <izvorni_sadrzaj>
      <item>ZLATNI IZVOR d.o.o.</item>
    </izvorni_sadrzaj>
    <derivirana_varijabla naziv="DomainObject.Predmet.ProtuStrankaListNazivFormated_1">
      <item>ZLATNI IZVOR d.o.o.</item>
    </derivirana_varijabla>
  </DomainObject.Predmet.ProtuStrankaListNazivFormated>
  <DomainObject.Predmet.ProtuStrankaListNazivFormatedOIB>
    <izvorni_sadrzaj>
      <item>ZLATNI IZVOR d.o.o., OIB 63612925087</item>
    </izvorni_sadrzaj>
    <derivirana_varijabla naziv="DomainObject.Predmet.ProtuStrankaListNazivFormatedOIB_1">
      <item>ZLATNI IZVOR d.o.o., OIB 63612925087</item>
    </derivirana_varijabla>
  </DomainObject.Predmet.ProtuStrankaListNazivFormatedOIB>
  <DomainObject.Predmet.OstaliListFormated>
    <izvorni_sadrzaj>
      <item>Snježana Musa-zelenika punomoćnik sudionika u postupku ZLATNI IZVOR d.o.o.</item>
    </izvorni_sadrzaj>
    <derivirana_varijabla naziv="DomainObject.Predmet.OstaliListFormated_1">
      <item>Snježana Musa-zelenika punomoćnik sudionika u postupku ZLATNI IZVOR d.o.o.</item>
    </derivirana_varijabla>
  </DomainObject.Predmet.OstaliListFormated>
  <DomainObject.Predmet.OstaliListFormatedOIB>
    <izvorni_sadrzaj>
      <item>Snježana Musa-zelenika, OIB 11254239190 punomoćnik sudionika u postupku ZLATNI IZVOR d.o.o.</item>
    </izvorni_sadrzaj>
    <derivirana_varijabla naziv="DomainObject.Predmet.OstaliListFormatedOIB_1">
      <item>Snježana Musa-zelenika, OIB 11254239190 punomoćnik sudionika u postupku ZLATNI IZVOR d.o.o.</item>
    </derivirana_varijabla>
  </DomainObject.Predmet.OstaliListFormatedOIB>
  <DomainObject.Predmet.OstaliListFormatedWithAdress>
    <izvorni_sadrzaj>
      <item>Snježana Musa-zelenika, Kutnjački Put 11, 10000 Zagreb punomoćnik sudionika u postupku ZLATNI IZVOR d.o.o.</item>
    </izvorni_sadrzaj>
    <derivirana_varijabla naziv="DomainObject.Predmet.OstaliListFormatedWithAdress_1">
      <item>Snježana Musa-zelenika, Kutnjački Put 11, 10000 Zagreb punomoćnik sudionika u postupku ZLATNI IZVOR d.o.o.</item>
    </derivirana_varijabla>
  </DomainObject.Predmet.OstaliListFormatedWithAdress>
  <DomainObject.Predmet.OstaliListFormatedWithAdressOIB>
    <izvorni_sadrzaj>
      <item>Snježana Musa-zelenika, OIB 11254239190, Kutnjački Put 11, 10000 Zagreb punomoćnik sudionika u postupku ZLATNI IZVOR d.o.o.</item>
    </izvorni_sadrzaj>
    <derivirana_varijabla naziv="DomainObject.Predmet.OstaliListFormatedWithAdressOIB_1">
      <item>Snježana Musa-zelenika, OIB 11254239190, Kutnjački Put 11, 10000 Zagreb punomoćnik sudionika u postupku ZLATNI IZVOR d.o.o.</item>
    </derivirana_varijabla>
  </DomainObject.Predmet.OstaliListFormatedWithAdressOIB>
  <DomainObject.Predmet.OstaliListNazivFormated>
    <izvorni_sadrzaj>
      <item>Snježana Musa-zelenika</item>
    </izvorni_sadrzaj>
    <derivirana_varijabla naziv="DomainObject.Predmet.OstaliListNazivFormated_1">
      <item>Snježana Musa-zelenika</item>
    </derivirana_varijabla>
  </DomainObject.Predmet.OstaliListNazivFormated>
  <DomainObject.Predmet.OstaliListNazivFormatedOIB>
    <izvorni_sadrzaj>
      <item>Snježana Musa-zelenika, OIB 11254239190</item>
    </izvorni_sadrzaj>
    <derivirana_varijabla naziv="DomainObject.Predmet.OstaliListNazivFormatedOIB_1">
      <item>Snježana Musa-zelenika, OIB 11254239190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IZVOR d.o.o.</izvorni_sadrzaj>
    <derivirana_varijabla naziv="DomainObject.Predmet.ProtustrankaIDrugi_1">ZLATNI IZVOR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IZVOR d.o.o., OIB 63612925087, Rudeška cesta 93, 10000 Zagreb</izvorni_sadrzaj>
    <derivirana_varijabla naziv="DomainObject.Predmet.ProtustrankaIDrugiAdressOIB_1">ZLATNI IZVOR d.o.o., OIB 63612925087, Rudeška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IZVOR d.o.o.</item>
      <item>Snježana Musa-zelenika</item>
    </izvorni_sadrzaj>
    <derivirana_varijabla naziv="DomainObject.Predmet.SudioniciListNaziv_1">
      <item>FINA Regionalni centar Zagreb</item>
      <item>ZLATNI IZVOR d.o.o.</item>
      <item>Snježana Musa-zelenika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IZVOR d.o.o., OIB 63612925087, Rudeška cesta 93,10000 Zagreb</item>
      <item>Snježana Musa-zelenika, OIB 11254239190, Kutnjački Put 11,10000 Zagreb</item>
    </izvorni_sadrzaj>
    <derivirana_varijabla naziv="DomainObject.Predmet.SudioniciListAdressOIB_1">
      <item>FINA Regionalni centar Zagreb, OIB 85821130368, Trg svibanjskih žrtava 1995. 1,10000 Zagreb</item>
      <item>ZLATNI IZVOR d.o.o., OIB 63612925087, Rudeška cesta 93,10000 Zagreb</item>
      <item>Snježana Musa-zelenika, OIB 11254239190, Kutnjački Put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63612925087</item>
      <item>, OIB 11254239190</item>
    </izvorni_sadrzaj>
    <derivirana_varijabla naziv="DomainObject.Predmet.SudioniciListNazivOIB_1">
      <item>, OIB 85821130368</item>
      <item>, OIB 63612925087</item>
      <item>, OIB 11254239190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2016-02-12T11:30:00Z</dcterms:created>
  <dc:creator>ilukac</dc:creator>
  <cp:lastModifiedBy>Mirela Šantek</cp:lastModifiedBy>
  <cp:lastPrinted>2016-03-14T09:36:00Z</cp:lastPrinted>
  <dcterms:modified xmlns:xsi="http://www.w3.org/2001/XMLSchema-instance" xsi:type="dcterms:W3CDTF">2016-03-16T14:33:00Z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