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AA0392">
                    <w:rPr>
                      <w:sz w:val="22"/>
                      <w:szCs w:val="22"/>
                    </w:rPr>
                    <w:t xml:space="preserve"> 18. St-87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8B77B1">
                    <w:rPr>
                      <w:sz w:val="22"/>
                      <w:szCs w:val="22"/>
                    </w:rPr>
                    <w:t>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1a8461" w14:paraId="31a846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AA0392">
        <w:t>KNJIŽARA MAJA d.o.o. za trgovinu i posredovanje u trgovini, Vinkovci, Hrvatskih žrtava 8, MBS: 030119698, OIB: 84769935264</w:t>
      </w:r>
      <w:r w:rsidR="002655F0">
        <w:t>,</w:t>
      </w:r>
      <w:r>
        <w:t xml:space="preserve">  dana </w:t>
      </w:r>
      <w:r w:rsidR="008B77B1">
        <w:t>18</w:t>
      </w:r>
      <w:r>
        <w:t xml:space="preserve">. </w:t>
      </w:r>
      <w:r w:rsidR="008B77B1">
        <w:t>travnja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AA0392">
        <w:t>KNJIŽARA MAJA d.o.o. za trgovinu i posredovanje u trgovini, Vinkovci, Hrvatskih žrtava 8, MBS: 030119698, OIB: 84769935264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AA0392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A0392">
        <w:t>Nikola Bojanić, Osijek, Bračka 179</w:t>
      </w:r>
      <w:r w:rsidR="00AA0392" w:rsidRPr="00B03FBD">
        <w:t>, OIB</w:t>
      </w:r>
      <w:r w:rsidR="00AA0392">
        <w:t>:</w:t>
      </w:r>
      <w:r w:rsidR="00AA0392" w:rsidRPr="00B03FBD">
        <w:t xml:space="preserve"> </w:t>
      </w:r>
      <w:r w:rsidR="00AA0392">
        <w:t>32886956915.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AA0392">
        <w:t>KNJIŽARA MAJA d.o.o. za trgovinu i posredovanje u trgovini, Vinkovci, Hrvatskih žrtava 8, MBS: 030119698, OIB: 84769935264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AA0392">
        <w:rPr>
          <w:bCs/>
        </w:rPr>
        <w:t>30</w:t>
      </w:r>
      <w:r w:rsidR="00710D23">
        <w:rPr>
          <w:bCs/>
        </w:rPr>
        <w:t xml:space="preserve">. siječnja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stečajnog postupka, Klasa: 110-07/17-01/04</w:t>
      </w:r>
      <w:r w:rsidR="00710D23">
        <w:rPr>
          <w:bCs/>
        </w:rPr>
        <w:t>, Ur.broj:</w:t>
      </w:r>
      <w:r w:rsidR="00AA0392">
        <w:rPr>
          <w:bCs/>
        </w:rPr>
        <w:t xml:space="preserve"> 04-06-18-427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AA0392">
        <w:rPr>
          <w:bCs/>
        </w:rPr>
        <w:t>29</w:t>
      </w:r>
      <w:r w:rsidR="00710D23">
        <w:rPr>
          <w:bCs/>
        </w:rPr>
        <w:t xml:space="preserve">. siječnja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AA0392">
        <w:t>KNJIŽARA MAJA d.o.o. za trgovinu i posredovanje u trgovini, Vinkovci, Hrvatskih žrtava 8, MBS: 030119698, OIB: 84769935264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AA0392">
        <w:rPr>
          <w:bCs/>
        </w:rPr>
        <w:t>St-87</w:t>
      </w:r>
      <w:r w:rsidR="00710D23">
        <w:rPr>
          <w:bCs/>
        </w:rPr>
        <w:t>/18</w:t>
      </w:r>
      <w:r w:rsidR="007E20B3">
        <w:rPr>
          <w:bCs/>
        </w:rPr>
        <w:t>-4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AA0392">
        <w:t>7</w:t>
      </w:r>
      <w:r w:rsidR="00057E16">
        <w:t xml:space="preserve">. </w:t>
      </w:r>
      <w:r w:rsidR="00AA0392">
        <w:t>veljače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AA0392">
        <w:t>87</w:t>
      </w:r>
      <w:r w:rsidR="007E20B3">
        <w:t>/</w:t>
      </w:r>
      <w:r w:rsidR="00710D23">
        <w:t>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>U Osijeku, 18</w:t>
      </w:r>
      <w:r w:rsidR="002F3C3A">
        <w:t xml:space="preserve">. </w:t>
      </w:r>
      <w:r>
        <w:t xml:space="preserve">travnja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7E20B3" w:rsidP="007C6056" w:rsidR="004777DC">
      <w:pPr>
        <w:pStyle w:val="Tijeloteksta"/>
        <w:numPr>
          <w:ilvl w:val="0"/>
          <w:numId w:val="1"/>
        </w:numPr>
        <w:jc w:val="left"/>
      </w:pPr>
      <w:r>
        <w:t>kal. 18.05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2D55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D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D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D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D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D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D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D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D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KNJIŽARA MAJA d.o.o. za trgovinu i posredovanje u trgovini</izvorni_sadrzaj>
    <derivirana_varijabla naziv="DomainObject.Predmet.ProtustrankaFormated_1">  KNJIŽARA MAJA d.o.o. za trgovinu i posredovanje u trgovini</derivirana_varijabla>
  </DomainObject.Predmet.ProtustrankaFormated>
  <DomainObject.Predmet.ProtustrankaFormatedOIB>
    <izvorni_sadrzaj>  KNJIŽARA MAJA d.o.o. za trgovinu i posredovanje u trgovini, OIB 84769935264</izvorni_sadrzaj>
    <derivirana_varijabla naziv="DomainObject.Predmet.ProtustrankaFormatedOIB_1">  KNJIŽARA MAJA d.o.o. za trgovinu i posredovanje u trgovini, OIB 84769935264</derivirana_varijabla>
  </DomainObject.Predmet.ProtustrankaFormatedOIB>
  <DomainObject.Predmet.ProtustrankaFormatedWithAdress>
    <izvorni_sadrzaj> KNJIŽARA MAJA d.o.o. za trgovinu i posredovanje u trgovini, Hrvatskih žrtava 8, 32100 Vinkovci</izvorni_sadrzaj>
    <derivirana_varijabla naziv="DomainObject.Predmet.ProtustrankaFormatedWithAdress_1"> KNJIŽARA MAJA d.o.o. za trgovinu i posredovanje u trgovini, Hrvatskih žrtava 8, 32100 Vinkovci</derivirana_varijabla>
  </DomainObject.Predmet.ProtustrankaFormatedWithAdress>
  <DomainObject.Predmet.ProtustrankaFormatedWithAdressOIB>
    <izvorni_sadrzaj> KNJIŽARA MAJA d.o.o. za trgovinu i posredovanje u trgovini, OIB 84769935264, Hrvatskih žrtava 8, 32100 Vinkovci</izvorni_sadrzaj>
    <derivirana_varijabla naziv="DomainObject.Predmet.ProtustrankaFormatedWithAdressOIB_1"> KNJIŽARA MAJA d.o.o. za trgovinu i posredovanje u trgovini, OIB 84769935264, Hrvatskih žrtava 8, 32100 Vinkovci</derivirana_varijabla>
  </DomainObject.Predmet.ProtustrankaFormatedWithAdressOIB>
  <DomainObject.Predmet.ProtustrankaWithAdress>
    <izvorni_sadrzaj>KNJIŽARA MAJA d.o.o. za trgovinu i posredovanje u trgovini Hrvatskih žrtava 8, 32100 Vinkovci</izvorni_sadrzaj>
    <derivirana_varijabla naziv="DomainObject.Predmet.ProtustrankaWithAdress_1">KNJIŽARA MAJA d.o.o. za trgovinu i posredovanje u trgovini Hrvatskih žrtava 8, 32100 Vinkovci</derivirana_varijabla>
  </DomainObject.Predmet.ProtustrankaWithAdress>
  <DomainObject.Predmet.ProtustrankaWithAdressOIB>
    <izvorni_sadrzaj>KNJIŽARA MAJA d.o.o. za trgovinu i posredovanje u trgovini, OIB 84769935264, Hrvatskih žrtava 8, 32100 Vinkovci</izvorni_sadrzaj>
    <derivirana_varijabla naziv="DomainObject.Predmet.ProtustrankaWithAdressOIB_1">KNJIŽARA MAJA d.o.o. za trgovinu i posredovanje u trgovini, OIB 84769935264, Hrvatskih žrtava 8, 32100 Vinkovci</derivirana_varijabla>
  </DomainObject.Predmet.ProtustrankaWithAdressOIB>
  <DomainObject.Predmet.ProtustrankaNazivFormated>
    <izvorni_sadrzaj>KNJIŽARA MAJA d.o.o. za trgovinu i posredovanje u trgovini</izvorni_sadrzaj>
    <derivirana_varijabla naziv="DomainObject.Predmet.ProtustrankaNazivFormated_1">KNJIŽARA MAJA d.o.o. za trgovinu i posredovanje u trgovini</derivirana_varijabla>
  </DomainObject.Predmet.ProtustrankaNazivFormated>
  <DomainObject.Predmet.ProtustrankaNazivFormatedOIB>
    <izvorni_sadrzaj>KNJIŽARA MAJA d.o.o. za trgovinu i posredovanje u trgovini, OIB 84769935264</izvorni_sadrzaj>
    <derivirana_varijabla naziv="DomainObject.Predmet.ProtustrankaNazivFormatedOIB_1">KNJIŽARA MAJA d.o.o. za trgovinu i posredovanje u trgovini, OIB 84769935264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KNJIŽARA MAJA d.o.o. za trgovinu i posredovanje u trgovini</item>
    </izvorni_sadrzaj>
    <derivirana_varijabla naziv="DomainObject.Predmet.ProtuStrankaListFormated_1">
      <item>KNJIŽARA MAJA d.o.o. za trgovinu i posredovanje u trgovini</item>
    </derivirana_varijabla>
  </DomainObject.Predmet.ProtuStrankaListFormated>
  <DomainObject.Predmet.ProtuStrankaListFormatedOIB>
    <izvorni_sadrzaj>
      <item>KNJIŽARA MAJA d.o.o. za trgovinu i posredovanje u trgovini, OIB 84769935264</item>
    </izvorni_sadrzaj>
    <derivirana_varijabla naziv="DomainObject.Predmet.ProtuStrankaListFormatedOIB_1">
      <item>KNJIŽARA MAJA d.o.o. za trgovinu i posredovanje u trgovini, OIB 84769935264</item>
    </derivirana_varijabla>
  </DomainObject.Predmet.ProtuStrankaListFormatedOIB>
  <DomainObject.Predmet.ProtuStrankaListFormatedWithAdress>
    <izvorni_sadrzaj>
      <item>KNJIŽARA MAJA d.o.o. za trgovinu i posredovanje u trgovini, Hrvatskih žrtava 8, 32100 Vinkovci</item>
    </izvorni_sadrzaj>
    <derivirana_varijabla naziv="DomainObject.Predmet.ProtuStrankaListFormatedWithAdress_1">
      <item>KNJIŽARA MAJA d.o.o. za trgovinu i posredovanje u trgovini, Hrvatskih žrtava 8, 32100 Vinkovci</item>
    </derivirana_varijabla>
  </DomainObject.Predmet.ProtuStrankaListFormatedWithAdress>
  <DomainObject.Predmet.ProtuStrankaListFormatedWithAdressOIB>
    <izvorni_sadrzaj>
      <item>KNJIŽARA MAJA d.o.o. za trgovinu i posredovanje u trgovini, OIB 84769935264, Hrvatskih žrtava 8, 32100 Vinkovci</item>
    </izvorni_sadrzaj>
    <derivirana_varijabla naziv="DomainObject.Predmet.ProtuStrankaListFormatedWithAdressOIB_1">
      <item>KNJIŽARA MAJA d.o.o. za trgovinu i posredovanje u trgovini, OIB 84769935264, Hrvatskih žrtava 8, 32100 Vinkovci</item>
    </derivirana_varijabla>
  </DomainObject.Predmet.ProtuStrankaListFormatedWithAdressOIB>
  <DomainObject.Predmet.ProtuStrankaListNazivFormated>
    <izvorni_sadrzaj>
      <item>KNJIŽARA MAJA d.o.o. za trgovinu i posredovanje u trgovini</item>
    </izvorni_sadrzaj>
    <derivirana_varijabla naziv="DomainObject.Predmet.ProtuStrankaListNazivFormated_1">
      <item>KNJIŽARA MAJA d.o.o. za trgovinu i posredovanje u trgovini</item>
    </derivirana_varijabla>
  </DomainObject.Predmet.ProtuStrankaListNazivFormated>
  <DomainObject.Predmet.ProtuStrankaListNazivFormatedOIB>
    <izvorni_sadrzaj>
      <item>KNJIŽARA MAJA d.o.o. za trgovinu i posredovanje u trgovini, OIB 84769935264</item>
    </izvorni_sadrzaj>
    <derivirana_varijabla naziv="DomainObject.Predmet.ProtuStrankaListNazivFormatedOIB_1">
      <item>KNJIŽARA MAJA d.o.o. za trgovinu i posredovanje u trgovini, OIB 84769935264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KNJIŽARA MAJA d.o.o. za trgovinu i posredovanje u trgovini</izvorni_sadrzaj>
    <derivirana_varijabla naziv="DomainObject.Predmet.ProtustrankaIDrugi_1">KNJIŽARA MAJA d.o.o. za trgovinu i posredovanje u trgovini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KNJIŽARA MAJA d.o.o. za trgovinu i posredovanje u trgovini, OIB 84769935264, Hrvatskih žrtava 8, 32100 Vinkovci</izvorni_sadrzaj>
    <derivirana_varijabla naziv="DomainObject.Predmet.ProtustrankaIDrugiAdressOIB_1">KNJIŽARA MAJA d.o.o. za trgovinu i posredovanje u trgovini, OIB 84769935264, Hrvatskih žrtava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KNJIŽARA MAJA d.o.o. za trgovinu i posredovanje u trgovini</item>
    </izvorni_sadrzaj>
    <derivirana_varijabla naziv="DomainObject.Predmet.SudioniciListNaziv_1">
      <item>FINA RC OSIJEK</item>
      <item>KNJIŽARA MAJA d.o.o. za trgovinu i posredovanje u trgovini</item>
    </derivirana_varijabla>
  </DomainObject.Predmet.SudioniciListNaziv>
  <DomainObject.Predmet.SudioniciListAdressOIB>
    <izvorni_sadrzaj>
      <item>FINA RC OSIJEK, OIB 85821130368</item>
      <item>KNJIŽARA MAJA d.o.o. za trgovinu i posredovanje u trgovini, OIB 84769935264, Hrvatskih žrtava 8,32100 Vinkovci</item>
    </izvorni_sadrzaj>
    <derivirana_varijabla naziv="DomainObject.Predmet.SudioniciListAdressOIB_1">
      <item>FINA RC OSIJEK, OIB 85821130368</item>
      <item>KNJIŽARA MAJA d.o.o. za trgovinu i posredovanje u trgovini, OIB 84769935264, Hrvatskih žrtava 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84769935264</item>
    </izvorni_sadrzaj>
    <derivirana_varijabla naziv="DomainObject.Predmet.SudioniciListNazivOIB_1">
      <item>, OIB 85821130368</item>
      <item>, OIB 84769935264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2942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2018-04-18T11:01:00Z</dcterms:created>
  <dc:creator>Snježana Andrijanić</dc:creator>
  <cp:lastModifiedBy>Gordana Harc</cp:lastModifiedBy>
  <cp:lastPrinted>2018-04-18T10:59:00Z</cp:lastPrinted>
  <dcterms:modified xmlns:xsi="http://www.w3.org/2001/XMLSchema-instance" xsi:type="dcterms:W3CDTF">2018-04-18T11:02:00Z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St-87-18-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