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e0e13" w14:paraId="5ae0e13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D17C1E">
        <w:t>8589</w:t>
      </w:r>
      <w:r w:rsidR="008715B6">
        <w:t>/</w:t>
      </w:r>
      <w:r w:rsidR="00322A8D">
        <w:t>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80271E">
        <w:t>4.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80271E" w:rsidR="0080271E">
      <w:pPr>
        <w:jc w:val="both"/>
      </w:pPr>
      <w:r>
        <w:t xml:space="preserve">I           Za dužnika </w:t>
      </w:r>
      <w:r w:rsidR="00D17C1E">
        <w:t>VIJEĆE ROMSKE NACIONALNE MANJINE ZA GRAD SISAK, Sisak, Capraške Poljane 27, OIB: 22695393699.</w:t>
      </w:r>
    </w:p>
    <w:p w:rsidRDefault="008715B6" w:rsidP="00322A8D" w:rsidR="008715B6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D17C1E">
        <w:t>2.435,52</w:t>
      </w:r>
      <w:r w:rsidR="00522BDE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6355B" w:rsidR="002D6087">
      <w:pPr>
        <w:ind w:left="2124"/>
      </w:pPr>
      <w:r>
        <w:t xml:space="preserve">                       </w:t>
      </w:r>
      <w:r w:rsidR="00361F1A">
        <w:t xml:space="preserve">Zagreb, </w:t>
      </w:r>
      <w:r w:rsidR="0080271E">
        <w:t>4. veljače</w:t>
      </w:r>
      <w:r w:rsidR="00361F1A">
        <w:t xml:space="preserve"> 2016.</w:t>
      </w:r>
    </w:p>
    <w:p w:rsidRDefault="00635913" w:rsidP="0086355B" w:rsidR="00635913">
      <w:pPr>
        <w:ind w:left="2124"/>
      </w:pPr>
    </w:p>
    <w:p w:rsidRDefault="008933C8" w:rsidP="0080271E" w:rsidR="0080271E" w:rsidRPr="003D78D9">
      <w:pPr>
        <w:ind w:left="4248"/>
        <w:jc w:val="center"/>
      </w:pPr>
      <w:r>
        <w:t xml:space="preserve">                                                                                        </w:t>
      </w:r>
      <w:r w:rsidR="004954F2">
        <w:t xml:space="preserve">                                                                                        </w:t>
      </w:r>
      <w:r w:rsidR="0080271E">
        <w:t xml:space="preserve">                                                                                        </w:t>
      </w:r>
      <w:r w:rsidR="0080271E" w:rsidRPr="003D78D9">
        <w:t xml:space="preserve">SUDAC: </w:t>
      </w:r>
    </w:p>
    <w:p w:rsidRDefault="0080271E" w:rsidP="00CF23FE" w:rsidR="0080271E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80271E" w:rsidP="00CF23FE" w:rsidR="0080271E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80271E" w:rsidP="00CF23FE" w:rsidR="0080271E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A2D24"/>
    <w:rsid w:val="001A5D1F"/>
    <w:rsid w:val="001A616B"/>
    <w:rsid w:val="001A7795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131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91AB1"/>
    <w:rsid w:val="004954F2"/>
    <w:rsid w:val="004A0F64"/>
    <w:rsid w:val="004A2A9A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5913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536"/>
    <w:rsid w:val="006E7515"/>
    <w:rsid w:val="00701A10"/>
    <w:rsid w:val="00701F29"/>
    <w:rsid w:val="00705AEE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45949"/>
    <w:rsid w:val="00951852"/>
    <w:rsid w:val="00951C05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2A4A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951C05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951C05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951C05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951C05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8589</izvorni_sadrzaj>
    <derivirana_varijabla naziv="DomainObject.Predmet.Broj_1">8589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St-8589/2015</izvorni_sadrzaj>
    <derivirana_varijabla naziv="DomainObject.Predmet.OznakaBroj_1">St-8589/2015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VIJEĆE ROMSKE NACIONALNE MANJINE ZA GRAD SISAK</izvorni_sadrzaj>
    <derivirana_varijabla naziv="DomainObject.Predmet.ProtustrankaFormated_1">  VIJEĆE ROMSKE NACIONALNE MANJINE ZA GRAD SISAK</derivirana_varijabla>
  </DomainObject.Predmet.ProtustrankaFormated>
  <DomainObject.Predmet.ProtustrankaFormatedOIB>
    <izvorni_sadrzaj>  VIJEĆE ROMSKE NACIONALNE MANJINE ZA GRAD SISAK, OIB 22695393699</izvorni_sadrzaj>
    <derivirana_varijabla naziv="DomainObject.Predmet.ProtustrankaFormatedOIB_1">  VIJEĆE ROMSKE NACIONALNE MANJINE ZA GRAD SISAK, OIB 22695393699</derivirana_varijabla>
  </DomainObject.Predmet.ProtustrankaFormatedOIB>
  <DomainObject.Predmet.ProtustrankaFormatedWithAdress>
    <izvorni_sadrzaj> VIJEĆE ROMSKE NACIONALNE MANJINE ZA GRAD SISAK, Capraške poljane 27, 44000 Sisak</izvorni_sadrzaj>
    <derivirana_varijabla naziv="DomainObject.Predmet.ProtustrankaFormatedWithAdress_1"> VIJEĆE ROMSKE NACIONALNE MANJINE ZA GRAD SISAK, Capraške poljane 27, 44000 Sisak</derivirana_varijabla>
  </DomainObject.Predmet.ProtustrankaFormatedWithAdress>
  <DomainObject.Predmet.ProtustrankaFormatedWithAdressOIB>
    <izvorni_sadrzaj> VIJEĆE ROMSKE NACIONALNE MANJINE ZA GRAD SISAK, OIB 22695393699, Capraške poljane 27, 44000 Sisak</izvorni_sadrzaj>
    <derivirana_varijabla naziv="DomainObject.Predmet.ProtustrankaFormatedWithAdressOIB_1"> VIJEĆE ROMSKE NACIONALNE MANJINE ZA GRAD SISAK, OIB 22695393699, Capraške poljane 27, 44000 Sisak</derivirana_varijabla>
  </DomainObject.Predmet.ProtustrankaFormatedWithAdressOIB>
  <DomainObject.Predmet.ProtustrankaWithAdress>
    <izvorni_sadrzaj>VIJEĆE ROMSKE NACIONALNE MANJINE ZA GRAD SISAK Capraške poljane 27, 44000 Sisak</izvorni_sadrzaj>
    <derivirana_varijabla naziv="DomainObject.Predmet.ProtustrankaWithAdress_1">VIJEĆE ROMSKE NACIONALNE MANJINE ZA GRAD SISAK Capraške poljane 27, 44000 Sisak</derivirana_varijabla>
  </DomainObject.Predmet.ProtustrankaWithAdress>
  <DomainObject.Predmet.ProtustrankaWithAdressOIB>
    <izvorni_sadrzaj>VIJEĆE ROMSKE NACIONALNE MANJINE ZA GRAD SISAK, OIB 22695393699, Capraške poljane 27, 44000 Sisak</izvorni_sadrzaj>
    <derivirana_varijabla naziv="DomainObject.Predmet.ProtustrankaWithAdressOIB_1">VIJEĆE ROMSKE NACIONALNE MANJINE ZA GRAD SISAK, OIB 22695393699, Capraške poljane 27, 44000 Sisak</derivirana_varijabla>
  </DomainObject.Predmet.ProtustrankaWithAdressOIB>
  <DomainObject.Predmet.ProtustrankaNazivFormated>
    <izvorni_sadrzaj>VIJEĆE ROMSKE NACIONALNE MANJINE ZA GRAD SISAK</izvorni_sadrzaj>
    <derivirana_varijabla naziv="DomainObject.Predmet.ProtustrankaNazivFormated_1">VIJEĆE ROMSKE NACIONALNE MANJINE ZA GRAD SISAK</derivirana_varijabla>
  </DomainObject.Predmet.ProtustrankaNazivFormated>
  <DomainObject.Predmet.ProtustrankaNazivFormatedOIB>
    <izvorni_sadrzaj>VIJEĆE ROMSKE NACIONALNE MANJINE ZA GRAD SISAK, OIB 22695393699</izvorni_sadrzaj>
    <derivirana_varijabla naziv="DomainObject.Predmet.ProtustrankaNazivFormatedOIB_1">VIJEĆE ROMSKE NACIONALNE MANJINE ZA GRAD SISAK, OIB 22695393699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VIJEĆE ROMSKE NACIONALNE MANJINE ZA GRAD SISAK</item>
    </izvorni_sadrzaj>
    <derivirana_varijabla naziv="DomainObject.Predmet.ProtuStrankaListFormated_1">
      <item>VIJEĆE ROMSKE NACIONALNE MANJINE ZA GRAD SISAK</item>
    </derivirana_varijabla>
  </DomainObject.Predmet.ProtuStrankaListFormated>
  <DomainObject.Predmet.ProtuStrankaListFormatedOIB>
    <izvorni_sadrzaj>
      <item>VIJEĆE ROMSKE NACIONALNE MANJINE ZA GRAD SISAK, OIB 22695393699</item>
    </izvorni_sadrzaj>
    <derivirana_varijabla naziv="DomainObject.Predmet.ProtuStrankaListFormatedOIB_1">
      <item>VIJEĆE ROMSKE NACIONALNE MANJINE ZA GRAD SISAK, OIB 22695393699</item>
    </derivirana_varijabla>
  </DomainObject.Predmet.ProtuStrankaListFormatedOIB>
  <DomainObject.Predmet.ProtuStrankaListFormatedWithAdress>
    <izvorni_sadrzaj>
      <item>VIJEĆE ROMSKE NACIONALNE MANJINE ZA GRAD SISAK, Capraške poljane 27, 44000 Sisak</item>
    </izvorni_sadrzaj>
    <derivirana_varijabla naziv="DomainObject.Predmet.ProtuStrankaListFormatedWithAdress_1">
      <item>VIJEĆE ROMSKE NACIONALNE MANJINE ZA GRAD SISAK, Capraške poljane 27, 44000 Sisak</item>
    </derivirana_varijabla>
  </DomainObject.Predmet.ProtuStrankaListFormatedWithAdress>
  <DomainObject.Predmet.ProtuStrankaListFormatedWithAdressOIB>
    <izvorni_sadrzaj>
      <item>VIJEĆE ROMSKE NACIONALNE MANJINE ZA GRAD SISAK, OIB 22695393699, Capraške poljane 27, 44000 Sisak</item>
    </izvorni_sadrzaj>
    <derivirana_varijabla naziv="DomainObject.Predmet.ProtuStrankaListFormatedWithAdressOIB_1">
      <item>VIJEĆE ROMSKE NACIONALNE MANJINE ZA GRAD SISAK, OIB 22695393699, Capraške poljane 27, 44000 Sisak</item>
    </derivirana_varijabla>
  </DomainObject.Predmet.ProtuStrankaListFormatedWithAdressOIB>
  <DomainObject.Predmet.ProtuStrankaListNazivFormated>
    <izvorni_sadrzaj>
      <item>VIJEĆE ROMSKE NACIONALNE MANJINE ZA GRAD SISAK</item>
    </izvorni_sadrzaj>
    <derivirana_varijabla naziv="DomainObject.Predmet.ProtuStrankaListNazivFormated_1">
      <item>VIJEĆE ROMSKE NACIONALNE MANJINE ZA GRAD SISAK</item>
    </derivirana_varijabla>
  </DomainObject.Predmet.ProtuStrankaListNazivFormated>
  <DomainObject.Predmet.ProtuStrankaListNazivFormatedOIB>
    <izvorni_sadrzaj>
      <item>VIJEĆE ROMSKE NACIONALNE MANJINE ZA GRAD SISAK, OIB 22695393699</item>
    </izvorni_sadrzaj>
    <derivirana_varijabla naziv="DomainObject.Predmet.ProtuStrankaListNazivFormatedOIB_1">
      <item>VIJEĆE ROMSKE NACIONALNE MANJINE ZA GRAD SISAK, OIB 22695393699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VIJEĆE ROMSKE NACIONALNE MANJINE ZA GRAD SISAK</izvorni_sadrzaj>
    <derivirana_varijabla naziv="DomainObject.Predmet.ProtustrankaIDrugi_1">VIJEĆE ROMSKE NACIONALNE MANJINE ZA GRAD SISAK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VIJEĆE ROMSKE NACIONALNE MANJINE ZA GRAD SISAK, OIB 22695393699, Capraške poljane 27, 44000 Sisak</izvorni_sadrzaj>
    <derivirana_varijabla naziv="DomainObject.Predmet.ProtustrankaIDrugiAdressOIB_1">VIJEĆE ROMSKE NACIONALNE MANJINE ZA GRAD SISAK, OIB 22695393699, Capraške poljane 27,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VIJEĆE ROMSKE NACIONALNE MANJINE ZA GRAD SISAK</item>
    </izvorni_sadrzaj>
    <derivirana_varijabla naziv="DomainObject.Predmet.SudioniciListNaziv_1">
      <item>FINA Regionalni centar Zagreb</item>
      <item>VIJEĆE ROMSKE NACIONALNE MANJINE ZA GRAD SISAK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VIJEĆE ROMSKE NACIONALNE MANJINE ZA GRAD SISAK, OIB 22695393699, Capraške poljane 27,44000 Sisak</item>
    </izvorni_sadrzaj>
    <derivirana_varijabla naziv="DomainObject.Predmet.SudioniciListAdressOIB_1">
      <item>FINA Regionalni centar Zagreb, OIB 85821130368, Trg svibanjskih žrtava 1995. br. 1,10000 Zagreb</item>
      <item>VIJEĆE ROMSKE NACIONALNE MANJINE ZA GRAD SISAK, OIB 22695393699, Capraške poljane 27,44000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22695393699</item>
    </izvorni_sadrzaj>
    <derivirana_varijabla naziv="DomainObject.Predmet.SudioniciListNazivOIB_1">
      <item>, OIB 85821130368</item>
      <item>, OIB 22695393699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C139D7-E17D-4597-99A1-16DFDCDC6E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244</properties:Words>
  <properties:Characters>1339</properties:Characters>
  <properties:Lines>109</properties:Lines>
  <properties:Paragraphs>18</properties:Paragraphs>
  <properties:TotalTime>419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2016-02-04T07:47:00Z</cp:lastPrinted>
  <dcterms:modified xmlns:xsi="http://www.w3.org/2001/XMLSchema-instance" xsi:type="dcterms:W3CDTF">2016-02-04T08:02:00Z</dcterms:modified>
  <cp:revision>143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