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60be" w14:paraId="d7660be" w:rsidRDefault="009F1983" w:rsidP="00192EF1" w:rsidR="00FC57A7">
      <w:pPr>
        <w15:collapsed w:val="false"/>
        <w:rPr>
          <w:szCs w:val="24"/>
          <w:lang w:val="pl-PL"/>
        </w:rPr>
      </w:pPr>
      <w:bookmarkStart w:name="_GoBack" w:id="0"/>
      <w:bookmarkEnd w:id="0"/>
      <w:r w:rsidRPr="003F236F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REPUBLIKA HRVATSKA</w:t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TRGOVAČKI SUD U ZAGREBU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hr-HR"/>
        </w:rPr>
        <w:t>Zagreb, Amruševa 2/II</w:t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  <w:t>7 St-421/10</w:t>
      </w:r>
      <w:r w:rsidR="00BA459F">
        <w:rPr>
          <w:szCs w:val="24"/>
          <w:lang w:val="pl-PL"/>
        </w:rPr>
        <w:t>-</w:t>
      </w:r>
      <w:r w:rsidR="00B83022">
        <w:rPr>
          <w:szCs w:val="24"/>
          <w:lang w:val="pl-PL"/>
        </w:rPr>
        <w:t>160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</w:p>
    <w:p w:rsidRDefault="00090835" w:rsidP="00192EF1" w:rsidR="00090835">
      <w:pPr>
        <w:jc w:val="center"/>
        <w:rPr>
          <w:szCs w:val="24"/>
          <w:lang w:val="pl-PL"/>
        </w:rPr>
      </w:pPr>
      <w:r>
        <w:rPr>
          <w:szCs w:val="24"/>
          <w:lang w:val="pl-PL"/>
        </w:rPr>
        <w:t>R E P U B L I K A  H R V A T S K A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  <w:r w:rsidRPr="00FF7FB6">
        <w:rPr>
          <w:szCs w:val="24"/>
          <w:lang w:val="pl-PL"/>
        </w:rPr>
        <w:t>Z A K L J U Č A K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pl-PL"/>
        </w:rPr>
        <w:tab/>
        <w:t>TRGOVAČKI SUD U ZAGREBU po sucu pojedincu Vesni Malenica kao stečajnom sucu u stečajnom postupku nad dužnikom HOTEL VOLTINO d. o. o. u stečaju, Zagreb, Poljička ulica 5, OIB</w:t>
      </w:r>
      <w:r w:rsidRPr="00FF7FB6">
        <w:rPr>
          <w:szCs w:val="24"/>
        </w:rPr>
        <w:t xml:space="preserve"> 43190729641, </w:t>
      </w:r>
      <w:r w:rsidR="00B83022">
        <w:rPr>
          <w:szCs w:val="24"/>
        </w:rPr>
        <w:t>5. travnja 2017.</w:t>
      </w:r>
    </w:p>
    <w:p w:rsidRDefault="005C0944" w:rsidP="002655DA" w:rsidR="005C0944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z a k l j u č i o  j e</w:t>
      </w:r>
    </w:p>
    <w:p w:rsidRDefault="002655DA" w:rsidP="002655DA" w:rsidR="002655DA" w:rsidRPr="00FC57A7">
      <w:pPr>
        <w:rPr>
          <w:szCs w:val="24"/>
          <w:lang w:val="hr-HR"/>
        </w:rPr>
      </w:pPr>
    </w:p>
    <w:p w:rsidRDefault="002655DA" w:rsidP="00FC57A7" w:rsidR="005C0944" w:rsidRPr="00FC57A7">
      <w:pPr>
        <w:ind w:firstLine="708" w:right="-1"/>
        <w:jc w:val="both"/>
        <w:rPr>
          <w:szCs w:val="24"/>
          <w:lang w:val="pl-PL"/>
        </w:rPr>
      </w:pPr>
      <w:r w:rsidRPr="00FC57A7">
        <w:rPr>
          <w:szCs w:val="24"/>
          <w:lang w:val="hr-HR"/>
        </w:rPr>
        <w:t xml:space="preserve">1. Vrijednost </w:t>
      </w:r>
      <w:r w:rsidR="005C0944" w:rsidRPr="00FC57A7">
        <w:rPr>
          <w:szCs w:val="24"/>
          <w:lang w:val="pl-PL"/>
        </w:rPr>
        <w:t xml:space="preserve">imovine </w:t>
      </w:r>
      <w:r w:rsidR="005C0944" w:rsidRPr="00FC57A7">
        <w:rPr>
          <w:szCs w:val="24"/>
        </w:rPr>
        <w:t xml:space="preserve">stečajnog dužnika </w:t>
      </w:r>
      <w:r w:rsidR="005C7018" w:rsidRPr="00FC57A7">
        <w:rPr>
          <w:szCs w:val="24"/>
          <w:lang w:val="pl-PL"/>
        </w:rPr>
        <w:t xml:space="preserve">u naravi stambeno-poslovni objekat, slobodnostojeća građevina u tlocrtu 57,0 x 10,3/12,25 m koju čine podrum, prizemlje, polukat - mansarda, pet stambenih etaža i djelomično natkrivena terasa na ravnom krovu objekta, na adresi Voltino 2 - 4, Zagreb, kojeg objekta je stečajni dužnik izvanknjižni vlasnik, izgrađen na katastarskoj čestici broj 623, k. o. Rudeš, upisan u katastarske planove, posjedovni list Gradskog ureda za katastar i geodetske poslove Grada Zagreba broj </w:t>
      </w:r>
      <w:smartTag w:element="metricconverter" w:uri="urn:schemas-microsoft-com:office:smarttags">
        <w:smartTagPr>
          <w:attr w:val="5261, a" w:name="ProductID"/>
        </w:smartTagPr>
        <w:r w:rsidR="005C7018" w:rsidRPr="00FC57A7">
          <w:rPr>
            <w:szCs w:val="24"/>
            <w:lang w:val="pl-PL"/>
          </w:rPr>
          <w:t>5261, a</w:t>
        </w:r>
      </w:smartTag>
      <w:r w:rsidR="005C7018" w:rsidRPr="00FC57A7">
        <w:rPr>
          <w:szCs w:val="24"/>
          <w:lang w:val="pl-PL"/>
        </w:rPr>
        <w:t xml:space="preserve"> u zemljišnoj knjizi evidentirane kao kč. br. 1347/7 - put 211 čhv, zk. ul. 5896 - općenarodna imovina, </w:t>
      </w:r>
      <w:r w:rsidR="005C7018" w:rsidRPr="00FC57A7">
        <w:rPr>
          <w:szCs w:val="24"/>
          <w:lang w:val="hr-HR"/>
        </w:rPr>
        <w:t>koja je</w:t>
      </w:r>
      <w:r w:rsidRPr="00FC57A7">
        <w:rPr>
          <w:szCs w:val="24"/>
          <w:lang w:val="hr-HR"/>
        </w:rPr>
        <w:t xml:space="preserve"> predmet prodaje, </w:t>
      </w:r>
      <w:r w:rsidRPr="00FC57A7">
        <w:rPr>
          <w:szCs w:val="24"/>
        </w:rPr>
        <w:t xml:space="preserve">određuje se u ukupnom iznosu od </w:t>
      </w:r>
      <w:r w:rsidR="00DB0FC6">
        <w:rPr>
          <w:szCs w:val="24"/>
        </w:rPr>
        <w:t>8.0</w:t>
      </w:r>
      <w:r w:rsidR="009F1983">
        <w:rPr>
          <w:szCs w:val="24"/>
        </w:rPr>
        <w:t xml:space="preserve">00.000,00 </w:t>
      </w:r>
      <w:r w:rsidR="005C0944" w:rsidRPr="00FC57A7">
        <w:rPr>
          <w:szCs w:val="24"/>
        </w:rPr>
        <w:t xml:space="preserve">kn </w:t>
      </w:r>
      <w:r w:rsidR="006A1E3F" w:rsidRPr="00FC57A7">
        <w:rPr>
          <w:szCs w:val="24"/>
        </w:rPr>
        <w:t>uvećano za troškove poreza.</w:t>
      </w:r>
    </w:p>
    <w:p w:rsidRDefault="002655DA" w:rsidP="00FC57A7" w:rsidR="002655DA" w:rsidRPr="00FC57A7">
      <w:pPr>
        <w:ind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  <w:t xml:space="preserve">2. Određuje se prodaja </w:t>
      </w:r>
      <w:r w:rsidR="005C0944" w:rsidRPr="00FC57A7">
        <w:rPr>
          <w:szCs w:val="24"/>
          <w:lang w:val="hr-HR"/>
        </w:rPr>
        <w:t>imovine stečajnog dužnika</w:t>
      </w:r>
      <w:r w:rsidRPr="00FC57A7">
        <w:rPr>
          <w:szCs w:val="24"/>
          <w:lang w:val="hr-HR"/>
        </w:rPr>
        <w:t xml:space="preserve"> iz točke 1. ovog rješenja, </w:t>
      </w:r>
      <w:r w:rsidR="00B83022">
        <w:rPr>
          <w:szCs w:val="24"/>
          <w:lang w:val="hr-HR"/>
        </w:rPr>
        <w:t>sedamnaestom</w:t>
      </w:r>
      <w:r w:rsidR="00DE1C3C">
        <w:rPr>
          <w:szCs w:val="24"/>
          <w:lang w:val="hr-HR"/>
        </w:rPr>
        <w:t xml:space="preserve"> </w:t>
      </w:r>
      <w:r w:rsidRPr="00FC57A7">
        <w:rPr>
          <w:szCs w:val="24"/>
          <w:lang w:val="hr-HR"/>
        </w:rPr>
        <w:t>usmenom javnom</w:t>
      </w:r>
      <w:r w:rsidR="00FC57A7" w:rsidRPr="00FC57A7">
        <w:rPr>
          <w:szCs w:val="24"/>
          <w:lang w:val="hr-HR"/>
        </w:rPr>
        <w:t xml:space="preserve"> dražbom koja će se održati </w:t>
      </w:r>
      <w:r w:rsidR="00B83022">
        <w:rPr>
          <w:szCs w:val="24"/>
          <w:lang w:val="hr-HR"/>
        </w:rPr>
        <w:t>6. lipnja 2017. u 11</w:t>
      </w:r>
      <w:r w:rsidR="00B84505">
        <w:rPr>
          <w:szCs w:val="24"/>
          <w:lang w:val="hr-HR"/>
        </w:rPr>
        <w:t>,30</w:t>
      </w:r>
      <w:r w:rsidR="00937FD0"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hr-HR"/>
        </w:rPr>
        <w:t>sat</w:t>
      </w:r>
      <w:r w:rsidR="00FC57A7" w:rsidRPr="00FC57A7">
        <w:rPr>
          <w:szCs w:val="24"/>
          <w:lang w:val="hr-HR"/>
        </w:rPr>
        <w:t xml:space="preserve">i, </w:t>
      </w:r>
      <w:r w:rsidRPr="00FC57A7">
        <w:rPr>
          <w:szCs w:val="24"/>
          <w:lang w:val="pl-PL"/>
        </w:rPr>
        <w:t>kod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ovog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suda</w:t>
      </w:r>
      <w:r w:rsidRPr="00FC57A7">
        <w:rPr>
          <w:szCs w:val="24"/>
          <w:lang w:val="hr-HR"/>
        </w:rPr>
        <w:t xml:space="preserve">, </w:t>
      </w:r>
      <w:r w:rsidRPr="00FC57A7">
        <w:rPr>
          <w:szCs w:val="24"/>
          <w:lang w:val="pl-PL"/>
        </w:rPr>
        <w:t>Petrinjska</w:t>
      </w:r>
      <w:r w:rsidRPr="00FC57A7">
        <w:rPr>
          <w:szCs w:val="24"/>
          <w:lang w:val="hr-HR"/>
        </w:rPr>
        <w:t xml:space="preserve"> 8, </w:t>
      </w:r>
      <w:r w:rsidRPr="00FC57A7">
        <w:rPr>
          <w:szCs w:val="24"/>
          <w:lang w:val="pl-PL"/>
        </w:rPr>
        <w:t>soba</w:t>
      </w:r>
      <w:r w:rsidR="005C7018" w:rsidRPr="00FC57A7">
        <w:rPr>
          <w:szCs w:val="24"/>
          <w:lang w:val="hr-HR"/>
        </w:rPr>
        <w:t xml:space="preserve"> 93</w:t>
      </w:r>
      <w:r w:rsidRPr="00FC57A7">
        <w:rPr>
          <w:szCs w:val="24"/>
          <w:lang w:val="hr-HR"/>
        </w:rPr>
        <w:t>/</w:t>
      </w:r>
      <w:r w:rsidRPr="00FC57A7">
        <w:rPr>
          <w:szCs w:val="24"/>
          <w:lang w:val="pl-PL"/>
        </w:rPr>
        <w:t>II</w:t>
      </w:r>
      <w:r w:rsidRPr="00FC57A7">
        <w:rPr>
          <w:szCs w:val="24"/>
          <w:lang w:val="hr-HR"/>
        </w:rPr>
        <w:t>.</w:t>
      </w:r>
    </w:p>
    <w:p w:rsidRDefault="003224F6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ab/>
      </w:r>
      <w:r w:rsidR="002655DA" w:rsidRPr="00FC57A7">
        <w:rPr>
          <w:szCs w:val="24"/>
          <w:lang w:val="hr-HR"/>
        </w:rPr>
        <w:t xml:space="preserve">3. </w:t>
      </w:r>
      <w:r w:rsidR="005C0944" w:rsidRPr="00FC57A7">
        <w:rPr>
          <w:szCs w:val="24"/>
          <w:lang w:val="hr-HR"/>
        </w:rPr>
        <w:t>Imovina</w:t>
      </w:r>
      <w:r w:rsidR="002655DA" w:rsidRPr="00FC57A7">
        <w:rPr>
          <w:szCs w:val="24"/>
          <w:lang w:val="hr-HR"/>
        </w:rPr>
        <w:t xml:space="preserve"> koja je predmet prodaje prodavat će se na usmenoj javnoj dražbi </w:t>
      </w:r>
      <w:r w:rsidR="005C0944" w:rsidRPr="00FC57A7">
        <w:rPr>
          <w:szCs w:val="24"/>
          <w:lang w:val="hr-HR"/>
        </w:rPr>
        <w:t>i ne može</w:t>
      </w:r>
      <w:r w:rsidR="002655DA" w:rsidRPr="00FC57A7">
        <w:rPr>
          <w:szCs w:val="24"/>
          <w:lang w:val="hr-HR"/>
        </w:rPr>
        <w:t xml:space="preserve"> se prodati ispod utvrđene vrijednosti. </w:t>
      </w:r>
    </w:p>
    <w:p w:rsidRDefault="002655DA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="003224F6"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>4.  Uvjeti prodaje: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5C7018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osiguranje u iznosu od 5</w:t>
      </w:r>
      <w:r w:rsidR="002655DA" w:rsidRPr="00FF7FB6">
        <w:rPr>
          <w:szCs w:val="24"/>
          <w:lang w:val="hr-HR"/>
        </w:rPr>
        <w:t xml:space="preserve"> % od oglašene cijene za </w:t>
      </w:r>
      <w:r w:rsidRPr="00FF7FB6">
        <w:rPr>
          <w:szCs w:val="24"/>
          <w:lang w:val="hr-HR"/>
        </w:rPr>
        <w:t>nekretninu</w:t>
      </w:r>
      <w:r w:rsidR="002655DA" w:rsidRPr="00FF7FB6">
        <w:rPr>
          <w:szCs w:val="24"/>
          <w:lang w:val="hr-HR"/>
        </w:rPr>
        <w:t xml:space="preserve"> plaća se na žiro račun sudskog depozita Trgovačkog suda u Zagrebu, IBAN broj HR9223900011300000460 </w:t>
      </w:r>
      <w:r w:rsidR="002655DA" w:rsidRPr="00FF7FB6">
        <w:rPr>
          <w:szCs w:val="24"/>
        </w:rPr>
        <w:t>otvoren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kod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Hrvatske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po</w:t>
      </w:r>
      <w:r w:rsidR="002655DA" w:rsidRPr="00FF7FB6">
        <w:rPr>
          <w:szCs w:val="24"/>
          <w:lang w:val="hr-HR"/>
        </w:rPr>
        <w:t>š</w:t>
      </w:r>
      <w:r w:rsidR="002655DA" w:rsidRPr="00FF7FB6">
        <w:rPr>
          <w:szCs w:val="24"/>
        </w:rPr>
        <w:t>tanske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banke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., </w:t>
      </w:r>
      <w:r w:rsidR="002655DA" w:rsidRPr="00FF7FB6">
        <w:rPr>
          <w:szCs w:val="24"/>
        </w:rPr>
        <w:t>Zagreb</w:t>
      </w:r>
      <w:r w:rsidR="002655DA" w:rsidRPr="00FF7FB6">
        <w:rPr>
          <w:szCs w:val="24"/>
          <w:lang w:val="hr-HR"/>
        </w:rPr>
        <w:t xml:space="preserve">, </w:t>
      </w:r>
      <w:r w:rsidR="002655DA" w:rsidRPr="00FF7FB6">
        <w:rPr>
          <w:szCs w:val="24"/>
        </w:rPr>
        <w:t>pozivom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na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broj</w:t>
      </w:r>
      <w:r w:rsidR="002655DA" w:rsidRPr="00FF7FB6">
        <w:rPr>
          <w:szCs w:val="24"/>
          <w:lang w:val="hr-HR"/>
        </w:rPr>
        <w:t xml:space="preserve"> 05 </w:t>
      </w:r>
      <w:r w:rsidRPr="00FF7FB6">
        <w:rPr>
          <w:szCs w:val="24"/>
          <w:lang w:val="hr-HR"/>
        </w:rPr>
        <w:t>421/10</w:t>
      </w:r>
      <w:r w:rsidR="00A87162" w:rsidRPr="00FF7FB6">
        <w:rPr>
          <w:szCs w:val="24"/>
          <w:lang w:val="hr-HR"/>
        </w:rPr>
        <w:t xml:space="preserve"> </w:t>
      </w:r>
    </w:p>
    <w:p w:rsidRDefault="00A87162" w:rsidP="00FC57A7" w:rsidR="00A87162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du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an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="005C7018" w:rsidRPr="00FF7FB6">
        <w:rPr>
          <w:szCs w:val="24"/>
          <w:lang w:val="hr-HR"/>
        </w:rPr>
        <w:t xml:space="preserve"> 6</w:t>
      </w:r>
      <w:r w:rsidRPr="00FF7FB6">
        <w:rPr>
          <w:szCs w:val="24"/>
          <w:lang w:val="hr-HR"/>
        </w:rPr>
        <w:t xml:space="preserve">0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="005C7018" w:rsidRPr="00FF7FB6">
        <w:rPr>
          <w:szCs w:val="24"/>
        </w:rPr>
        <w:t>donošenja rješenja o dosudi nekretnine</w:t>
      </w:r>
      <w:r w:rsidRPr="00FF7FB6">
        <w:rPr>
          <w:szCs w:val="24"/>
        </w:rPr>
        <w:t>.</w:t>
      </w:r>
      <w:r w:rsidRPr="00FF7FB6">
        <w:rPr>
          <w:szCs w:val="24"/>
          <w:lang w:val="hr-HR"/>
        </w:rPr>
        <w:t xml:space="preserve"> A</w:t>
      </w:r>
      <w:r w:rsidRPr="00FF7FB6">
        <w:rPr>
          <w:szCs w:val="24"/>
        </w:rPr>
        <w:t>ko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sud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rje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enjem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oglasiti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neva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>ć</w:t>
      </w:r>
      <w:r w:rsidRPr="00FF7FB6">
        <w:rPr>
          <w:szCs w:val="24"/>
        </w:rPr>
        <w:t>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odrediti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, </w:t>
      </w:r>
      <w:r w:rsidRPr="00FF7FB6">
        <w:rPr>
          <w:szCs w:val="24"/>
        </w:rPr>
        <w:t>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iz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enog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osiguranja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namiriti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drugi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nastali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uslijed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odustanka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kupca</w:t>
      </w:r>
      <w:r w:rsidRPr="00FF7FB6">
        <w:rPr>
          <w:szCs w:val="24"/>
          <w:lang w:val="hr-HR"/>
        </w:rPr>
        <w:t>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A1E3F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pl-PL"/>
        </w:rPr>
        <w:t>porez</w:t>
      </w:r>
      <w:r w:rsidR="002655DA" w:rsidRPr="00FF7FB6">
        <w:rPr>
          <w:szCs w:val="24"/>
          <w:lang w:val="pl-PL"/>
        </w:rPr>
        <w:t xml:space="preserve"> vezan za kupnju </w:t>
      </w:r>
      <w:r w:rsidRPr="00FF7FB6">
        <w:rPr>
          <w:szCs w:val="24"/>
          <w:lang w:val="pl-PL"/>
        </w:rPr>
        <w:t xml:space="preserve">nekretnine </w:t>
      </w:r>
      <w:r w:rsidR="002655DA" w:rsidRPr="00FF7FB6">
        <w:rPr>
          <w:szCs w:val="24"/>
          <w:lang w:val="pl-PL"/>
        </w:rPr>
        <w:t>snosi kupac,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nadmetanja imaju sve pravne i fizičke osobe u skladu s propisima,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kamate se ne obračunavaju na jamčevinu,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5. Imovina koja je predmet prodaje može se  razgledati uz prethodni dogovor sa</w:t>
      </w:r>
      <w:r w:rsidR="006A1E3F" w:rsidRPr="00FF7FB6">
        <w:rPr>
          <w:szCs w:val="24"/>
          <w:lang w:val="hr-HR"/>
        </w:rPr>
        <w:t xml:space="preserve"> stečajnim upraviteljem na tel. 091 90 20 242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6. Ovaj zaključak objavit će se na </w:t>
      </w:r>
      <w:r w:rsidR="00AF1895">
        <w:rPr>
          <w:szCs w:val="24"/>
          <w:lang w:val="hr-HR"/>
        </w:rPr>
        <w:t>e-</w:t>
      </w:r>
      <w:r w:rsidRPr="00FF7FB6">
        <w:rPr>
          <w:szCs w:val="24"/>
          <w:lang w:val="hr-HR"/>
        </w:rPr>
        <w:t>oglasnoj p</w:t>
      </w:r>
      <w:r w:rsidR="00F55AEA">
        <w:rPr>
          <w:szCs w:val="24"/>
          <w:lang w:val="hr-HR"/>
        </w:rPr>
        <w:t xml:space="preserve">loči, </w:t>
      </w:r>
      <w:r w:rsidRPr="00FF7FB6">
        <w:rPr>
          <w:szCs w:val="24"/>
          <w:lang w:val="hr-HR"/>
        </w:rPr>
        <w:t xml:space="preserve">a oglas o </w:t>
      </w:r>
      <w:r w:rsidR="003224F6" w:rsidRPr="00FF7FB6">
        <w:rPr>
          <w:szCs w:val="24"/>
          <w:lang w:val="hr-HR"/>
        </w:rPr>
        <w:t>održavanju dražbe objaviti će na</w:t>
      </w:r>
      <w:r w:rsidRPr="00FF7FB6">
        <w:rPr>
          <w:szCs w:val="24"/>
          <w:lang w:val="hr-HR"/>
        </w:rPr>
        <w:t xml:space="preserve"> web stranici Visokog trg</w:t>
      </w:r>
      <w:r w:rsidR="00F55AEA">
        <w:rPr>
          <w:szCs w:val="24"/>
          <w:lang w:val="hr-HR"/>
        </w:rPr>
        <w:t>ovačkog suda Republike Hrvats</w:t>
      </w:r>
      <w:r w:rsidR="009F1983">
        <w:rPr>
          <w:szCs w:val="24"/>
          <w:lang w:val="hr-HR"/>
        </w:rPr>
        <w:t>ke i Hrvatske gospodarske komore.</w:t>
      </w:r>
    </w:p>
    <w:p w:rsidRDefault="002655DA" w:rsidP="002655DA" w:rsidR="002655DA" w:rsidRPr="00FF7FB6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FF7FB6">
      <w:pPr>
        <w:ind w:hanging="709" w:left="709"/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Obrazloženje</w:t>
      </w: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FF7FB6">
      <w:pPr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ab/>
        <w:t xml:space="preserve">Vrijednost </w:t>
      </w:r>
      <w:r w:rsidR="005135BA" w:rsidRPr="00FF7FB6">
        <w:rPr>
          <w:szCs w:val="24"/>
          <w:lang w:val="hr-HR"/>
        </w:rPr>
        <w:t xml:space="preserve">imovine stečajnog dužnika </w:t>
      </w:r>
      <w:r w:rsidRPr="00FF7FB6">
        <w:rPr>
          <w:szCs w:val="24"/>
          <w:lang w:val="hr-HR"/>
        </w:rPr>
        <w:t xml:space="preserve">utvrđena je </w:t>
      </w:r>
      <w:r w:rsidR="006A1E3F" w:rsidRPr="00FF7FB6">
        <w:rPr>
          <w:szCs w:val="24"/>
          <w:lang w:val="hr-HR"/>
        </w:rPr>
        <w:t>Odlukom Skupštine vjerovnika.</w:t>
      </w:r>
    </w:p>
    <w:p w:rsidRDefault="00FF7FB6" w:rsidP="002655DA" w:rsidR="00FF7FB6" w:rsidRPr="00FF7FB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Kako na </w:t>
      </w:r>
      <w:r w:rsidR="00610213">
        <w:rPr>
          <w:szCs w:val="24"/>
          <w:lang w:val="hr-HR"/>
        </w:rPr>
        <w:t>šesnaest</w:t>
      </w:r>
      <w:r w:rsidR="00353C3F">
        <w:rPr>
          <w:szCs w:val="24"/>
          <w:lang w:val="hr-HR"/>
        </w:rPr>
        <w:t xml:space="preserve"> </w:t>
      </w:r>
      <w:r w:rsidR="009F1983">
        <w:rPr>
          <w:szCs w:val="24"/>
          <w:lang w:val="hr-HR"/>
        </w:rPr>
        <w:t>od</w:t>
      </w:r>
      <w:r w:rsidR="007E08C4">
        <w:rPr>
          <w:szCs w:val="24"/>
          <w:lang w:val="hr-HR"/>
        </w:rPr>
        <w:t>r</w:t>
      </w:r>
      <w:r w:rsidR="009F1983">
        <w:rPr>
          <w:szCs w:val="24"/>
          <w:lang w:val="hr-HR"/>
        </w:rPr>
        <w:t>žanih javnih dražbi</w:t>
      </w:r>
      <w:r>
        <w:rPr>
          <w:szCs w:val="24"/>
          <w:lang w:val="hr-HR"/>
        </w:rPr>
        <w:t xml:space="preserve"> za prodaju predmetnih nekretnina nije bilo zainteresiranih kupaca, to je valjalo odrediti novu dražbu radi proda</w:t>
      </w:r>
      <w:r w:rsidR="00FC57A7">
        <w:rPr>
          <w:szCs w:val="24"/>
          <w:lang w:val="hr-HR"/>
        </w:rPr>
        <w:t>je nekretnina</w:t>
      </w:r>
      <w:r w:rsidR="00353C3F">
        <w:rPr>
          <w:szCs w:val="24"/>
          <w:lang w:val="hr-HR"/>
        </w:rPr>
        <w:t xml:space="preserve"> stečajnog dužnika pod istim uv</w:t>
      </w:r>
      <w:r w:rsidR="00FC57A7">
        <w:rPr>
          <w:szCs w:val="24"/>
          <w:lang w:val="hr-HR"/>
        </w:rPr>
        <w:t xml:space="preserve">jetima i </w:t>
      </w:r>
      <w:r w:rsidR="00AF1895">
        <w:rPr>
          <w:szCs w:val="24"/>
          <w:lang w:val="hr-HR"/>
        </w:rPr>
        <w:t>istoj</w:t>
      </w:r>
      <w:r w:rsidR="00FC57A7">
        <w:rPr>
          <w:szCs w:val="24"/>
          <w:lang w:val="hr-HR"/>
        </w:rPr>
        <w:t xml:space="preserve"> prodajnoj cijeni.</w:t>
      </w:r>
    </w:p>
    <w:p w:rsidRDefault="003224F6" w:rsidP="002655DA" w:rsidR="002655DA" w:rsidRPr="00FF7FB6">
      <w:pPr>
        <w:ind w:firstLine="708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Imovina stečajnog dužnika</w:t>
      </w:r>
      <w:r w:rsidR="002655DA" w:rsidRPr="00FF7FB6">
        <w:rPr>
          <w:szCs w:val="24"/>
          <w:lang w:val="hr-HR"/>
        </w:rPr>
        <w:t xml:space="preserve"> prodavati </w:t>
      </w:r>
      <w:r w:rsidRPr="00FF7FB6">
        <w:rPr>
          <w:szCs w:val="24"/>
          <w:lang w:val="hr-HR"/>
        </w:rPr>
        <w:t xml:space="preserve">će se </w:t>
      </w:r>
      <w:r w:rsidR="002655DA" w:rsidRPr="00FF7FB6">
        <w:rPr>
          <w:szCs w:val="24"/>
          <w:lang w:val="hr-HR"/>
        </w:rPr>
        <w:t xml:space="preserve">u stečajnom postupku, putem javne dražbe, sukladno odredbi čl. </w:t>
      </w:r>
      <w:r w:rsidR="006A1E3F" w:rsidRPr="00FF7FB6">
        <w:rPr>
          <w:szCs w:val="24"/>
          <w:lang w:val="hr-HR"/>
        </w:rPr>
        <w:t>158 st. 3</w:t>
      </w:r>
      <w:r w:rsidR="00FE11A7" w:rsidRPr="00FF7FB6">
        <w:rPr>
          <w:szCs w:val="24"/>
          <w:lang w:val="hr-HR"/>
        </w:rPr>
        <w:t xml:space="preserve"> Stečajnog zakona.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Zagreb, </w:t>
      </w:r>
      <w:r w:rsidR="00610213">
        <w:rPr>
          <w:szCs w:val="24"/>
          <w:lang w:val="hr-HR"/>
        </w:rPr>
        <w:t>5. travanj</w:t>
      </w:r>
      <w:r w:rsidR="0016702C">
        <w:rPr>
          <w:szCs w:val="24"/>
          <w:lang w:val="hr-HR"/>
        </w:rPr>
        <w:t xml:space="preserve"> 2017.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</w:rPr>
      </w:pP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>SUDAC</w:t>
      </w:r>
      <w:r w:rsidRPr="00FF7FB6">
        <w:rPr>
          <w:szCs w:val="24"/>
        </w:rPr>
        <w:t>:</w:t>
      </w:r>
    </w:p>
    <w:p w:rsidRDefault="002655DA" w:rsidP="002655DA" w:rsidR="002655DA">
      <w:pPr>
        <w:jc w:val="both"/>
        <w:rPr>
          <w:szCs w:val="24"/>
        </w:rPr>
      </w:pP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  <w:lang w:val="pl-PL"/>
        </w:rPr>
        <w:t>Vesna</w:t>
      </w:r>
      <w:r w:rsidRPr="00FF7FB6">
        <w:rPr>
          <w:szCs w:val="24"/>
        </w:rPr>
        <w:t xml:space="preserve"> </w:t>
      </w:r>
      <w:r w:rsidRPr="00FF7FB6">
        <w:rPr>
          <w:szCs w:val="24"/>
          <w:lang w:val="pl-PL"/>
        </w:rPr>
        <w:t>Malenica</w:t>
      </w:r>
      <w:r w:rsidR="00724A28">
        <w:rPr>
          <w:szCs w:val="24"/>
        </w:rPr>
        <w:t xml:space="preserve"> </w:t>
      </w:r>
      <w:r w:rsidR="007A23BF">
        <w:rPr>
          <w:szCs w:val="24"/>
        </w:rPr>
        <w:t xml:space="preserve">v. r. </w:t>
      </w:r>
      <w:r w:rsidRPr="00FF7FB6">
        <w:rPr>
          <w:szCs w:val="24"/>
        </w:rPr>
        <w:t xml:space="preserve"> </w:t>
      </w:r>
    </w:p>
    <w:p w:rsidRDefault="007A23BF" w:rsidP="002655DA" w:rsidR="007A23BF" w:rsidRPr="00FF7FB6">
      <w:pPr>
        <w:jc w:val="both"/>
        <w:rPr>
          <w:szCs w:val="24"/>
        </w:rPr>
      </w:pPr>
    </w:p>
    <w:p w:rsidRDefault="007A23BF" w:rsidP="00AB7A2F" w:rsidR="007A23BF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7A23BF" w:rsidP="00995CE9" w:rsidR="007A23BF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rPr>
          <w:szCs w:val="24"/>
          <w:lang w:val="hr-HR"/>
        </w:rPr>
      </w:pPr>
    </w:p>
    <w:p w:rsidRDefault="00F85B1C" w:rsidR="00F85B1C" w:rsidRPr="00FF7FB6">
      <w:pPr>
        <w:rPr>
          <w:szCs w:val="24"/>
        </w:rPr>
      </w:pPr>
    </w:p>
    <w:sectPr w:rsidSect="00FC57A7" w:rsidR="00F85B1C" w:rsidRPr="00FF7FB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3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St-421/10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86582"/>
    <w:rsid w:val="00090835"/>
    <w:rsid w:val="0011242B"/>
    <w:rsid w:val="00146A02"/>
    <w:rsid w:val="0016702C"/>
    <w:rsid w:val="00170F99"/>
    <w:rsid w:val="0017499E"/>
    <w:rsid w:val="00192EF1"/>
    <w:rsid w:val="00216A8E"/>
    <w:rsid w:val="002655DA"/>
    <w:rsid w:val="00276EA0"/>
    <w:rsid w:val="003224F6"/>
    <w:rsid w:val="0034737E"/>
    <w:rsid w:val="00353C3F"/>
    <w:rsid w:val="003C11C9"/>
    <w:rsid w:val="003E3529"/>
    <w:rsid w:val="00414A95"/>
    <w:rsid w:val="0041692B"/>
    <w:rsid w:val="00437741"/>
    <w:rsid w:val="00476ECA"/>
    <w:rsid w:val="004D08CB"/>
    <w:rsid w:val="005135BA"/>
    <w:rsid w:val="00564429"/>
    <w:rsid w:val="005C0944"/>
    <w:rsid w:val="005C7018"/>
    <w:rsid w:val="00610213"/>
    <w:rsid w:val="0067049A"/>
    <w:rsid w:val="006A1E3F"/>
    <w:rsid w:val="00724A28"/>
    <w:rsid w:val="007715D3"/>
    <w:rsid w:val="007A026B"/>
    <w:rsid w:val="007A23BF"/>
    <w:rsid w:val="007E08C4"/>
    <w:rsid w:val="00805E54"/>
    <w:rsid w:val="0081775F"/>
    <w:rsid w:val="00841B57"/>
    <w:rsid w:val="00857E94"/>
    <w:rsid w:val="00892A28"/>
    <w:rsid w:val="00937FD0"/>
    <w:rsid w:val="009F1983"/>
    <w:rsid w:val="00A85E53"/>
    <w:rsid w:val="00A87162"/>
    <w:rsid w:val="00AF1895"/>
    <w:rsid w:val="00B03690"/>
    <w:rsid w:val="00B27E4F"/>
    <w:rsid w:val="00B83022"/>
    <w:rsid w:val="00B84505"/>
    <w:rsid w:val="00BA459F"/>
    <w:rsid w:val="00C63BC3"/>
    <w:rsid w:val="00C67EEC"/>
    <w:rsid w:val="00CC2144"/>
    <w:rsid w:val="00CC71B8"/>
    <w:rsid w:val="00CE1A8E"/>
    <w:rsid w:val="00D021A2"/>
    <w:rsid w:val="00D50AF8"/>
    <w:rsid w:val="00DB0FC6"/>
    <w:rsid w:val="00DE1C3C"/>
    <w:rsid w:val="00E070C0"/>
    <w:rsid w:val="00E24601"/>
    <w:rsid w:val="00E46509"/>
    <w:rsid w:val="00E94EDA"/>
    <w:rsid w:val="00F55AEA"/>
    <w:rsid w:val="00F56A7D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A2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3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3B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3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3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A2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3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3B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3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3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17.</izvorni_sadrzaj>
    <derivirana_varijabla naziv="DomainObject.Primjedba_1">17.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2010.</izvorni_sadrzaj>
    <derivirana_varijabla naziv="DomainObject.Predmet.DatumOsnivanja_1">4.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St-421/2010</izvorni_sadrzaj>
    <derivirana_varijabla naziv="DomainObject.Predmet.OznakaBroj_1">St-421/2010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ODOBRAVA SE UVID U SPIS PO ZAHTJEVU</izvorni_sadrzaj>
    <derivirana_varijabla naziv="DomainObject.Predmet.PrimjedbaSuca_1">ODOBRAVA SE UVID U SPIS PO ZAHTJEVU</derivirana_varijabla>
  </DomainObject.Predmet.PrimjedbaSuca>
  <DomainObject.Predmet.ProtustrankaFormated>
    <izvorni_sadrzaj>  HOTEL VOLTINO d.o.o. usluge smještaja</izvorni_sadrzaj>
    <derivirana_varijabla naziv="DomainObject.Predmet.ProtustrankaFormated_1">  HOTEL VOLTINO d.o.o. usluge smještaja</derivirana_varijabla>
  </DomainObject.Predmet.ProtustrankaFormated>
  <DomainObject.Predmet.ProtustrankaFormatedOIB>
    <izvorni_sadrzaj>  HOTEL VOLTINO d.o.o. usluge smještaja, OIB 43190729641</izvorni_sadrzaj>
    <derivirana_varijabla naziv="DomainObject.Predmet.ProtustrankaFormatedOIB_1">  HOTEL VOLTINO d.o.o. usluge smještaja, OIB 43190729641</derivirana_varijabla>
  </DomainObject.Predmet.ProtustrankaFormatedOIB>
  <DomainObject.Predmet.ProtustrankaFormatedWithAdress>
    <izvorni_sadrzaj> HOTEL VOLTINO d.o.o. usluge smještaja, POLJIČKA ULICA 5, 10000 Zagreb</izvorni_sadrzaj>
    <derivirana_varijabla naziv="DomainObject.Predmet.ProtustrankaFormatedWithAdress_1"> HOTEL VOLTINO d.o.o. usluge smještaja, POLJIČKA ULICA 5, 10000 Zagreb</derivirana_varijabla>
  </DomainObject.Predmet.ProtustrankaFormatedWithAdress>
  <DomainObject.Predmet.ProtustrankaFormatedWithAdressOIB>
    <izvorni_sadrzaj> HOTEL VOLTINO d.o.o. usluge smještaja, OIB 43190729641, POLJIČKA ULICA 5, 10000 Zagreb</izvorni_sadrzaj>
    <derivirana_varijabla naziv="DomainObject.Predmet.ProtustrankaFormatedWithAdressOIB_1"> HOTEL VOLTINO d.o.o. usluge smještaja, OIB 43190729641, POLJIČKA ULICA 5, 10000 Zagreb</derivirana_varijabla>
  </DomainObject.Predmet.ProtustrankaFormatedWithAdressOIB>
  <DomainObject.Predmet.ProtustrankaWithAdress>
    <izvorni_sadrzaj>HOTEL VOLTINO d.o.o. usluge smještaja POLJIČKA ULICA 5, 10000 Zagreb</izvorni_sadrzaj>
    <derivirana_varijabla naziv="DomainObject.Predmet.ProtustrankaWithAdress_1">HOTEL VOLTINO d.o.o. usluge smještaja POLJIČKA ULICA 5, 10000 Zagreb</derivirana_varijabla>
  </DomainObject.Predmet.ProtustrankaWithAdress>
  <DomainObject.Predmet.ProtustrankaWithAdressOIB>
    <izvorni_sadrzaj>HOTEL VOLTINO d.o.o. usluge smještaja, OIB 43190729641, POLJIČKA ULICA 5, 10000 Zagreb</izvorni_sadrzaj>
    <derivirana_varijabla naziv="DomainObject.Predmet.ProtustrankaWithAdressOIB_1">HOTEL VOLTINO d.o.o. usluge smještaja, OIB 43190729641, POLJIČKA ULICA 5, 10000 Zagreb</derivirana_varijabla>
  </DomainObject.Predmet.ProtustrankaWithAdressOIB>
  <DomainObject.Predmet.ProtustrankaNazivFormated>
    <izvorni_sadrzaj>HOTEL VOLTINO d.o.o. usluge smještaja</izvorni_sadrzaj>
    <derivirana_varijabla naziv="DomainObject.Predmet.ProtustrankaNazivFormated_1">HOTEL VOLTINO d.o.o. usluge smještaja</derivirana_varijabla>
  </DomainObject.Predmet.ProtustrankaNazivFormated>
  <DomainObject.Predmet.ProtustrankaNazivFormatedOIB>
    <izvorni_sadrzaj>HOTEL VOLTINO d.o.o. usluge smještaja, OIB 43190729641</izvorni_sadrzaj>
    <derivirana_varijabla naziv="DomainObject.Predmet.ProtustrankaNazivFormatedOIB_1">HOTEL VOLTINO d.o.o. usluge smještaja, OIB 43190729641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VOLTINO, usluge smještaja, d.o.o.; INESHERC j.d.o.o.; KBK ALFA TEAM; HELIOS VIENNA</izvorni_sadrzaj>
    <derivirana_varijabla naziv="DomainObject.Predmet.StrankaFormated_1">  HOTEL VOLTINO, usluge smještaja, d.o.o.; INESHERC j.d.o.o.; KBK ALFA TEAM; HELIOS VIENNA</derivirana_varijabla>
  </DomainObject.Predmet.StrankaFormated>
  <DomainObject.Predmet.StrankaFormatedOIB>
    <izvorni_sadrzaj>  HOTEL VOLTINO, usluge smještaja, d.o.o., OIB 43190729641; INESHERC j.d.o.o., OIB 05323981282; KBK ALFA TEAM; HELIOS VIENNA, OIB 59369087232</izvorni_sadrzaj>
    <derivirana_varijabla naziv="DomainObject.Predmet.StrankaFormatedOIB_1">  HOTEL VOLTINO, usluge smještaja, d.o.o., OIB 43190729641; INESHERC j.d.o.o., OIB 05323981282; KBK ALFA TEAM; HELIOS VIENNA, OIB 59369087232</derivirana_varijabla>
  </DomainObject.Predmet.StrankaFormatedOIB>
  <DomainObject.Predmet.StrankaFormatedWithAdress>
    <izvorni_sadrzaj> HOTEL VOLTINO, usluge smještaja, d.o.o., Poljička ul. 5, 10000 Zagreb; INESHERC j.d.o.o.; KBK ALFA TEAM; HELIOS VIENNA</izvorni_sadrzaj>
    <derivirana_varijabla naziv="DomainObject.Predmet.StrankaFormatedWithAdress_1"> HOTEL VOLTINO, usluge smještaja, d.o.o., Poljička ul. 5, 10000 Zagreb; INESHERC j.d.o.o.; KBK ALFA TEAM; HELIOS VIENNA</derivirana_varijabla>
  </DomainObject.Predmet.StrankaFormatedWithAdress>
  <DomainObject.Predmet.StrankaFormatedWithAdressOIB>
    <izvorni_sadrzaj> HOTEL VOLTINO, usluge smještaja, d.o.o., OIB 43190729641, Poljička ul. 5, 10000 Zagreb; INESHERC j.d.o.o., OIB 05323981282; KBK ALFA TEAM; HELIOS VIENNA, OIB 59369087232</izvorni_sadrzaj>
    <derivirana_varijabla naziv="DomainObject.Predmet.StrankaFormatedWithAdressOIB_1"> HOTEL VOLTINO, usluge smještaja, d.o.o., OIB 43190729641, Poljička ul. 5, 10000 Zagreb; INESHERC j.d.o.o., OIB 05323981282; KBK ALFA TEAM; HELIOS VIENNA, OIB 59369087232</derivirana_varijabla>
  </DomainObject.Predmet.StrankaFormatedWithAdressOIB>
  <DomainObject.Predmet.StrankaWithAdress>
    <izvorni_sadrzaj>HOTEL VOLTINO, usluge smještaja, d.o.o. Poljička ul. 5,10000 Zagreb,INESHERC j.d.o.o. ,KBK ALFA TEAM ,HELIOS VIENNA </izvorni_sadrzaj>
    <derivirana_varijabla naziv="DomainObject.Predmet.StrankaWithAdress_1">HOTEL VOLTINO, usluge smještaja, d.o.o. Poljička ul. 5,10000 Zagreb,INESHERC j.d.o.o. ,KBK ALFA TEAM ,HELIOS VIENNA </derivirana_varijabla>
  </DomainObject.Predmet.StrankaWithAdress>
  <DomainObject.Predmet.StrankaWithAdressOIB>
    <izvorni_sadrzaj>HOTEL VOLTINO, usluge smještaja, d.o.o., OIB 43190729641, Poljička ul. 5,10000 Zagreb,INESHERC j.d.o.o., OIB 05323981282,KBK ALFA TEAM,HELIOS VIENNA, OIB 59369087232</izvorni_sadrzaj>
    <derivirana_varijabla naziv="DomainObject.Predmet.StrankaWithAdressOIB_1">HOTEL VOLTINO, usluge smještaja, d.o.o., OIB 43190729641, Poljička ul. 5,10000 Zagreb,INESHERC j.d.o.o., OIB 05323981282,KBK ALFA TEAM,HELIOS VIENNA, OIB 59369087232</derivirana_varijabla>
  </DomainObject.Predmet.StrankaWithAdressOIB>
  <DomainObject.Predmet.StrankaNazivFormated>
    <izvorni_sadrzaj>HOTEL VOLTINO, usluge smještaja, d.o.o.,INESHERC j.d.o.o.,KBK ALFA TEAM,HELIOS VIENNA</izvorni_sadrzaj>
    <derivirana_varijabla naziv="DomainObject.Predmet.StrankaNazivFormated_1">HOTEL VOLTINO, usluge smještaja, d.o.o.,INESHERC j.d.o.o.,KBK ALFA TEAM,HELIOS VIENNA</derivirana_varijabla>
  </DomainObject.Predmet.StrankaNazivFormated>
  <DomainObject.Predmet.StrankaNazivFormatedOIB>
    <izvorni_sadrzaj>HOTEL VOLTINO, usluge smještaja, d.o.o., OIB 43190729641,INESHERC j.d.o.o., OIB 05323981282,KBK ALFA TEAM,HELIOS VIENNA, OIB 59369087232</izvorni_sadrzaj>
    <derivirana_varijabla naziv="DomainObject.Predmet.StrankaNazivFormatedOIB_1">HOTEL VOLTINO, usluge smještaja, d.o.o., OIB 43190729641,INESHERC j.d.o.o., OIB 05323981282,KBK ALFA TEAM,HELIOS VIENNA, OIB 59369087232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HOTEL VOLTINO, usluge smještaja, d.o.o.</item>
      <item>INESHERC j.d.o.o.</item>
      <item>KBK ALFA TEAM</item>
      <item>HELIOS VIENNA</item>
    </izvorni_sadrzaj>
    <derivirana_varijabla naziv="DomainObject.Predmet.StrankaListFormated_1">
      <item>HOTEL VOLTINO, usluge smještaja, d.o.o.</item>
      <item>INESHERC j.d.o.o.</item>
      <item>KBK ALFA TEAM</item>
      <item>HELIOS VIENNA</item>
    </derivirana_varijabla>
  </DomainObject.Predmet.StrankaListFormated>
  <DomainObject.Predmet.StrankaListFormatedOIB>
    <izvorni_sadrzaj>
      <item>HOTEL VOLTINO, usluge smještaja, d.o.o., OIB 43190729641</item>
      <item>INESHERC j.d.o.o., OIB 05323981282</item>
      <item>KBK ALFA TEAM</item>
      <item>HELIOS VIENNA, OIB 59369087232</item>
    </izvorni_sadrzaj>
    <derivirana_varijabla naziv="DomainObject.Predmet.StrankaListFormatedOIB_1">
      <item>HOTEL VOLTINO, usluge smještaja, d.o.o., OIB 43190729641</item>
      <item>INESHERC j.d.o.o., OIB 05323981282</item>
      <item>KBK ALFA TEAM</item>
      <item>HELIOS VIENNA, OIB 59369087232</item>
    </derivirana_varijabla>
  </DomainObject.Predmet.StrankaListFormatedOIB>
  <DomainObject.Predmet.StrankaListFormatedWithAdress>
    <izvorni_sadrzaj>
      <item>HOTEL VOLTINO, usluge smještaja, d.o.o., Poljička ul. 5, 10000 Zagreb</item>
      <item>INESHERC j.d.o.o.</item>
      <item>KBK ALFA TEAM</item>
      <item>HELIOS VIENNA</item>
    </izvorni_sadrzaj>
    <derivirana_varijabla naziv="DomainObject.Predmet.StrankaListFormatedWithAdress_1">
      <item>HOTEL VOLTINO, usluge smještaja, d.o.o., Poljička ul. 5, 10000 Zagreb</item>
      <item>INESHERC j.d.o.o.</item>
      <item>KBK ALFA TEAM</item>
      <item>HELIOS VIENNA</item>
    </derivirana_varijabla>
  </DomainObject.Predmet.StrankaListFormatedWithAdress>
  <DomainObject.Predmet.StrankaListFormatedWithAdressOIB>
    <izvorni_sadrzaj>
      <item>HOTEL VOLTINO, usluge smještaja, d.o.o., OIB 43190729641, Poljička ul. 5, 10000 Zagreb</item>
      <item>INESHERC j.d.o.o., OIB 05323981282</item>
      <item>KBK ALFA TEAM</item>
      <item>HELIOS VIENNA, OIB 59369087232</item>
    </izvorni_sadrzaj>
    <derivirana_varijabla naziv="DomainObject.Predmet.StrankaListFormatedWithAdressOIB_1">
      <item>HOTEL VOLTINO, usluge smještaja, d.o.o., OIB 43190729641, Poljička ul. 5, 10000 Zagreb</item>
      <item>INESHERC j.d.o.o., OIB 05323981282</item>
      <item>KBK ALFA TEAM</item>
      <item>HELIOS VIENNA, OIB 59369087232</item>
    </derivirana_varijabla>
  </DomainObject.Predmet.StrankaListFormatedWithAdressOIB>
  <DomainObject.Predmet.StrankaListNazivFormated>
    <izvorni_sadrzaj>
      <item>HOTEL VOLTINO, usluge smještaja, d.o.o.</item>
      <item>INESHERC j.d.o.o.</item>
      <item>KBK ALFA TEAM</item>
      <item>HELIOS VIENNA</item>
    </izvorni_sadrzaj>
    <derivirana_varijabla naziv="DomainObject.Predmet.StrankaListNazivFormated_1">
      <item>HOTEL VOLTINO, usluge smještaja, d.o.o.</item>
      <item>INESHERC j.d.o.o.</item>
      <item>KBK ALFA TEAM</item>
      <item>HELIOS VIENNA</item>
    </derivirana_varijabla>
  </DomainObject.Predmet.StrankaListNazivFormated>
  <DomainObject.Predmet.StrankaListNazivFormatedOIB>
    <izvorni_sadrzaj>
      <item>HOTEL VOLTINO, usluge smještaja, d.o.o., OIB 43190729641</item>
      <item>INESHERC j.d.o.o., OIB 05323981282</item>
      <item>KBK ALFA TEAM</item>
      <item>HELIOS VIENNA, OIB 59369087232</item>
    </izvorni_sadrzaj>
    <derivirana_varijabla naziv="DomainObject.Predmet.StrankaListNazivFormatedOIB_1">
      <item>HOTEL VOLTINO, usluge smještaja, d.o.o., OIB 43190729641</item>
      <item>INESHERC j.d.o.o., OIB 05323981282</item>
      <item>KBK ALFA TEAM</item>
      <item>HELIOS VIENNA, OIB 59369087232</item>
    </derivirana_varijabla>
  </DomainObject.Predmet.StrankaListNazivFormatedOIB>
  <DomainObject.Predmet.ProtuStrankaListFormated>
    <izvorni_sadrzaj>
      <item>HOTEL VOLTINO d.o.o. usluge smještaja</item>
    </izvorni_sadrzaj>
    <derivirana_varijabla naziv="DomainObject.Predmet.ProtuStrankaListFormated_1">
      <item>HOTEL VOLTINO d.o.o. usluge smještaja</item>
    </derivirana_varijabla>
  </DomainObject.Predmet.ProtuStrankaListFormated>
  <DomainObject.Predmet.ProtuStrankaListFormatedOIB>
    <izvorni_sadrzaj>
      <item>HOTEL VOLTINO d.o.o. usluge smještaja, OIB 43190729641</item>
    </izvorni_sadrzaj>
    <derivirana_varijabla naziv="DomainObject.Predmet.ProtuStrankaListFormatedOIB_1">
      <item>HOTEL VOLTINO d.o.o. usluge smještaja, OIB 43190729641</item>
    </derivirana_varijabla>
  </DomainObject.Predmet.ProtuStrankaListFormatedOIB>
  <DomainObject.Predmet.ProtuStrankaListFormatedWithAdress>
    <izvorni_sadrzaj>
      <item>HOTEL VOLTINO d.o.o. usluge smještaja, POLJIČKA ULICA 5, 10000 Zagreb</item>
    </izvorni_sadrzaj>
    <derivirana_varijabla naziv="DomainObject.Predmet.ProtuStrankaListFormatedWithAdress_1">
      <item>HOTEL VOLTINO d.o.o. usluge smještaja, POLJIČKA ULICA 5, 10000 Zagreb</item>
    </derivirana_varijabla>
  </DomainObject.Predmet.ProtuStrankaListFormatedWithAdress>
  <DomainObject.Predmet.ProtuStrankaListFormatedWithAdressOIB>
    <izvorni_sadrzaj>
      <item>HOTEL VOLTINO d.o.o. usluge smještaja, OIB 43190729641, POLJIČKA ULICA 5, 10000 Zagreb</item>
    </izvorni_sadrzaj>
    <derivirana_varijabla naziv="DomainObject.Predmet.ProtuStrankaListFormatedWithAdressOIB_1">
      <item>HOTEL VOLTINO d.o.o. usluge smještaja, OIB 43190729641, POLJIČKA ULICA 5, 10000 Zagreb</item>
    </derivirana_varijabla>
  </DomainObject.Predmet.ProtuStrankaListFormatedWithAdressOIB>
  <DomainObject.Predmet.ProtuStrankaListNazivFormated>
    <izvorni_sadrzaj>
      <item>HOTEL VOLTINO d.o.o. usluge smještaja</item>
    </izvorni_sadrzaj>
    <derivirana_varijabla naziv="DomainObject.Predmet.ProtuStrankaListNazivFormated_1">
      <item>HOTEL VOLTINO d.o.o. usluge smještaja</item>
    </derivirana_varijabla>
  </DomainObject.Predmet.ProtuStrankaListNazivFormated>
  <DomainObject.Predmet.ProtuStrankaListNazivFormatedOIB>
    <izvorni_sadrzaj>
      <item>HOTEL VOLTINO d.o.o. usluge smještaja, OIB 43190729641</item>
    </izvorni_sadrzaj>
    <derivirana_varijabla naziv="DomainObject.Predmet.ProtuStrankaListNazivFormatedOIB_1">
      <item>HOTEL VOLTINO d.o.o. usluge smještaja, OIB 43190729641</item>
    </derivirana_varijabla>
  </DomainObject.Predmet.ProtuStrankaListNazivFormatedOIB>
  <DomainObject.Predmet.OstaliList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Formated>
  <DomainObject.Predmet.OstaliList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FormatedOIB>
  <DomainObject.Predmet.OstaliListFormatedWithAdress>
    <izvorni_sadrzaj>
      <item>Sberbank d.d., Varšavska 9, 10000 Zagreb</item>
      <item>Franjo Požgaj, Banovo 19, Banovo</item>
      <item>odvjetnik Nenad Pešut, OD Bogdanović, Dolički &amp; partneri, Miramarska 24, 10000 Zagreb</item>
      <item>Nevenka Koroman, Gjure Szaba 4, 10000 Zagreb</item>
      <item>odvjetnik Alen Pešušić</item>
    </izvorni_sadrzaj>
    <derivirana_varijabla naziv="DomainObject.Predmet.OstaliListFormatedWithAdress_1">
      <item>Sberbank d.d., Varšavska 9, 10000 Zagreb</item>
      <item>Franjo Požgaj, Banovo 19, Banovo</item>
      <item>odvjetnik Nenad Pešut, OD Bogdanović, Dolički &amp; partneri, Miramarska 24, 10000 Zagreb</item>
      <item>Nevenka Koroman, Gjure Szaba 4, 10000 Zagreb</item>
      <item>odvjetnik Alen Pešušić</item>
    </derivirana_varijabla>
  </DomainObject.Predmet.OstaliListFormatedWithAdress>
  <DomainObject.Predmet.OstaliListFormatedWithAdressOIB>
    <izvorni_sadrzaj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Gjure Szaba 4, 10000 Zagreb</item>
      <item>odvjetnik Alen Pešušić</item>
    </izvorni_sadrzaj>
    <derivirana_varijabla naziv="DomainObject.Predmet.OstaliListFormatedWithAdressOIB_1"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Gjure Szaba 4, 10000 Zagreb</item>
      <item>odvjetnik Alen Pešušić</item>
    </derivirana_varijabla>
  </DomainObject.Predmet.OstaliListFormatedWithAdressOIB>
  <DomainObject.Predmet.OstaliListNaziv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Naziv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NazivFormated>
  <DomainObject.Predmet.OstaliListNaziv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Naziv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VOLTINO, usluge smještaja, d.o.o. i dr.</izvorni_sadrzaj>
    <derivirana_varijabla naziv="DomainObject.Predmet.StrankaIDrugi_1">HOTEL VOLTINO, usluge smještaja, d.o.o. i dr.</derivirana_varijabla>
  </DomainObject.Predmet.StrankaIDrugi>
  <DomainObject.Predmet.ProtustrankaIDrugi>
    <izvorni_sadrzaj>HOTEL VOLTINO d.o.o. usluge smještaja</izvorni_sadrzaj>
    <derivirana_varijabla naziv="DomainObject.Predmet.ProtustrankaIDrugi_1">HOTEL VOLTINO d.o.o. usluge smještaja</derivirana_varijabla>
  </DomainObject.Predmet.ProtustrankaIDrugi>
  <DomainObject.Predmet.StrankaIDrugiAdressOIB>
    <izvorni_sadrzaj>HOTEL VOLTINO, usluge smještaja, d.o.o., OIB 43190729641, Poljička ul. 5, 10000 Zagreb i dr.</izvorni_sadrzaj>
    <derivirana_varijabla naziv="DomainObject.Predmet.StrankaIDrugiAdressOIB_1">HOTEL VOLTINO, usluge smještaja, d.o.o., OIB 43190729641, Poljička ul. 5, 10000 Zagreb i dr.</derivirana_varijabla>
  </DomainObject.Predmet.StrankaIDrugiAdressOIB>
  <DomainObject.Predmet.ProtustrankaIDrugiAdressOIB>
    <izvorni_sadrzaj>HOTEL VOLTINO d.o.o. usluge smještaja, OIB 43190729641, POLJIČKA ULICA 5, 10000 Zagreb</izvorni_sadrzaj>
    <derivirana_varijabla naziv="DomainObject.Predmet.ProtustrankaIDrugiAdressOIB_1">HOTEL VOLTINO d.o.o. usluge smještaja, OIB 43190729641, POLJIČKA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  <item>INESHERC j.d.o.o.</item>
      <item>KBK ALFA TEAM</item>
      <item>HELIOS VIENNA</item>
    </izvorni_sadrzaj>
    <derivirana_varijabla naziv="DomainObject.Predmet.SudioniciListNaziv_1"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  <item>INESHERC j.d.o.o.</item>
      <item>KBK ALFA TEAM</item>
      <item>HELIOS VIENNA</item>
    </derivirana_varijabla>
  </DomainObject.Predmet.SudioniciListNaziv>
  <DomainObject.Predmet.SudioniciListAdressOIB>
    <izvorni_sadrzaj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Gjure Szaba 4,10000 Zagreb</item>
      <item>HOTEL VOLTINO, usluge smještaja, d.o.o., OIB 43190729641, Poljička ul. 5,10000 Zagreb</item>
      <item>odvjetnik Alen Pešušić</item>
      <item>INESHERC j.d.o.o., OIB 05323981282</item>
      <item>KBK ALFA TEAM</item>
      <item>HELIOS VIENNA, OIB 59369087232</item>
    </izvorni_sadrzaj>
    <derivirana_varijabla naziv="DomainObject.Predmet.SudioniciListAdressOIB_1"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Gjure Szaba 4,10000 Zagreb</item>
      <item>HOTEL VOLTINO, usluge smještaja, d.o.o., OIB 43190729641, Poljička ul. 5,10000 Zagreb</item>
      <item>odvjetnik Alen Pešušić</item>
      <item>INESHERC j.d.o.o., OIB 05323981282</item>
      <item>KBK ALFA TEAM</item>
      <item>HELIOS VIENNA, OIB 59369087232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43190729641</item>
      <item>, OIB 78427478595</item>
      <item>, OIB null</item>
      <item>, OIB null</item>
      <item>, OIB 29918517997</item>
      <item>, OIB 43190729641</item>
      <item>, OIB null</item>
      <item>, OIB 05323981282</item>
      <item>, OIB null</item>
      <item>, OIB 59369087232</item>
    </izvorni_sadrzaj>
    <derivirana_varijabla naziv="DomainObject.Predmet.SudioniciListNazivOIB_1">
      <item>, OIB 43190729641</item>
      <item>, OIB 78427478595</item>
      <item>, OIB null</item>
      <item>, OIB null</item>
      <item>, OIB 29918517997</item>
      <item>, OIB 43190729641</item>
      <item>, OIB null</item>
      <item>, OIB 05323981282</item>
      <item>, OIB null</item>
      <item>, OIB 59369087232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3136</properties:Characters>
  <properties:Lines>76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2017-04-05T12:27:00Z</dcterms:created>
  <dc:creator>ksvajger</dc:creator>
  <cp:lastModifiedBy>Kristina Švajger</cp:lastModifiedBy>
  <cp:lastPrinted>2017-04-05T12:30:00Z</cp:lastPrinted>
  <dcterms:modified xmlns:xsi="http://www.w3.org/2001/XMLSchema-instance" xsi:type="dcterms:W3CDTF">2017-04-05T12:30:00Z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