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6bf9" w14:paraId="6826bf9" w:rsidRDefault="0088540C" w:rsidP="00862256" w:rsidR="0088540C" w:rsidRPr="00A84A0F">
      <w:pPr>
        <w15:collapsed w:val="false"/>
      </w:pPr>
      <w:bookmarkStart w:name="_GoBack" w:id="0"/>
      <w:bookmarkEnd w:id="0"/>
    </w:p>
    <w:p w:rsidRDefault="0088540C" w:rsidP="0088540C" w:rsidR="0088540C" w:rsidRPr="00A84A0F">
      <w:pPr>
        <w:jc w:val="right"/>
      </w:pPr>
    </w:p>
    <w:p w:rsidRDefault="00862256" w:rsidP="0088540C" w:rsidR="0088540C" w:rsidRPr="00A84A0F">
      <w:pPr>
        <w:jc w:val="both"/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5DBF" w:rsidP="0088540C" w:rsidR="004F5DBF" w:rsidRPr="00A84A0F">
      <w:pPr>
        <w:jc w:val="both"/>
      </w:pPr>
    </w:p>
    <w:p w:rsidRDefault="005D48F4" w:rsidP="007F37DD" w:rsidR="005D48F4" w:rsidRPr="00A84A0F">
      <w:r w:rsidRPr="00A84A0F">
        <w:t xml:space="preserve">          </w:t>
      </w:r>
      <w:r w:rsidR="007F37DD" w:rsidRPr="00A84A0F">
        <w:t>R</w:t>
      </w:r>
      <w:r w:rsidRPr="00A84A0F">
        <w:t>epublika Hrvatska</w:t>
      </w:r>
    </w:p>
    <w:p w:rsidRDefault="005D48F4" w:rsidP="007F37DD" w:rsidR="007F37DD" w:rsidRPr="00A84A0F">
      <w:r w:rsidRPr="00A84A0F">
        <w:t>TRGOVAČKI SUD U ZAGREBU</w:t>
      </w:r>
    </w:p>
    <w:p w:rsidRDefault="005D48F4" w:rsidP="007F37DD" w:rsidR="007F37DD" w:rsidRPr="00A84A0F">
      <w:r w:rsidRPr="00A84A0F">
        <w:t xml:space="preserve">        </w:t>
      </w:r>
      <w:r w:rsidR="007F37DD" w:rsidRPr="00A84A0F">
        <w:t xml:space="preserve">Zagreb, </w:t>
      </w:r>
      <w:proofErr w:type="spellStart"/>
      <w:r w:rsidR="007F37DD" w:rsidRPr="00A84A0F">
        <w:t>Amruševa</w:t>
      </w:r>
      <w:proofErr w:type="spellEnd"/>
      <w:r w:rsidR="007F37DD" w:rsidRPr="00A84A0F">
        <w:t xml:space="preserve"> 2/II     </w:t>
      </w:r>
    </w:p>
    <w:p w:rsidRDefault="007F37DD" w:rsidP="007F37DD" w:rsidR="007F37DD" w:rsidRPr="00A84A0F">
      <w:pPr>
        <w:jc w:val="right"/>
      </w:pPr>
      <w:proofErr w:type="spellStart"/>
      <w:r w:rsidRPr="00A84A0F">
        <w:t>20</w:t>
      </w:r>
      <w:proofErr w:type="spellEnd"/>
      <w:r w:rsidR="00C1730E" w:rsidRPr="00A84A0F">
        <w:t>.</w:t>
      </w:r>
      <w:r w:rsidRPr="00A84A0F">
        <w:t xml:space="preserve"> St-</w:t>
      </w:r>
      <w:proofErr w:type="spellStart"/>
      <w:r w:rsidR="00C629C3">
        <w:t>1328</w:t>
      </w:r>
      <w:proofErr w:type="spellEnd"/>
      <w:r w:rsidR="00C629C3">
        <w:t>/</w:t>
      </w:r>
      <w:proofErr w:type="spellStart"/>
      <w:r w:rsidR="00294A6F">
        <w:t>11</w:t>
      </w:r>
      <w:proofErr w:type="spellEnd"/>
    </w:p>
    <w:p w:rsidRDefault="00096B2B" w:rsidP="0088540C" w:rsidR="00096B2B" w:rsidRPr="00A84A0F">
      <w:pPr>
        <w:jc w:val="right"/>
      </w:pPr>
    </w:p>
    <w:p w:rsidRDefault="009A210F" w:rsidP="0088540C" w:rsidR="009A210F" w:rsidRPr="00A84A0F">
      <w:pPr>
        <w:jc w:val="right"/>
      </w:pPr>
    </w:p>
    <w:p w:rsidRDefault="0088540C" w:rsidP="0088540C" w:rsidR="0088540C" w:rsidRPr="00A84A0F">
      <w:pPr>
        <w:jc w:val="right"/>
      </w:pPr>
    </w:p>
    <w:p w:rsidRDefault="00CD7D08" w:rsidP="004F5DBF" w:rsidR="0088540C" w:rsidRPr="00A84A0F">
      <w:pPr>
        <w:ind w:firstLine="708"/>
        <w:jc w:val="both"/>
      </w:pPr>
      <w:r w:rsidRPr="00A84A0F">
        <w:t>TRGOVAČKI SUD U ZAGREBU, po sucu</w:t>
      </w:r>
      <w:r w:rsidR="007F37DD" w:rsidRPr="00A84A0F">
        <w:t xml:space="preserve"> pojedincu</w:t>
      </w:r>
      <w:r w:rsidRPr="00A84A0F">
        <w:t xml:space="preserve"> Luciji Butigan, u stečajnom postupku </w:t>
      </w:r>
      <w:r w:rsidR="00862256" w:rsidRPr="00E0501E">
        <w:t xml:space="preserve">stečajnim dužnikom </w:t>
      </w:r>
      <w:proofErr w:type="spellStart"/>
      <w:r w:rsidR="00C629C3" w:rsidRPr="003112DA">
        <w:t>ILLUMINATIO</w:t>
      </w:r>
      <w:proofErr w:type="spellEnd"/>
      <w:r w:rsidR="00C629C3" w:rsidRPr="003112DA">
        <w:t xml:space="preserve"> d.o.o. u stečaju, Zagreb, </w:t>
      </w:r>
      <w:proofErr w:type="spellStart"/>
      <w:r w:rsidR="00C629C3" w:rsidRPr="003112DA">
        <w:t>Tkalčićeva</w:t>
      </w:r>
      <w:proofErr w:type="spellEnd"/>
      <w:r w:rsidR="00C629C3" w:rsidRPr="003112DA">
        <w:t xml:space="preserve"> </w:t>
      </w:r>
      <w:proofErr w:type="spellStart"/>
      <w:r w:rsidR="00C629C3" w:rsidRPr="003112DA">
        <w:t>88</w:t>
      </w:r>
      <w:proofErr w:type="spellEnd"/>
      <w:r w:rsidR="00C629C3" w:rsidRPr="003112DA">
        <w:t xml:space="preserve">, </w:t>
      </w:r>
      <w:proofErr w:type="spellStart"/>
      <w:r w:rsidR="00C629C3" w:rsidRPr="003112DA">
        <w:t>MBS</w:t>
      </w:r>
      <w:proofErr w:type="spellEnd"/>
      <w:r w:rsidR="00C629C3" w:rsidRPr="003112DA">
        <w:t xml:space="preserve">: </w:t>
      </w:r>
      <w:proofErr w:type="spellStart"/>
      <w:r w:rsidR="00C629C3" w:rsidRPr="003112DA">
        <w:t>080420284</w:t>
      </w:r>
      <w:proofErr w:type="spellEnd"/>
      <w:r w:rsidR="00C629C3" w:rsidRPr="003112DA">
        <w:t xml:space="preserve">, </w:t>
      </w:r>
      <w:proofErr w:type="spellStart"/>
      <w:r w:rsidR="00C629C3" w:rsidRPr="003112DA">
        <w:t>OIB</w:t>
      </w:r>
      <w:proofErr w:type="spellEnd"/>
      <w:r w:rsidR="00C629C3" w:rsidRPr="003112DA">
        <w:t xml:space="preserve">: </w:t>
      </w:r>
      <w:proofErr w:type="spellStart"/>
      <w:r w:rsidR="00C629C3" w:rsidRPr="003112DA">
        <w:t>54409411538</w:t>
      </w:r>
      <w:proofErr w:type="spellEnd"/>
      <w:r w:rsidR="009E4253" w:rsidRPr="00ED6B24">
        <w:t>,</w:t>
      </w:r>
      <w:r w:rsidR="004F5DBF" w:rsidRPr="00A84A0F">
        <w:t xml:space="preserve"> </w:t>
      </w:r>
      <w:r w:rsidR="00862256">
        <w:t xml:space="preserve">dana </w:t>
      </w:r>
      <w:r w:rsidR="001C4327">
        <w:t>9</w:t>
      </w:r>
      <w:r w:rsidR="00862256">
        <w:t xml:space="preserve">. </w:t>
      </w:r>
      <w:r w:rsidR="001C4327">
        <w:t xml:space="preserve">ožujka </w:t>
      </w:r>
      <w:proofErr w:type="spellStart"/>
      <w:r w:rsidR="001C4327">
        <w:t>2017</w:t>
      </w:r>
      <w:proofErr w:type="spellEnd"/>
      <w:r w:rsidR="00862256">
        <w:t xml:space="preserve">., </w:t>
      </w:r>
      <w:r w:rsidR="004162BA" w:rsidRPr="00A84A0F">
        <w:t>na temelju</w:t>
      </w:r>
      <w:r w:rsidR="001A163E" w:rsidRPr="00A84A0F">
        <w:t xml:space="preserve"> odredbe</w:t>
      </w:r>
      <w:r w:rsidR="004162BA" w:rsidRPr="00A84A0F">
        <w:t xml:space="preserve"> </w:t>
      </w:r>
      <w:r w:rsidR="0088540C" w:rsidRPr="00A84A0F">
        <w:t>čl</w:t>
      </w:r>
      <w:r w:rsidRPr="00A84A0F">
        <w:t>anka</w:t>
      </w:r>
      <w:r w:rsidR="0088540C" w:rsidRPr="00A84A0F">
        <w:t xml:space="preserve"> </w:t>
      </w:r>
      <w:proofErr w:type="spellStart"/>
      <w:r w:rsidR="0088540C" w:rsidRPr="00A84A0F">
        <w:t>29</w:t>
      </w:r>
      <w:proofErr w:type="spellEnd"/>
      <w:r w:rsidR="0088540C" w:rsidRPr="00A84A0F">
        <w:t>. toč</w:t>
      </w:r>
      <w:r w:rsidRPr="00A84A0F">
        <w:t>ka</w:t>
      </w:r>
      <w:r w:rsidR="0088540C" w:rsidRPr="00A84A0F">
        <w:t xml:space="preserve"> 4. Stečajnog zakona donosi sljedeć</w:t>
      </w:r>
      <w:r w:rsidRPr="00A84A0F">
        <w:t>u</w:t>
      </w:r>
      <w:r w:rsidR="0088540C" w:rsidRPr="00A84A0F">
        <w:t xml:space="preserve"> </w:t>
      </w:r>
    </w:p>
    <w:p w:rsidRDefault="00096B2B" w:rsidP="0088540C" w:rsidR="00096B2B" w:rsidRPr="00A84A0F">
      <w:pPr>
        <w:jc w:val="both"/>
      </w:pPr>
    </w:p>
    <w:p w:rsidRDefault="0088540C" w:rsidP="0088540C" w:rsidR="0088540C" w:rsidRPr="00A84A0F">
      <w:pPr>
        <w:jc w:val="center"/>
      </w:pPr>
      <w:r w:rsidRPr="00A84A0F">
        <w:t>O  B  A  V  I  J  E  S  T</w:t>
      </w:r>
    </w:p>
    <w:p w:rsidRDefault="0088540C" w:rsidP="0088540C" w:rsidR="0088540C" w:rsidRPr="00A84A0F">
      <w:pPr>
        <w:jc w:val="both"/>
        <w:rPr>
          <w:b/>
        </w:rPr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Određuje se isplata nagrade</w:t>
      </w:r>
      <w:r w:rsidR="00350374">
        <w:t xml:space="preserve"> </w:t>
      </w:r>
      <w:r w:rsidRPr="00A84A0F">
        <w:t>stečajnom upravitelju.</w:t>
      </w:r>
    </w:p>
    <w:p w:rsidRDefault="0088540C" w:rsidP="0088540C" w:rsidR="0088540C" w:rsidRPr="00A84A0F">
      <w:pPr>
        <w:jc w:val="both"/>
      </w:pPr>
      <w:r w:rsidRPr="00A84A0F">
        <w:t xml:space="preserve"> </w:t>
      </w:r>
    </w:p>
    <w:p w:rsidRDefault="0088540C" w:rsidP="001A163E" w:rsidR="0088540C" w:rsidRPr="00A84A0F">
      <w:pPr>
        <w:numPr>
          <w:ilvl w:val="0"/>
          <w:numId w:val="4"/>
        </w:numPr>
        <w:jc w:val="both"/>
      </w:pPr>
      <w:r w:rsidRPr="00A84A0F">
        <w:t xml:space="preserve">U </w:t>
      </w:r>
      <w:r w:rsidR="00CD7D08" w:rsidRPr="00A84A0F">
        <w:t xml:space="preserve">referadi suca </w:t>
      </w:r>
      <w:r w:rsidRPr="00A84A0F">
        <w:t>može se izvršiti uvid u potpuni tekst rješenja.</w:t>
      </w:r>
    </w:p>
    <w:p w:rsidRDefault="00CD7D08" w:rsidP="0088540C" w:rsidR="00CD7D08" w:rsidRPr="00A84A0F">
      <w:pPr>
        <w:jc w:val="both"/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 xml:space="preserve">Protiv rješenja kojim je određena isplata može se izjaviti žalba u roku osam dana od dana oglašavanja Obavijesti na </w:t>
      </w:r>
      <w:r w:rsidR="001C4327">
        <w:t>e-</w:t>
      </w:r>
      <w:r w:rsidRPr="00A84A0F">
        <w:t>oglasnoj ploči suda. Žalba se podnosi Visokom trgovačkom sudu RH, a putem Trgovačkog suda u Zagrebu.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FF49B1" w:rsidP="0088540C" w:rsidR="0088540C" w:rsidRPr="00A84A0F">
      <w:pPr>
        <w:jc w:val="center"/>
      </w:pPr>
      <w:r w:rsidRPr="00A84A0F">
        <w:t>U Zagrebu</w:t>
      </w:r>
      <w:r w:rsidR="009E4253">
        <w:t xml:space="preserve"> </w:t>
      </w:r>
      <w:r w:rsidR="00C629C3">
        <w:t>9</w:t>
      </w:r>
      <w:r w:rsidR="009E4253">
        <w:t xml:space="preserve">. </w:t>
      </w:r>
      <w:r w:rsidR="00C629C3">
        <w:t>ožujka</w:t>
      </w:r>
      <w:r w:rsidR="00C717CE" w:rsidRPr="00A84A0F">
        <w:t xml:space="preserve"> </w:t>
      </w:r>
      <w:proofErr w:type="spellStart"/>
      <w:r w:rsidR="004162BA" w:rsidRPr="00A84A0F">
        <w:t>20</w:t>
      </w:r>
      <w:r w:rsidR="003705FA" w:rsidRPr="00A84A0F">
        <w:t>1</w:t>
      </w:r>
      <w:r w:rsidR="00C629C3">
        <w:t>7</w:t>
      </w:r>
      <w:proofErr w:type="spellEnd"/>
      <w:r w:rsidR="004162BA" w:rsidRPr="00A84A0F">
        <w:t>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="007F37DD" w:rsidRPr="00A84A0F">
        <w:t xml:space="preserve">     </w:t>
      </w:r>
      <w:r w:rsidR="004F5DBF" w:rsidRPr="00A84A0F">
        <w:t xml:space="preserve"> </w:t>
      </w:r>
      <w:r w:rsidRPr="00A84A0F">
        <w:t>S</w:t>
      </w:r>
      <w:r w:rsidR="007F37DD" w:rsidRPr="00A84A0F">
        <w:t xml:space="preserve"> </w:t>
      </w:r>
      <w:r w:rsidRPr="00A84A0F">
        <w:t>U</w:t>
      </w:r>
      <w:r w:rsidR="007F37DD" w:rsidRPr="00A84A0F">
        <w:t xml:space="preserve"> </w:t>
      </w:r>
      <w:r w:rsidRPr="00A84A0F">
        <w:t>D</w:t>
      </w:r>
      <w:r w:rsidR="007F37DD" w:rsidRPr="00A84A0F">
        <w:t xml:space="preserve"> </w:t>
      </w:r>
      <w:r w:rsidRPr="00A84A0F">
        <w:t>A</w:t>
      </w:r>
      <w:r w:rsidR="007F37DD" w:rsidRPr="00A84A0F">
        <w:t xml:space="preserve"> </w:t>
      </w:r>
      <w:r w:rsidRPr="00A84A0F">
        <w:t>C:</w:t>
      </w:r>
    </w:p>
    <w:p w:rsidRDefault="0088540C" w:rsidP="0088540C" w:rsidR="0088540C" w:rsidRPr="00A84A0F"/>
    <w:p w:rsidRDefault="0088540C" w:rsidP="003D303D" w:rsidR="00AF2BD9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  <w:t xml:space="preserve"> LUCIJA BUTIGAN</w:t>
      </w:r>
      <w:r w:rsidR="005F4558">
        <w:t>,v.r.</w:t>
      </w:r>
    </w:p>
    <w:p w:rsidRDefault="008F7FBC" w:rsidP="003D303D" w:rsidR="008F7FBC" w:rsidRPr="00A84A0F"/>
    <w:p w:rsidRDefault="005F4558" w:rsidP="001F35DF" w:rsidR="005F4558">
      <w:pPr>
        <w:jc w:val="both"/>
        <w:rPr>
          <w:sz w:val="22"/>
          <w:szCs w:val="22"/>
        </w:rPr>
      </w:pPr>
    </w:p>
    <w:p w:rsidRDefault="005F4558" w:rsidP="007F0C2B" w:rsidR="005F4558" w:rsidRPr="004B5FFF">
      <w:pPr>
        <w:ind w:left="4332"/>
      </w:pPr>
      <w:r w:rsidRPr="004B5FFF">
        <w:t xml:space="preserve">   </w:t>
      </w:r>
      <w:r>
        <w:t xml:space="preserve">          </w:t>
      </w:r>
      <w:r w:rsidRPr="004B5FFF">
        <w:t xml:space="preserve">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5F4558" w:rsidP="007F0C2B" w:rsidR="005F4558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</w:t>
      </w:r>
      <w:r>
        <w:t xml:space="preserve">                                      Monika Grbac</w:t>
      </w:r>
    </w:p>
    <w:p w:rsidRDefault="005F4558" w:rsidP="001F35DF" w:rsidR="005F4558">
      <w:pPr>
        <w:jc w:val="both"/>
        <w:rPr>
          <w:sz w:val="22"/>
          <w:szCs w:val="22"/>
        </w:rPr>
      </w:pPr>
    </w:p>
    <w:p w:rsidRDefault="005F4558" w:rsidP="001F35DF" w:rsidR="005F4558" w:rsidRPr="00F4060C">
      <w:pPr>
        <w:jc w:val="both"/>
        <w:rPr>
          <w:sz w:val="22"/>
          <w:szCs w:val="22"/>
        </w:rPr>
      </w:pPr>
      <w:r w:rsidRPr="00F4060C">
        <w:rPr>
          <w:sz w:val="22"/>
          <w:szCs w:val="22"/>
        </w:rPr>
        <w:t>Uputa o pravnom lijeku:</w:t>
      </w:r>
    </w:p>
    <w:p w:rsidRDefault="005F4558" w:rsidP="001F35DF" w:rsidR="005F4558" w:rsidRPr="00F4060C">
      <w:pPr>
        <w:jc w:val="both"/>
        <w:rPr>
          <w:sz w:val="22"/>
          <w:szCs w:val="22"/>
        </w:rPr>
      </w:pPr>
      <w:r w:rsidRPr="00F4060C">
        <w:rPr>
          <w:sz w:val="22"/>
          <w:szCs w:val="22"/>
        </w:rPr>
        <w:t>Protiv ovog dopuštena je žalba koja se podnosi ovome sudu u tri primjerka u roku od 8 dana od dana dostave prijepisa rješenja, a o istoj odlučuje Visoki trgovački sud RH.</w:t>
      </w:r>
    </w:p>
    <w:p w:rsidRDefault="00FF49B1" w:rsidP="00FF49B1" w:rsidR="00FF49B1" w:rsidRPr="00A84A0F"/>
    <w:p w:rsidRDefault="004F5DBF" w:rsidP="00FF49B1" w:rsidR="004F5DBF" w:rsidRPr="00A84A0F"/>
    <w:sectPr w:rsidSect="00A84A0F" w:rsidR="004F5DBF" w:rsidRPr="00A84A0F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71D3C"/>
    <w:rsid w:val="000827DA"/>
    <w:rsid w:val="00093532"/>
    <w:rsid w:val="00094376"/>
    <w:rsid w:val="00096B2B"/>
    <w:rsid w:val="000D19CE"/>
    <w:rsid w:val="000F09A6"/>
    <w:rsid w:val="00106545"/>
    <w:rsid w:val="001111B5"/>
    <w:rsid w:val="00113F48"/>
    <w:rsid w:val="0011480D"/>
    <w:rsid w:val="001632BC"/>
    <w:rsid w:val="001A163E"/>
    <w:rsid w:val="001C4327"/>
    <w:rsid w:val="001D7DFE"/>
    <w:rsid w:val="001E054B"/>
    <w:rsid w:val="0020550F"/>
    <w:rsid w:val="00205761"/>
    <w:rsid w:val="00224298"/>
    <w:rsid w:val="00252C8A"/>
    <w:rsid w:val="0025300A"/>
    <w:rsid w:val="0027277D"/>
    <w:rsid w:val="002878AA"/>
    <w:rsid w:val="00291C7B"/>
    <w:rsid w:val="00294A6F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50374"/>
    <w:rsid w:val="00370333"/>
    <w:rsid w:val="003705FA"/>
    <w:rsid w:val="0037538D"/>
    <w:rsid w:val="003B04A8"/>
    <w:rsid w:val="003C6D33"/>
    <w:rsid w:val="003D303D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B1B82"/>
    <w:rsid w:val="005C1835"/>
    <w:rsid w:val="005C643E"/>
    <w:rsid w:val="005D48F4"/>
    <w:rsid w:val="005E6C17"/>
    <w:rsid w:val="005F4558"/>
    <w:rsid w:val="00607DC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F37DD"/>
    <w:rsid w:val="00840FFE"/>
    <w:rsid w:val="0085550F"/>
    <w:rsid w:val="00862256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9E4253"/>
    <w:rsid w:val="00A33BF9"/>
    <w:rsid w:val="00A36124"/>
    <w:rsid w:val="00A60894"/>
    <w:rsid w:val="00A75411"/>
    <w:rsid w:val="00A84A0F"/>
    <w:rsid w:val="00A92FC4"/>
    <w:rsid w:val="00AA3D79"/>
    <w:rsid w:val="00AD19B9"/>
    <w:rsid w:val="00AF2BD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629C3"/>
    <w:rsid w:val="00C717CE"/>
    <w:rsid w:val="00C7589D"/>
    <w:rsid w:val="00C901F5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325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5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5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5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5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5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5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5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5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</izvorni_sadrzaj>
    <derivirana_varijabla naziv="DomainObject.Primjedba_1">obavijest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2011.</izvorni_sadrzaj>
    <derivirana_varijabla naziv="DomainObject.Predmet.DatumOsnivanja_1">18.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St-1328/2011</izvorni_sadrzaj>
    <derivirana_varijabla naziv="DomainObject.Predmet.OznakaBroj_1">St-1328/2011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ILLUMINATIO d.o.o. zastupanog po punomoćniku ALEKSANDAR PAWKOWICZ; dr. ANTON HOPFGARTNER</izvorni_sadrzaj>
    <derivirana_varijabla naziv="DomainObject.Predmet.ProtustrankaFormated_1">  ILLUMINATIO d.o.o. zastupanog po punomoćniku ALEKSANDAR PAWKOWICZ; dr. ANTON HOPFGARTNER</derivirana_varijabla>
  </DomainObject.Predmet.ProtustrankaFormated>
  <DomainObject.Predmet.ProtustrankaFormatedOIB>
    <izvorni_sadrzaj>  ILLUMINATIO d.o.o., OIB 54409411538 zastupanog po punomoćniku ALEKSANDAR PAWKOWICZ; dr. ANTON HOPFGARTNER</izvorni_sadrzaj>
    <derivirana_varijabla naziv="DomainObject.Predmet.ProtustrankaFormatedOIB_1">  ILLUMINATIO d.o.o., OIB 54409411538 zastupanog po punomoćniku ALEKSANDAR PAWKOWICZ; dr. ANTON HOPFGARTNER</derivirana_varijabla>
  </DomainObject.Predmet.ProtustrankaFormatedOIB>
  <DomainObject.Predmet.ProtustrankaFormatedWithAdress>
    <izvorni_sadrzaj> ILLUMINATIO d.o.o., Koranska 16, 10000 Zagreb zastupanog po punomoćniku ALEKSANDAR PAWKOWICZ; dr. ANTON HOPFGARTNER</izvorni_sadrzaj>
    <derivirana_varijabla naziv="DomainObject.Predmet.ProtustrankaFormatedWithAdress_1"> ILLUMINATIO d.o.o., Koranska 16, 10000 Zagreb zastupanog po punomoćniku ALEKSANDAR PAWKOWICZ; dr. ANTON HOPFGARTNER</derivirana_varijabla>
  </DomainObject.Predmet.ProtustrankaFormatedWithAdress>
  <DomainObject.Predmet.ProtustrankaFormatedWithAdressOIB>
    <izvorni_sadrzaj> ILLUMINATIO d.o.o., OIB 54409411538, Koranska 16, 10000 Zagreb zastupanog po punomoćniku ALEKSANDAR PAWKOWICZ; dr. ANTON HOPFGARTNER</izvorni_sadrzaj>
    <derivirana_varijabla naziv="DomainObject.Predmet.ProtustrankaFormatedWithAdressOIB_1"> ILLUMINATIO d.o.o., OIB 54409411538, Koranska 16, 10000 Zagreb zastupanog po punomoćniku ALEKSANDAR PAWKOWICZ; dr. ANTON HOPFGARTNER</derivirana_varijabla>
  </DomainObject.Predmet.ProtustrankaFormatedWithAdressOIB>
  <DomainObject.Predmet.ProtustrankaWithAdress>
    <izvorni_sadrzaj>ILLUMINATIO d.o.o. Koranska 16, 10000 Zagreb</izvorni_sadrzaj>
    <derivirana_varijabla naziv="DomainObject.Predmet.ProtustrankaWithAdress_1">ILLUMINATIO d.o.o. Koranska 16, 10000 Zagreb</derivirana_varijabla>
  </DomainObject.Predmet.ProtustrankaWithAdress>
  <DomainObject.Predmet.ProtustrankaWithAdressOIB>
    <izvorni_sadrzaj>ILLUMINATIO d.o.o., OIB 54409411538, Koranska 16, 10000 Zagreb</izvorni_sadrzaj>
    <derivirana_varijabla naziv="DomainObject.Predmet.ProtustrankaWithAdressOIB_1">ILLUMINATIO d.o.o., OIB 54409411538, Koranska 16, 10000 Zagreb</derivirana_varijabla>
  </DomainObject.Predmet.ProtustrankaWithAdressOIB>
  <DomainObject.Predmet.ProtustrankaNazivFormated>
    <izvorni_sadrzaj>ILLUMINATIO d.o.o.</izvorni_sadrzaj>
    <derivirana_varijabla naziv="DomainObject.Predmet.ProtustrankaNazivFormated_1">ILLUMINATIO d.o.o.</derivirana_varijabla>
  </DomainObject.Predmet.ProtustrankaNazivFormated>
  <DomainObject.Predmet.ProtustrankaNazivFormatedOIB>
    <izvorni_sadrzaj>ILLUMINATIO d.o.o., OIB 54409411538</izvorni_sadrzaj>
    <derivirana_varijabla naziv="DomainObject.Predmet.ProtustrankaNazivFormatedOIB_1">ILLUMINATIO d.o.o., OIB 54409411538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ILLUMINATIO d.o.o.; VJEROVNICI; EXPORTDRVO PROJEKTI d.o.o.</izvorni_sadrzaj>
    <derivirana_varijabla naziv="DomainObject.Predmet.StrankaFormated_1">  ILLUMINATIO d.o.o.; VJEROVNICI; EXPORTDRVO PROJEKTI d.o.o.</derivirana_varijabla>
  </DomainObject.Predmet.StrankaFormated>
  <DomainObject.Predmet.StrankaFormatedOIB>
    <izvorni_sadrzaj>  ILLUMINATIO d.o.o., OIB 54409411538; VJEROVNICI; EXPORTDRVO PROJEKTI d.o.o., OIB 06192319594</izvorni_sadrzaj>
    <derivirana_varijabla naziv="DomainObject.Predmet.StrankaFormatedOIB_1">  ILLUMINATIO d.o.o., OIB 54409411538; VJEROVNICI; EXPORTDRVO PROJEKTI d.o.o., OIB 06192319594</derivirana_varijabla>
  </DomainObject.Predmet.StrankaFormatedOIB>
  <DomainObject.Predmet.StrankaFormatedWithAdress>
    <izvorni_sadrzaj> ILLUMINATIO d.o.o., Koranska 16, 10000 Zagreb; VJEROVNICI; EXPORTDRVO PROJEKTI d.o.o., Nova Ves 3, 10000 Zagreb</izvorni_sadrzaj>
    <derivirana_varijabla naziv="DomainObject.Predmet.StrankaFormatedWithAdress_1"> ILLUMINATIO d.o.o., Koranska 16, 10000 Zagreb; VJEROVNICI; EXPORTDRVO PROJEKTI d.o.o., Nova Ves 3, 10000 Zagreb</derivirana_varijabla>
  </DomainObject.Predmet.StrankaFormatedWithAdress>
  <DomainObject.Predmet.StrankaFormatedWithAdressOIB>
    <izvorni_sadrzaj> ILLUMINATIO d.o.o., OIB 54409411538, Koranska 16, 10000 Zagreb; VJEROVNICI; EXPORTDRVO PROJEKTI d.o.o., OIB 06192319594, Nova Ves 3, 10000 Zagreb</izvorni_sadrzaj>
    <derivirana_varijabla naziv="DomainObject.Predmet.StrankaFormatedWithAdressOIB_1"> ILLUMINATIO d.o.o., OIB 54409411538, Koranska 16, 10000 Zagreb; VJEROVNICI; EXPORTDRVO PROJEKTI d.o.o., OIB 06192319594, Nova Ves 3, 10000 Zagreb</derivirana_varijabla>
  </DomainObject.Predmet.StrankaFormatedWithAdressOIB>
  <DomainObject.Predmet.StrankaWithAdress>
    <izvorni_sadrzaj>ILLUMINATIO d.o.o. Koranska 16,10000 Zagreb,VJEROVNICI ,EXPORTDRVO PROJEKTI d.o.o. Nova Ves 3,10000 Zagreb</izvorni_sadrzaj>
    <derivirana_varijabla naziv="DomainObject.Predmet.StrankaWithAdress_1">ILLUMINATIO d.o.o. Koranska 16,10000 Zagreb,VJEROVNICI ,EXPORTDRVO PROJEKTI d.o.o. Nova Ves 3,10000 Zagreb</derivirana_varijabla>
  </DomainObject.Predmet.StrankaWithAdress>
  <DomainObject.Predmet.StrankaWithAdressOIB>
    <izvorni_sadrzaj>ILLUMINATIO d.o.o., OIB 54409411538, Koranska 16,10000 Zagreb,VJEROVNICI,EXPORTDRVO PROJEKTI d.o.o., OIB 06192319594, Nova Ves 3,10000 Zagreb</izvorni_sadrzaj>
    <derivirana_varijabla naziv="DomainObject.Predmet.StrankaWithAdressOIB_1">ILLUMINATIO d.o.o., OIB 54409411538, Koranska 16,10000 Zagreb,VJEROVNICI,EXPORTDRVO PROJEKTI d.o.o., OIB 06192319594, Nova Ves 3,10000 Zagreb</derivirana_varijabla>
  </DomainObject.Predmet.StrankaWithAdressOIB>
  <DomainObject.Predmet.StrankaNazivFormated>
    <izvorni_sadrzaj>ILLUMINATIO d.o.o.,VJEROVNICI,EXPORTDRVO PROJEKTI d.o.o.</izvorni_sadrzaj>
    <derivirana_varijabla naziv="DomainObject.Predmet.StrankaNazivFormated_1">ILLUMINATIO d.o.o.,VJEROVNICI,EXPORTDRVO PROJEKTI d.o.o.</derivirana_varijabla>
  </DomainObject.Predmet.StrankaNazivFormated>
  <DomainObject.Predmet.StrankaNazivFormatedOIB>
    <izvorni_sadrzaj>ILLUMINATIO d.o.o., OIB 54409411538,VJEROVNICI,EXPORTDRVO PROJEKTI d.o.o., OIB 06192319594</izvorni_sadrzaj>
    <derivirana_varijabla naziv="DomainObject.Predmet.StrankaNazivFormatedOIB_1">ILLUMINATIO d.o.o., OIB 54409411538,VJEROVNICI,EXPORTDRVO PROJEKTI d.o.o., OIB 06192319594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ILLUMINATIO d.o.o.</item>
      <item>VJEROVNICI</item>
      <item>EXPORTDRVO PROJEKTI d.o.o.</item>
    </izvorni_sadrzaj>
    <derivirana_varijabla naziv="DomainObject.Predmet.StrankaListFormated_1">
      <item>ILLUMINATIO d.o.o.</item>
      <item>VJEROVNICI</item>
      <item>EXPORTDRVO PROJEKTI d.o.o.</item>
    </derivirana_varijabla>
  </DomainObject.Predmet.StrankaListFormated>
  <DomainObject.Predmet.StrankaListFormatedOIB>
    <izvorni_sadrzaj>
      <item>ILLUMINATIO d.o.o., OIB 54409411538</item>
      <item>VJEROVNICI</item>
      <item>EXPORTDRVO PROJEKTI d.o.o., OIB 06192319594</item>
    </izvorni_sadrzaj>
    <derivirana_varijabla naziv="DomainObject.Predmet.StrankaListFormatedOIB_1">
      <item>ILLUMINATIO d.o.o., OIB 54409411538</item>
      <item>VJEROVNICI</item>
      <item>EXPORTDRVO PROJEKTI d.o.o., OIB 06192319594</item>
    </derivirana_varijabla>
  </DomainObject.Predmet.StrankaListFormatedOIB>
  <DomainObject.Predmet.StrankaListFormatedWithAdress>
    <izvorni_sadrzaj>
      <item>ILLUMINATIO d.o.o., Koranska 16, 10000 Zagreb</item>
      <item>VJEROVNICI</item>
      <item>EXPORTDRVO PROJEKTI d.o.o., Nova Ves 3, 10000 Zagreb</item>
    </izvorni_sadrzaj>
    <derivirana_varijabla naziv="DomainObject.Predmet.StrankaListFormatedWithAdress_1">
      <item>ILLUMINATIO d.o.o., Koranska 16, 10000 Zagreb</item>
      <item>VJEROVNICI</item>
      <item>EXPORTDRVO PROJEKTI d.o.o., Nova Ves 3, 10000 Zagreb</item>
    </derivirana_varijabla>
  </DomainObject.Predmet.StrankaListFormatedWithAdress>
  <DomainObject.Predmet.StrankaListFormatedWithAdressOIB>
    <izvorni_sadrzaj>
      <item>ILLUMINATIO d.o.o., OIB 54409411538, Koranska 16, 10000 Zagreb</item>
      <item>VJEROVNICI</item>
      <item>EXPORTDRVO PROJEKTI d.o.o., OIB 06192319594, Nova Ves 3, 10000 Zagreb</item>
    </izvorni_sadrzaj>
    <derivirana_varijabla naziv="DomainObject.Predmet.StrankaListFormatedWithAdressOIB_1">
      <item>ILLUMINATIO d.o.o., OIB 54409411538, Koranska 16, 10000 Zagreb</item>
      <item>VJEROVNICI</item>
      <item>EXPORTDRVO PROJEKTI d.o.o., OIB 06192319594, Nova Ves 3, 10000 Zagreb</item>
    </derivirana_varijabla>
  </DomainObject.Predmet.StrankaListFormatedWithAdressOIB>
  <DomainObject.Predmet.StrankaListNazivFormated>
    <izvorni_sadrzaj>
      <item>ILLUMINATIO d.o.o.</item>
      <item>VJEROVNICI</item>
      <item>EXPORTDRVO PROJEKTI d.o.o.</item>
    </izvorni_sadrzaj>
    <derivirana_varijabla naziv="DomainObject.Predmet.StrankaListNazivFormated_1">
      <item>ILLUMINATIO d.o.o.</item>
      <item>VJEROVNICI</item>
      <item>EXPORTDRVO PROJEKTI d.o.o.</item>
    </derivirana_varijabla>
  </DomainObject.Predmet.StrankaListNazivFormated>
  <DomainObject.Predmet.StrankaListNazivFormatedOIB>
    <izvorni_sadrzaj>
      <item>ILLUMINATIO d.o.o., OIB 54409411538</item>
      <item>VJEROVNICI</item>
      <item>EXPORTDRVO PROJEKTI d.o.o., OIB 06192319594</item>
    </izvorni_sadrzaj>
    <derivirana_varijabla naziv="DomainObject.Predmet.StrankaListNazivFormatedOIB_1">
      <item>ILLUMINATIO d.o.o., OIB 54409411538</item>
      <item>VJEROVNICI</item>
      <item>EXPORTDRVO PROJEKTI d.o.o., OIB 06192319594</item>
    </derivirana_varijabla>
  </DomainObject.Predmet.StrankaListNazivFormatedOIB>
  <DomainObject.Predmet.ProtuStrankaListFormated>
    <izvorni_sadrzaj>
      <item>ILLUMINATIO d.o.o. zastupanog po punomoćniku ALEKSANDAR PAWKOWICZ; dr. ANTON HOPFGARTNER</item>
    </izvorni_sadrzaj>
    <derivirana_varijabla naziv="DomainObject.Predmet.ProtuStrankaListFormated_1">
      <item>ILLUMINATIO d.o.o. zastupanog po punomoćniku ALEKSANDAR PAWKOWICZ; dr. ANTON HOPFGARTNER</item>
    </derivirana_varijabla>
  </DomainObject.Predmet.ProtuStrankaListFormated>
  <DomainObject.Predmet.ProtuStrankaListFormatedOIB>
    <izvorni_sadrzaj>
      <item>ILLUMINATIO d.o.o., OIB 54409411538 zastupanog po punomoćniku ALEKSANDAR PAWKOWICZ; dr. ANTON HOPFGARTNER</item>
    </izvorni_sadrzaj>
    <derivirana_varijabla naziv="DomainObject.Predmet.ProtuStrankaListFormatedOIB_1">
      <item>ILLUMINATIO d.o.o., OIB 54409411538 zastupanog po punomoćniku ALEKSANDAR PAWKOWICZ; dr. ANTON HOPFGARTNER</item>
    </derivirana_varijabla>
  </DomainObject.Predmet.ProtuStrankaListFormatedOIB>
  <DomainObject.Predmet.ProtuStrankaListFormatedWithAdress>
    <izvorni_sadrzaj>
      <item>ILLUMINATIO d.o.o., Koranska 16, 10000 Zagreb zastupanog po punomoćniku ALEKSANDAR PAWKOWICZ; dr. ANTON HOPFGARTNER</item>
    </izvorni_sadrzaj>
    <derivirana_varijabla naziv="DomainObject.Predmet.ProtuStrankaListFormatedWithAdress_1">
      <item>ILLUMINATIO d.o.o., Koranska 16, 10000 Zagreb zastupanog po punomoćniku ALEKSANDAR PAWKOWICZ; dr. ANTON HOPFGARTNER</item>
    </derivirana_varijabla>
  </DomainObject.Predmet.ProtuStrankaListFormatedWithAdress>
  <DomainObject.Predmet.ProtuStrankaListFormatedWithAdressOIB>
    <izvorni_sadrzaj>
      <item>ILLUMINATIO d.o.o., OIB 54409411538, Koranska 16, 10000 Zagreb zastupanog po punomoćniku ALEKSANDAR PAWKOWICZ; dr. ANTON HOPFGARTNER</item>
    </izvorni_sadrzaj>
    <derivirana_varijabla naziv="DomainObject.Predmet.ProtuStrankaListFormatedWithAdressOIB_1">
      <item>ILLUMINATIO d.o.o., OIB 54409411538, Koranska 16, 10000 Zagreb zastupanog po punomoćniku ALEKSANDAR PAWKOWICZ; dr. ANTON HOPFGARTNER</item>
    </derivirana_varijabla>
  </DomainObject.Predmet.ProtuStrankaListFormatedWithAdressOIB>
  <DomainObject.Predmet.ProtuStrankaListNazivFormated>
    <izvorni_sadrzaj>
      <item>ILLUMINATIO d.o.o.</item>
    </izvorni_sadrzaj>
    <derivirana_varijabla naziv="DomainObject.Predmet.ProtuStrankaListNazivFormated_1">
      <item>ILLUMINATIO d.o.o.</item>
    </derivirana_varijabla>
  </DomainObject.Predmet.ProtuStrankaListNazivFormated>
  <DomainObject.Predmet.ProtuStrankaListNazivFormatedOIB>
    <izvorni_sadrzaj>
      <item>ILLUMINATIO d.o.o., OIB 54409411538</item>
    </izvorni_sadrzaj>
    <derivirana_varijabla naziv="DomainObject.Predmet.ProtuStrankaListNazivFormatedOIB_1">
      <item>ILLUMINATIO d.o.o., OIB 54409411538</item>
    </derivirana_varijabla>
  </DomainObject.Predmet.ProtuStrankaListNazivFormatedOIB>
  <DomainObject.Predmet.OstaliListFormated>
    <izvorni_sadrzaj>
      <item>FINA ZAGREB</item>
      <item>VOLKSBANK d.d.</item>
      <item>ALEKSANDAR PAWKOWICZ punomoćnik sudionika u postupku ILLUMINATIO d.o.o.</item>
      <item>dr. ANTON HOPFGARTNER punomoćnik sudionika u postupku ILLUMINATIO d.o.o.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Formated_1">
      <item>FINA ZAGREB</item>
      <item>VOLKSBANK d.d.</item>
      <item>ALEKSANDAR PAWKOWICZ punomoćnik sudionika u postupku ILLUMINATIO d.o.o.</item>
      <item>dr. ANTON HOPFGARTNER punomoćnik sudionika u postupku ILLUMINATIO d.o.o.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Formated>
  <DomainObject.Predmet.OstaliListFormatedOIB>
    <izvorni_sadrzaj>
      <item>FINA ZAGREB, OIB 85821130368</item>
      <item>VOLKSBANK d.d., OIB 78427478595</item>
      <item>ALEKSANDAR PAWKOWICZ punomoćnik sudionika u postupku ILLUMINATIO d.o.o.</item>
      <item>dr. ANTON HOPFGARTNER punomoćnik sudionika u postupku ILLUMINATIO d.o.o.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FormatedOIB_1">
      <item>FINA ZAGREB, OIB 85821130368</item>
      <item>VOLKSBANK d.d., OIB 78427478595</item>
      <item>ALEKSANDAR PAWKOWICZ punomoćnik sudionika u postupku ILLUMINATIO d.o.o.</item>
      <item>dr. ANTON HOPFGARTNER punomoćnik sudionika u postupku ILLUMINATIO d.o.o.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FormatedOIB>
  <DomainObject.Predmet.OstaliListFormatedWithAdress>
    <izvorni_sadrzaj>
      <item>FINA ZAGREB</item>
      <item>VOLKSBANK d.d.,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Ulica Pavla Hatza 3, 10000 Zagreb</item>
      <item>MINISTARSTVO FINANCIJA RH,POREZNA UPRAVA ZAGREB,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Radnička cesta 1, 10000 Zagreb</item>
      <item>odvj. ALAN BALATINEC, Draškovićeva 13, 10000 Zagreb</item>
      <item>KONZUM  d.d., M. Čavića  1a, 10000 Zagreb</item>
      <item>odvj. ČASLAV ŽAJA, Medveščak 5, 10000 Zagreb</item>
      <item>OD MAMIĆ, PERIĆ, REBERSKI, RIMAC, Radnička c. 80, 10000 Zagreb</item>
      <item>VELMAR d.o.o.,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izvorni_sadrzaj>
    <derivirana_varijabla naziv="DomainObject.Predmet.OstaliListFormatedWithAdress_1">
      <item>FINA ZAGREB</item>
      <item>VOLKSBANK d.d.,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Ulica Pavla Hatza 3, 10000 Zagreb</item>
      <item>MINISTARSTVO FINANCIJA RH,POREZNA UPRAVA ZAGREB,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Radnička cesta 1, 10000 Zagreb</item>
      <item>odvj. ALAN BALATINEC, Draškovićeva 13, 10000 Zagreb</item>
      <item>KONZUM  d.d., M. Čavića  1a, 10000 Zagreb</item>
      <item>odvj. ČASLAV ŽAJA, Medveščak 5, 10000 Zagreb</item>
      <item>OD MAMIĆ, PERIĆ, REBERSKI, RIMAC, Radnička c. 80, 10000 Zagreb</item>
      <item>VELMAR d.o.o.,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derivirana_varijabla>
  </DomainObject.Predmet.OstaliListFormatedWithAdress>
  <DomainObject.Predmet.OstaliListFormatedWithAdressOIB>
    <izvorni_sadrzaj>
      <item>FINA ZAGREB, OIB 85821130368</item>
      <item>VOLKSBANK d.d., OIB 78427478595,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OIB 94511496457, Ulica Pavla Hatza 3, 10000 Zagreb</item>
      <item>MINISTARSTVO FINANCIJA RH,POREZNA UPRAVA ZAGREB, OIB 18683136487,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OIB 74364571096, Radnička cesta 1, 10000 Zagreb</item>
      <item>odvj. ALAN BALATINEC, Draškovićeva 13, 10000 Zagreb</item>
      <item>KONZUM  d.d., OIB 29955634590, M. Čavića  1a, 10000 Zagreb</item>
      <item>odvj. ČASLAV ŽAJA, Medveščak 5, 10000 Zagreb</item>
      <item>OD MAMIĆ, PERIĆ, REBERSKI, RIMAC, Radnička c. 80, 10000 Zagreb</item>
      <item>VELMAR d.o.o., OIB 79574012353,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OIB 37988832157,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izvorni_sadrzaj>
    <derivirana_varijabla naziv="DomainObject.Predmet.OstaliListFormatedWithAdressOIB_1">
      <item>FINA ZAGREB, OIB 85821130368</item>
      <item>VOLKSBANK d.d., OIB 78427478595,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OIB 94511496457, Ulica Pavla Hatza 3, 10000 Zagreb</item>
      <item>MINISTARSTVO FINANCIJA RH,POREZNA UPRAVA ZAGREB, OIB 18683136487,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OIB 74364571096, Radnička cesta 1, 10000 Zagreb</item>
      <item>odvj. ALAN BALATINEC, Draškovićeva 13, 10000 Zagreb</item>
      <item>KONZUM  d.d., OIB 29955634590, M. Čavića  1a, 10000 Zagreb</item>
      <item>odvj. ČASLAV ŽAJA, Medveščak 5, 10000 Zagreb</item>
      <item>OD MAMIĆ, PERIĆ, REBERSKI, RIMAC, Radnička c. 80, 10000 Zagreb</item>
      <item>VELMAR d.o.o., OIB 79574012353,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OIB 37988832157,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derivirana_varijabla>
  </DomainObject.Predmet.OstaliListFormatedWithAdressOIB>
  <DomainObject.Predmet.OstaliListNazivFormated>
    <izvorni_sadrzaj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NazivFormated_1"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NazivFormated>
  <DomainObject.Predmet.OstaliListNazivFormatedOIB>
    <izvorni_sadrzaj>
      <item>FINA ZAGREB, OIB 85821130368</item>
      <item>VOLKSBANK d.d., OIB 78427478595</item>
      <item>ALEKSANDAR PAWKOWICZ</item>
      <item>dr. ANTON HOPFGARTNER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NazivFormatedOIB_1">
      <item>FINA ZAGREB, OIB 85821130368</item>
      <item>VOLKSBANK d.d., OIB 78427478595</item>
      <item>ALEKSANDAR PAWKOWICZ</item>
      <item>dr. ANTON HOPFGARTNER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ILLUMINATIO d.o.o. i dr.</izvorni_sadrzaj>
    <derivirana_varijabla naziv="DomainObject.Predmet.StrankaIDrugi_1">ILLUMINATIO d.o.o. i dr.</derivirana_varijabla>
  </DomainObject.Predmet.StrankaIDrugi>
  <DomainObject.Predmet.ProtustrankaIDrugi>
    <izvorni_sadrzaj>ILLUMINATIO d.o.o.</izvorni_sadrzaj>
    <derivirana_varijabla naziv="DomainObject.Predmet.ProtustrankaIDrugi_1">ILLUMINATIO d.o.o.</derivirana_varijabla>
  </DomainObject.Predmet.ProtustrankaIDrugi>
  <DomainObject.Predmet.StrankaIDrugiAdressOIB>
    <izvorni_sadrzaj>ILLUMINATIO d.o.o., OIB 54409411538, Koranska 16, 10000 Zagreb i dr.</izvorni_sadrzaj>
    <derivirana_varijabla naziv="DomainObject.Predmet.StrankaIDrugiAdressOIB_1">ILLUMINATIO d.o.o., OIB 54409411538, Koranska 16, 10000 Zagreb i dr.</derivirana_varijabla>
  </DomainObject.Predmet.StrankaIDrugiAdressOIB>
  <DomainObject.Predmet.ProtustrankaIDrugiAdressOIB>
    <izvorni_sadrzaj>ILLUMINATIO d.o.o., OIB 54409411538, Koranska 16, 10000 Zagreb</izvorni_sadrzaj>
    <derivirana_varijabla naziv="DomainObject.Predmet.ProtustrankaIDrugiAdressOIB_1">ILLUMINATIO d.o.o., OIB 54409411538, Koranska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ILLUMINATIO d.o.o.</item>
      <item>ILLUMINATIO d.o.o.</item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VJEROVNICI</item>
      <item>VINKO KNEZOVIĆ, odvjetnik</item>
      <item>ZBOG PREBENDARA PRVOSTOLNE CRKVE ZAGREBAČKE</item>
      <item>TOMISLAV MARINOV, kod "Eksportdrvo projekti" d.o.o.</item>
      <item>EXPORTDRVO PROJEKTI d.o.o.</item>
      <item>KRISTIJAN KOVAČ</item>
    </izvorni_sadrzaj>
    <derivirana_varijabla naziv="DomainObject.Predmet.SudioniciListNaziv_1">
      <item>ILLUMINATIO d.o.o.</item>
      <item>ILLUMINATIO d.o.o.</item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VJEROVNICI</item>
      <item>VINKO KNEZOVIĆ, odvjetnik</item>
      <item>ZBOG PREBENDARA PRVOSTOLNE CRKVE ZAGREBAČKE</item>
      <item>TOMISLAV MARINOV, kod "Eksportdrvo projekti" d.o.o.</item>
      <item>EXPORTDRVO PROJEKTI d.o.o.</item>
      <item>KRISTIJAN KOVAČ</item>
    </derivirana_varijabla>
  </DomainObject.Predmet.SudioniciListNaziv>
  <DomainObject.Predmet.SudioniciListAdressOIB>
    <izvorni_sadrzaj>
      <item>ILLUMINATIO d.o.o., OIB 54409411538, Koranska 16,10000 Zagreb</item>
      <item>ILLUMINATIO d.o.o., OIB 54409411538, Koranska 16,10000 Zagreb</item>
      <item>FINA ZAGREB, OIB 85821130368</item>
      <item>VOLKSBANK d.d., OIB 78427478595, Varšavska 9,10000 Zagreb</item>
      <item>ALEKSANDAR PAWKOWICZ, Koranska 16,10000 Zagreb</item>
      <item>dr. ANTON HOPFGARTNER, Tkalčićeva 88,10000 Zagreb</item>
      <item>Nebojša Antolić, OIB 94511496457, Ulica Pavla Hatza 3,10000 Zagreb</item>
      <item>MINISTARSTVO FINANCIJA RH,POREZNA UPRAVA ZAGREB, OIB 18683136487, Av. Dubrovnik 32,10000 Zagreb</item>
      <item>odvj. JOSIP BAŽANT, J. J. Srossmayera 7/I,43000 Bjelovar</item>
      <item>odvj. JOSIPA DASOVIĆ, Šišićev 6,10000 Zagreb</item>
      <item>OD ŠAVORIĆ I PARTNERI, Gundulićeva 15,10000 Zagreb</item>
      <item>GRADSKA PLINARA ZAGREB-OPSKRBA d.o.o., OIB 74364571096, Radnička cesta 1,10000 Zagreb</item>
      <item>odvj. ALAN BALATINEC, Draškovićeva 13,10000 Zagreb</item>
      <item>KONZUM  d.d., OIB 29955634590, M. Čavića  1a,10000 Zagreb</item>
      <item>odvj. ČASLAV ŽAJA, Medveščak 5,10000 Zagreb</item>
      <item>OD MAMIĆ, PERIĆ, REBERSKI, RIMAC, Radnička c. 80,10000 Zagreb</item>
      <item>VELMAR d.o.o., OIB 79574012353, Našićka 1,10000 Zagreb</item>
      <item>OD GLINSKA I MIŠKOVIĆ d.o.o., Ul. grada Vukovara 296/F (Toranj Green gold VI/5),10000 Zagreb</item>
      <item>BLANKA PERIĆ, Stulićeva 2,10000 Zagreb</item>
      <item>PROPERTY SOLUTIONS s.r.o., ČEŠKA</item>
      <item>AGENCIJA ZA OSIGURANJE RADNIČKIH POTRAŽIVANJA U SLUČAJU STEČAJA POSLODAVACA, Frankopanska 11/I,10000 Zagreb</item>
      <item>OD BUDIMIR &amp; METER, Tkalčićeva 88/2,10000 Zagreb</item>
      <item>KOVAČ &amp; PARTNERI d.o.o., OIB 37988832157, Šoštarićeva 10,10000 Zagreb</item>
      <item>BLANKA PERIĆ, Stulićeva 2,10000 Zagreb</item>
      <item>DESANKA VRANJICAN, odvjetnica, Boškovićeva 21,10000 Zagreb</item>
      <item>Zagrebački holding d.o.o., Podružnica Čistoća, Radnička c. 82,10000 Zagreb</item>
      <item>DARIO BUDIMIR, odvjetnik, Tkalčićeva 88/a,10000 Zagreb</item>
      <item>VJEROVNICI</item>
      <item>VINKO KNEZOVIĆ, odvjetnik, Vinogradska 1/II,10000 Zagreb</item>
      <item>ZBOG PREBENDARA PRVOSTOLNE CRKVE ZAGREBAČKE, Nova Ves 3,10000 Zagreb</item>
      <item>TOMISLAV MARINOV, kod "Eksportdrvo projekti" d.o.o., Nova Ves 3,10000 Zagreb</item>
      <item>EXPORTDRVO PROJEKTI d.o.o., OIB 06192319594, Nova Ves 3,10000 Zagreb</item>
      <item>KRISTIJAN KOVAČ, IVANA LUČIĆA 2/A,10000 Zagreb</item>
    </izvorni_sadrzaj>
    <derivirana_varijabla naziv="DomainObject.Predmet.SudioniciListAdressOIB_1">
      <item>ILLUMINATIO d.o.o., OIB 54409411538, Koranska 16,10000 Zagreb</item>
      <item>ILLUMINATIO d.o.o., OIB 54409411538, Koranska 16,10000 Zagreb</item>
      <item>FINA ZAGREB, OIB 85821130368</item>
      <item>VOLKSBANK d.d., OIB 78427478595, Varšavska 9,10000 Zagreb</item>
      <item>ALEKSANDAR PAWKOWICZ, Koranska 16,10000 Zagreb</item>
      <item>dr. ANTON HOPFGARTNER, Tkalčićeva 88,10000 Zagreb</item>
      <item>Nebojša Antolić, OIB 94511496457, Ulica Pavla Hatza 3,10000 Zagreb</item>
      <item>MINISTARSTVO FINANCIJA RH,POREZNA UPRAVA ZAGREB, OIB 18683136487, Av. Dubrovnik 32,10000 Zagreb</item>
      <item>odvj. JOSIP BAŽANT, J. J. Srossmayera 7/I,43000 Bjelovar</item>
      <item>odvj. JOSIPA DASOVIĆ, Šišićev 6,10000 Zagreb</item>
      <item>OD ŠAVORIĆ I PARTNERI, Gundulićeva 15,10000 Zagreb</item>
      <item>GRADSKA PLINARA ZAGREB-OPSKRBA d.o.o., OIB 74364571096, Radnička cesta 1,10000 Zagreb</item>
      <item>odvj. ALAN BALATINEC, Draškovićeva 13,10000 Zagreb</item>
      <item>KONZUM  d.d., OIB 29955634590, M. Čavića  1a,10000 Zagreb</item>
      <item>odvj. ČASLAV ŽAJA, Medveščak 5,10000 Zagreb</item>
      <item>OD MAMIĆ, PERIĆ, REBERSKI, RIMAC, Radnička c. 80,10000 Zagreb</item>
      <item>VELMAR d.o.o., OIB 79574012353, Našićka 1,10000 Zagreb</item>
      <item>OD GLINSKA I MIŠKOVIĆ d.o.o., Ul. grada Vukovara 296/F (Toranj Green gold VI/5),10000 Zagreb</item>
      <item>BLANKA PERIĆ, Stulićeva 2,10000 Zagreb</item>
      <item>PROPERTY SOLUTIONS s.r.o., ČEŠKA</item>
      <item>AGENCIJA ZA OSIGURANJE RADNIČKIH POTRAŽIVANJA U SLUČAJU STEČAJA POSLODAVACA, Frankopanska 11/I,10000 Zagreb</item>
      <item>OD BUDIMIR &amp; METER, Tkalčićeva 88/2,10000 Zagreb</item>
      <item>KOVAČ &amp; PARTNERI d.o.o., OIB 37988832157, Šoštarićeva 10,10000 Zagreb</item>
      <item>BLANKA PERIĆ, Stulićeva 2,10000 Zagreb</item>
      <item>DESANKA VRANJICAN, odvjetnica, Boškovićeva 21,10000 Zagreb</item>
      <item>Zagrebački holding d.o.o., Podružnica Čistoća, Radnička c. 82,10000 Zagreb</item>
      <item>DARIO BUDIMIR, odvjetnik, Tkalčićeva 88/a,10000 Zagreb</item>
      <item>VJEROVNICI</item>
      <item>VINKO KNEZOVIĆ, odvjetnik, Vinogradska 1/II,10000 Zagreb</item>
      <item>ZBOG PREBENDARA PRVOSTOLNE CRKVE ZAGREBAČKE, Nova Ves 3,10000 Zagreb</item>
      <item>TOMISLAV MARINOV, kod "Eksportdrvo projekti" d.o.o., Nova Ves 3,10000 Zagreb</item>
      <item>EXPORTDRVO PROJEKTI d.o.o., OIB 06192319594, Nova Ves 3,10000 Zagreb</item>
      <item>KRISTIJAN KOVAČ,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54409411538</item>
      <item>, OIB 54409411538</item>
      <item>, OIB 85821130368</item>
      <item>, OIB 78427478595</item>
      <item>, OIB null</item>
      <item>, OIB null</item>
      <item>, OIB 94511496457</item>
      <item>, OIB 18683136487</item>
      <item>, OIB null</item>
      <item>, OIB null</item>
      <item>, OIB null</item>
      <item>, OIB 74364571096</item>
      <item>, OIB null</item>
      <item>, OIB 29955634590</item>
      <item>, OIB null</item>
      <item>, OIB null</item>
      <item>, OIB 79574012353</item>
      <item>, OIB null</item>
      <item>, OIB null</item>
      <item>, OIB null</item>
      <item>, OIB null</item>
      <item>, OIB null</item>
      <item>, OIB 37988832157</item>
      <item>, OIB null</item>
      <item>, OIB null</item>
      <item>, OIB null</item>
      <item>, OIB null</item>
      <item>, OIB null</item>
      <item>, OIB null</item>
      <item>, OIB null</item>
      <item>, OIB null</item>
      <item>, OIB 06192319594</item>
      <item>, OIB null</item>
    </izvorni_sadrzaj>
    <derivirana_varijabla naziv="DomainObject.Predmet.SudioniciListNazivOIB_1">
      <item>, OIB 54409411538</item>
      <item>, OIB 54409411538</item>
      <item>, OIB 85821130368</item>
      <item>, OIB 78427478595</item>
      <item>, OIB null</item>
      <item>, OIB null</item>
      <item>, OIB 94511496457</item>
      <item>, OIB 18683136487</item>
      <item>, OIB null</item>
      <item>, OIB null</item>
      <item>, OIB null</item>
      <item>, OIB 74364571096</item>
      <item>, OIB null</item>
      <item>, OIB 29955634590</item>
      <item>, OIB null</item>
      <item>, OIB null</item>
      <item>, OIB 79574012353</item>
      <item>, OIB null</item>
      <item>, OIB null</item>
      <item>, OIB null</item>
      <item>, OIB null</item>
      <item>, OIB null</item>
      <item>, OIB 37988832157</item>
      <item>, OIB null</item>
      <item>, OIB null</item>
      <item>, OIB null</item>
      <item>, OIB null</item>
      <item>, OIB null</item>
      <item>, OIB null</item>
      <item>, OIB null</item>
      <item>, OIB null</item>
      <item>, OIB 06192319594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862</properties:Characters>
  <properties:Lines>41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2017-03-09T12:07:00Z</dcterms:created>
  <dc:creator>butiganl</dc:creator>
  <cp:lastModifiedBy>Valentina Kranjčić</cp:lastModifiedBy>
  <cp:lastPrinted>2017-03-09T12:08:00Z</cp:lastPrinted>
  <dcterms:modified xmlns:xsi="http://www.w3.org/2001/XMLSchema-instance" xsi:type="dcterms:W3CDTF">2017-03-09T12:20:00Z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