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c8a8f" w14:paraId="bac8a8f" w:rsidRDefault="005311C7" w:rsidP="00910611" w:rsidR="005311C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11C7" w:rsidP="00910611" w:rsidR="005311C7">
      <w:r>
        <w:rPr>
          <w:rFonts w:eastAsia="MS Mincho"/>
        </w:rPr>
        <w:t xml:space="preserve">   REPUBLIKA HRVATSKA</w:t>
      </w:r>
    </w:p>
    <w:p w:rsidRDefault="005311C7" w:rsidP="00910611" w:rsidR="005311C7">
      <w:r>
        <w:rPr>
          <w:rFonts w:eastAsia="MS Mincho"/>
        </w:rPr>
        <w:t>TRGOVAČKI SUD U RIJECI</w:t>
      </w:r>
    </w:p>
    <w:p w:rsidRDefault="005311C7" w:rsidR="005311C7" w:rsidRPr="00910611">
      <w:pPr>
        <w:rPr>
          <w:rFonts w:eastAsia="MS Mincho"/>
        </w:rPr>
      </w:pPr>
      <w:r>
        <w:rPr>
          <w:rFonts w:eastAsia="MS Mincho"/>
        </w:rPr>
        <w:t xml:space="preserve">      Rijeka, Zadarska 1 i 3</w:t>
      </w:r>
    </w:p>
    <w:p w:rsidRDefault="005311C7" w:rsidP="00910611" w:rsidR="005311C7"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253285">
        <w:t>19. siječnja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A073DD" w:rsidRPr="00A073DD">
        <w:t>Ivan</w:t>
      </w:r>
      <w:r w:rsidR="00A073DD">
        <w:t>u</w:t>
      </w:r>
      <w:r w:rsidR="00A073DD" w:rsidRPr="00A073DD">
        <w:t xml:space="preserve"> Puhalo iz Rijeke, A. B. Šimića 48, OIB 9486272692</w:t>
      </w:r>
      <w:r w:rsidR="00A073DD">
        <w:t xml:space="preserve">1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A073DD" w:rsidRPr="00A073DD">
        <w:t>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A073DD" w:rsidRPr="00A073DD">
        <w:t>Ivan Puhalo iz Rijeke, A. B. Šimića 48, OIB 94862726921</w:t>
      </w:r>
      <w:r w:rsidR="00A073DD">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A073DD">
        <w:rPr>
          <w:b/>
        </w:rPr>
        <w:t>67.250</w:t>
      </w:r>
      <w:r w:rsidR="00B135A2">
        <w:rPr>
          <w:b/>
        </w:rPr>
        <w:t>,</w:t>
      </w:r>
      <w:r w:rsidR="007F422B">
        <w:rPr>
          <w:b/>
        </w:rPr>
        <w:t>00</w:t>
      </w:r>
      <w:r w:rsidRPr="00990987">
        <w:rPr>
          <w:b/>
        </w:rPr>
        <w:t xml:space="preserve"> kn</w:t>
      </w:r>
      <w:r w:rsidRPr="001468EB">
        <w:t xml:space="preserve"> (slovima:</w:t>
      </w:r>
      <w:r w:rsidR="00F03521">
        <w:t xml:space="preserve"> </w:t>
      </w:r>
      <w:r w:rsidR="00A073DD">
        <w:t>šezdesetsedamtisuća dvjetopedesetkuna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A073DD" w:rsidRPr="00A073DD">
        <w:t>Ivan</w:t>
      </w:r>
      <w:r w:rsidR="00A073DD">
        <w:t>a</w:t>
      </w:r>
      <w:r w:rsidR="00A073DD" w:rsidRPr="00A073DD">
        <w:t xml:space="preserve"> Puhalo iz Rijeke, A. B. Šimića 48, OIB 94862726921</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A073DD" w:rsidRPr="00A073DD">
        <w:t>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BC6AC6">
        <w:t>1</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B135A2">
        <w:t>1</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A073DD" w:rsidRPr="00A073DD">
        <w:t>zemljišnoknjižni odjel u Novom Vinodolskom, k.č.br. 16521/12 stambeno – poslovna zgrada, površine 166 čhv, 597 m2, upisana u zk.ul. 5678, k.o. Novi, u naravi objekt "Lucija" i to: 1. etaža:  2109/139027, 1. posebni dio zgrade sagrađene na k.č.br. 16521/12, prizemlje: lokal br. 1, neto korisne površine 21,09 m2</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AC27DB">
        <w:t>12</w:t>
      </w:r>
      <w:r w:rsidR="00641412">
        <w:t xml:space="preserve">. </w:t>
      </w:r>
      <w:r w:rsidR="00AC27DB">
        <w:t>studenoga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AC27DB">
        <w:t>1</w:t>
      </w:r>
      <w:r w:rsidR="00B135A2">
        <w:t>2</w:t>
      </w:r>
      <w:r w:rsidR="00FD04F3">
        <w:t xml:space="preserve">. </w:t>
      </w:r>
      <w:r w:rsidR="00AC27DB">
        <w:t>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AC27DB">
        <w:t>13. studenoga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 xml:space="preserve">odi Hrvatska </w:t>
      </w:r>
      <w:r w:rsidR="0081693F">
        <w:lastRenderedPageBreak/>
        <w:t>gospodarska komora</w:t>
      </w:r>
      <w:r w:rsidR="00AC27DB">
        <w:t>, Jutarnjem listu</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AC27DB">
        <w:t>19. siječnja</w:t>
      </w:r>
      <w:r w:rsidR="001468EB" w:rsidRPr="00517C82">
        <w:t xml:space="preserve"> 201</w:t>
      </w:r>
      <w:r w:rsidR="00AC27DB">
        <w:t>6</w:t>
      </w:r>
      <w:r w:rsidR="007436ED">
        <w:t>. godine</w:t>
      </w:r>
      <w:r w:rsidR="001468EB" w:rsidRPr="00517C82">
        <w:t>, ponuditelj</w:t>
      </w:r>
      <w:r w:rsidR="00197A74">
        <w:t xml:space="preserve"> </w:t>
      </w:r>
      <w:r w:rsidR="00A073DD" w:rsidRPr="00A073DD">
        <w:t>Ivan Puhalo iz Rijeke, A. B. Šimića 48</w:t>
      </w:r>
      <w:r w:rsidR="00253285" w:rsidRPr="00253285">
        <w:t xml:space="preserve">, </w:t>
      </w:r>
      <w:r w:rsidR="00B3109D">
        <w:t>dao je</w:t>
      </w:r>
      <w:r w:rsidR="00197A74">
        <w:t xml:space="preserve"> </w:t>
      </w:r>
      <w:r w:rsidR="00AC27DB">
        <w:t xml:space="preserve">najpovoljniju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A073DD">
        <w:t>57</w:t>
      </w:r>
      <w:r w:rsidR="00AC27DB">
        <w:t>.000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A073DD">
        <w:t>14.250</w:t>
      </w:r>
      <w:r w:rsidR="00A073DD" w:rsidRPr="00A073DD">
        <w:t>,00 kn, što sveukupno iznosi</w:t>
      </w:r>
      <w:r w:rsidR="00A073DD">
        <w:t xml:space="preserve"> 71.250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253285">
        <w:rPr>
          <w:b/>
        </w:rPr>
        <w:t>19. siječnja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A073DD" w:rsidRPr="00A073DD">
        <w:rPr>
          <w:sz w:val="22"/>
        </w:rPr>
        <w:t>Ivan Puhalo iz Rijeke, A. B. Šimića 48, OIB 94862726921</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253285">
        <w:rPr>
          <w:sz w:val="20"/>
          <w:szCs w:val="20"/>
        </w:rPr>
        <w:t>19.01.2016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11C7">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A073DD">
      <w:t>696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1C7"/>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311C7"/>
    <w:rPr>
      <w:color w:val="808080"/>
      <w:bdr w:space="0" w:sz="0" w:color="auto" w:val="none"/>
      <w:shd w:fill="auto" w:color="auto" w:val="clear"/>
    </w:rPr>
  </w:style>
  <w:style w:customStyle="true" w:styleId="eSPISCCParagraphDefaultFont" w:type="character">
    <w:name w:val="eSPIS_CC_Paragraph Default Font"/>
    <w:basedOn w:val="Zadanifontodlomka"/>
    <w:rsid w:val="005311C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311C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311C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311C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311C7"/>
    <w:rPr>
      <w:color w:val="808080"/>
      <w:bdr w:color="auto" w:space="0" w:sz="0" w:val="none"/>
      <w:shd w:color="auto" w:fill="auto" w:val="clear"/>
    </w:rPr>
  </w:style>
  <w:style w:customStyle="1" w:styleId="eSPISCCParagraphDefaultFont" w:type="character">
    <w:name w:val="eSPIS_CC_Paragraph Default Font"/>
    <w:basedOn w:val="Zadanifontodlomka"/>
    <w:rsid w:val="005311C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311C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311C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311C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C0120-F0E9-4E3D-B77D-44BE676E30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1602</properties:Words>
  <properties:Characters>9170</properties:Characters>
  <properties:Lines>179</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2016-01-19T12:38:00Z</dcterms:created>
  <dc:creator>dcmelik</dc:creator>
  <cp:lastModifiedBy>Jasna Radulović</cp:lastModifiedBy>
  <cp:lastPrinted>2015-12-15T09:39:00Z</cp:lastPrinted>
  <dcterms:modified xmlns:xsi="http://www.w3.org/2001/XMLSchema-instance" xsi:type="dcterms:W3CDTF">2016-01-19T12:40:00Z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