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93f6" w14:paraId="7a893f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DA4DF4" w:rsidRPr="009A2CA4">
        <w:rPr>
          <w:lang w:val="hr-HR"/>
        </w:rPr>
        <w:t>ROMANO MATIĆ TRANSPORT, d.o.o., Stobreč (Grad Split), Mandićeva 120., OIB: 19625295312,  MBS: 060273215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35A20">
        <w:rPr>
          <w:lang w:val="hr-HR"/>
        </w:rPr>
        <w:t>27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DA4DF4" w:rsidRPr="009A2CA4">
        <w:rPr>
          <w:lang w:val="hr-HR"/>
        </w:rPr>
        <w:t>ROMANO MATIĆ TRANSPORT, d.o.o., Stobreč (Grad Split), Mandićeva 120., OIB: 19625295312,  MBS: 060273215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35A20">
        <w:rPr>
          <w:lang w:val="hr-HR"/>
        </w:rPr>
        <w:t>27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AC724E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AC724E">
        <w:t>Ivan Gjurašić, Zagreb, Petrinjska 28, OIB: 66025260916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DA4DF4" w:rsidRPr="009A2CA4">
        <w:rPr>
          <w:lang w:val="hr-HR"/>
        </w:rPr>
        <w:t>ROMANO MATIĆ TRANSPORT, d.o.o., Stobreč (Grad Split), Mandićeva 120., OIB: 19625295312,  MBS: 060273215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6B7F03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DA4DF4" w:rsidRPr="009A2CA4">
        <w:rPr>
          <w:lang w:val="hr-HR"/>
        </w:rPr>
        <w:t>ROMANO MATIĆ TRANSPORT, d.o.o., Stobreč (Grad Split), Mandićeva 120., OIB: 19625295312,  MBS: 060273215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A4DF4">
        <w:rPr>
          <w:lang w:val="hr-HR"/>
        </w:rPr>
        <w:t>663</w:t>
      </w:r>
      <w:r w:rsidR="00DA4DF4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DA4DF4">
        <w:rPr>
          <w:lang w:val="hr-HR"/>
        </w:rPr>
        <w:t>4.851</w:t>
      </w:r>
      <w:r w:rsidR="00DA4DF4" w:rsidRPr="008F0183">
        <w:rPr>
          <w:lang w:val="hr-HR"/>
        </w:rPr>
        <w:t>,</w:t>
      </w:r>
      <w:r w:rsidR="00DA4DF4">
        <w:rPr>
          <w:lang w:val="hr-HR"/>
        </w:rPr>
        <w:t>46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35968">
        <w:rPr>
          <w:b/>
          <w:lang w:val="hr-HR"/>
        </w:rPr>
        <w:t>21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AC724E">
      <w:pPr>
        <w:jc w:val="both"/>
        <w:rPr>
          <w:sz w:val="20"/>
          <w:szCs w:val="20"/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35A20">
        <w:rPr>
          <w:lang w:val="hr-HR"/>
        </w:rPr>
        <w:t>27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 w:rsidRPr="00AC724E">
      <w:pPr>
        <w:ind w:left="6372"/>
        <w:rPr>
          <w:sz w:val="16"/>
          <w:szCs w:val="16"/>
        </w:rPr>
      </w:pPr>
    </w:p>
    <w:p w:rsidRDefault="00497EB4" w:rsidP="00AC724E" w:rsidR="008227DA" w:rsidRPr="001E0105">
      <w:pPr>
        <w:ind w:left="6372"/>
      </w:pPr>
      <w:r>
        <w:t>Goran Radanović</w:t>
      </w: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 w:rsidRPr="00AC724E">
      <w:pPr>
        <w:jc w:val="both"/>
        <w:rPr>
          <w:sz w:val="8"/>
          <w:szCs w:val="8"/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C59D5" w:rsidRPr="005C59D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A4DF4">
      <w:t>2074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A4DF4">
      <w:t>2074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59D5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C724E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9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59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59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59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9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59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59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59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St-2074/2015</izvorni_sadrzaj>
    <derivirana_varijabla naziv="DomainObject.Predmet.OznakaBroj_1">St-2074/2015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ROMANO MATIĆ TRANSPORT, d.o.o. za usluge prijevoza</izvorni_sadrzaj>
    <derivirana_varijabla naziv="DomainObject.Predmet.ProtustrankaFormated_1">  ROMANO MATIĆ TRANSPORT, d.o.o. za usluge prijevoza</derivirana_varijabla>
  </DomainObject.Predmet.ProtustrankaFormated>
  <DomainObject.Predmet.ProtustrankaFormatedOIB>
    <izvorni_sadrzaj>  ROMANO MATIĆ TRANSPORT, d.o.o. za usluge prijevoza, OIB 19625295312</izvorni_sadrzaj>
    <derivirana_varijabla naziv="DomainObject.Predmet.ProtustrankaFormatedOIB_1">  ROMANO MATIĆ TRANSPORT, d.o.o. za usluge prijevoza, OIB 19625295312</derivirana_varijabla>
  </DomainObject.Predmet.ProtustrankaFormatedOIB>
  <DomainObject.Predmet.ProtustrankaFormatedWithAdress>
    <izvorni_sadrzaj> ROMANO MATIĆ TRANSPORT, d.o.o. za usluge prijevoza, Mandićeva 120., 21311 Stobreč</izvorni_sadrzaj>
    <derivirana_varijabla naziv="DomainObject.Predmet.ProtustrankaFormatedWithAdress_1"> ROMANO MATIĆ TRANSPORT, d.o.o. za usluge prijevoza, Mandićeva 120., 21311 Stobreč</derivirana_varijabla>
  </DomainObject.Predmet.ProtustrankaFormatedWithAdress>
  <DomainObject.Predmet.ProtustrankaFormatedWithAdressOIB>
    <izvorni_sadrzaj> ROMANO MATIĆ TRANSPORT, d.o.o. za usluge prijevoza, OIB 19625295312, Mandićeva 120., 21311 Stobreč</izvorni_sadrzaj>
    <derivirana_varijabla naziv="DomainObject.Predmet.ProtustrankaFormatedWithAdressOIB_1"> ROMANO MATIĆ TRANSPORT, d.o.o. za usluge prijevoza, OIB 19625295312, Mandićeva 120., 21311 Stobreč</derivirana_varijabla>
  </DomainObject.Predmet.ProtustrankaFormatedWithAdressOIB>
  <DomainObject.Predmet.ProtustrankaWithAdress>
    <izvorni_sadrzaj>ROMANO MATIĆ TRANSPORT, d.o.o. za usluge prijevoza Mandićeva 120., 21311 Stobreč</izvorni_sadrzaj>
    <derivirana_varijabla naziv="DomainObject.Predmet.ProtustrankaWithAdress_1">ROMANO MATIĆ TRANSPORT, d.o.o. za usluge prijevoza Mandićeva 120., 21311 Stobreč</derivirana_varijabla>
  </DomainObject.Predmet.ProtustrankaWithAdress>
  <DomainObject.Predmet.ProtustrankaWithAdressOIB>
    <izvorni_sadrzaj>ROMANO MATIĆ TRANSPORT, d.o.o. za usluge prijevoza, OIB 19625295312, Mandićeva 120., 21311 Stobreč</izvorni_sadrzaj>
    <derivirana_varijabla naziv="DomainObject.Predmet.ProtustrankaWithAdressOIB_1">ROMANO MATIĆ TRANSPORT, d.o.o. za usluge prijevoza, OIB 19625295312, Mandićeva 120., 21311 Stobreč</derivirana_varijabla>
  </DomainObject.Predmet.ProtustrankaWithAdressOIB>
  <DomainObject.Predmet.ProtustrankaNazivFormated>
    <izvorni_sadrzaj>ROMANO MATIĆ TRANSPORT, d.o.o. za usluge prijevoza</izvorni_sadrzaj>
    <derivirana_varijabla naziv="DomainObject.Predmet.ProtustrankaNazivFormated_1">ROMANO MATIĆ TRANSPORT, d.o.o. za usluge prijevoza</derivirana_varijabla>
  </DomainObject.Predmet.ProtustrankaNazivFormated>
  <DomainObject.Predmet.ProtustrankaNazivFormatedOIB>
    <izvorni_sadrzaj>ROMANO MATIĆ TRANSPORT, d.o.o. za usluge prijevoza, OIB 19625295312</izvorni_sadrzaj>
    <derivirana_varijabla naziv="DomainObject.Predmet.ProtustrankaNazivFormatedOIB_1">ROMANO MATIĆ TRANSPORT, d.o.o. za usluge prijevoza, OIB 19625295312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4851.46</izvorni_sadrzaj>
    <derivirana_varijabla naziv="DomainObject.Predmet.TrenutnaVrijednost_1">4851.46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ROMANO MATIĆ TRANSPORT, d.o.o. za usluge prijevoza</item>
    </izvorni_sadrzaj>
    <derivirana_varijabla naziv="DomainObject.Predmet.ProtuStrankaListFormated_1">
      <item>ROMANO MATIĆ TRANSPORT, d.o.o. za usluge prijevoza</item>
    </derivirana_varijabla>
  </DomainObject.Predmet.ProtuStrankaListFormated>
  <DomainObject.Predmet.ProtuStrankaListFormatedOIB>
    <izvorni_sadrzaj>
      <item>ROMANO MATIĆ TRANSPORT, d.o.o. za usluge prijevoza, OIB 19625295312</item>
    </izvorni_sadrzaj>
    <derivirana_varijabla naziv="DomainObject.Predmet.ProtuStrankaListFormatedOIB_1">
      <item>ROMANO MATIĆ TRANSPORT, d.o.o. za usluge prijevoza, OIB 19625295312</item>
    </derivirana_varijabla>
  </DomainObject.Predmet.ProtuStrankaListFormatedOIB>
  <DomainObject.Predmet.ProtuStrankaListFormatedWithAdress>
    <izvorni_sadrzaj>
      <item>ROMANO MATIĆ TRANSPORT, d.o.o. za usluge prijevoza, Mandićeva 120., 21311 Stobreč</item>
    </izvorni_sadrzaj>
    <derivirana_varijabla naziv="DomainObject.Predmet.ProtuStrankaListFormatedWithAdress_1">
      <item>ROMANO MATIĆ TRANSPORT, d.o.o. za usluge prijevoza, Mandićeva 120., 21311 Stobreč</item>
    </derivirana_varijabla>
  </DomainObject.Predmet.ProtuStrankaListFormatedWithAdress>
  <DomainObject.Predmet.ProtuStrankaListFormatedWithAdressOIB>
    <izvorni_sadrzaj>
      <item>ROMANO MATIĆ TRANSPORT, d.o.o. za usluge prijevoza, OIB 19625295312, Mandićeva 120., 21311 Stobreč</item>
    </izvorni_sadrzaj>
    <derivirana_varijabla naziv="DomainObject.Predmet.ProtuStrankaListFormatedWithAdressOIB_1">
      <item>ROMANO MATIĆ TRANSPORT, d.o.o. za usluge prijevoza, OIB 19625295312, Mandićeva 120., 21311 Stobreč</item>
    </derivirana_varijabla>
  </DomainObject.Predmet.ProtuStrankaListFormatedWithAdressOIB>
  <DomainObject.Predmet.ProtuStrankaListNazivFormated>
    <izvorni_sadrzaj>
      <item>ROMANO MATIĆ TRANSPORT, d.o.o. za usluge prijevoza</item>
    </izvorni_sadrzaj>
    <derivirana_varijabla naziv="DomainObject.Predmet.ProtuStrankaListNazivFormated_1">
      <item>ROMANO MATIĆ TRANSPORT, d.o.o. za usluge prijevoza</item>
    </derivirana_varijabla>
  </DomainObject.Predmet.ProtuStrankaListNazivFormated>
  <DomainObject.Predmet.ProtuStrankaListNazivFormatedOIB>
    <izvorni_sadrzaj>
      <item>ROMANO MATIĆ TRANSPORT, d.o.o. za usluge prijevoza, OIB 19625295312</item>
    </izvorni_sadrzaj>
    <derivirana_varijabla naziv="DomainObject.Predmet.ProtuStrankaListNazivFormatedOIB_1">
      <item>ROMANO MATIĆ TRANSPORT, d.o.o. za usluge prijevoza, OIB 19625295312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ROMANO MATIĆ TRANSPORT, d.o.o. za usluge prijevoza</izvorni_sadrzaj>
    <derivirana_varijabla naziv="DomainObject.Predmet.ProtustrankaIDrugi_1">ROMANO MATIĆ TRANSPORT, d.o.o. za usluge prijevoza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ROMANO MATIĆ TRANSPORT, d.o.o. za usluge prijevoza, OIB 19625295312, Mandićeva 120., 21311 Stobreč</izvorni_sadrzaj>
    <derivirana_varijabla naziv="DomainObject.Predmet.ProtustrankaIDrugiAdressOIB_1">ROMANO MATIĆ TRANSPORT, d.o.o. za usluge prijevoza, OIB 19625295312, Mandićeva 120.,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ROMANO MATIĆ TRANSPORT, d.o.o. za usluge prijevoza</item>
      <item>FINANCIJSKA AGENCIJA, RC SPLIT</item>
    </izvorni_sadrzaj>
    <derivirana_varijabla naziv="DomainObject.Predmet.SudioniciListNaziv_1">
      <item>ROMANO MATIĆ TRANSPORT, d.o.o. za usluge prijevoza</item>
      <item>FINANCIJSKA AGENCIJA, RC SPLIT</item>
    </derivirana_varijabla>
  </DomainObject.Predmet.SudioniciListNaziv>
  <DomainObject.Predmet.SudioniciListAdressOIB>
    <izvorni_sadrzaj>
      <item>ROMANO MATIĆ TRANSPORT, d.o.o. za usluge prijevoza, OIB 19625295312, Mandićeva 120.,21311 Stobreč</item>
      <item>FINANCIJSKA AGENCIJA, RC SPLIT, OIB 85821130368, Mažuranićevo šetalište 24 b,21000 Split</item>
    </izvorni_sadrzaj>
    <derivirana_varijabla naziv="DomainObject.Predmet.SudioniciListAdressOIB_1">
      <item>ROMANO MATIĆ TRANSPORT, d.o.o. za usluge prijevoza, OIB 19625295312, Mandićeva 120.,21311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19625295312</item>
      <item>, OIB 85821130368</item>
    </izvorni_sadrzaj>
    <derivirana_varijabla naziv="DomainObject.Predmet.SudioniciListNazivOIB_1">
      <item>, OIB 19625295312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0B2DE-AE38-426D-A309-472054683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4333</properties:Characters>
  <properties:Lines>110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2016-06-24T11:57:00Z</dcterms:created>
  <dc:creator>wsadmin</dc:creator>
  <cp:lastModifiedBy>Goran Radanović</cp:lastModifiedBy>
  <cp:lastPrinted>2016-06-27T10:13:00Z</cp:lastPrinted>
  <dcterms:modified xmlns:xsi="http://www.w3.org/2001/XMLSchema-instance" xsi:type="dcterms:W3CDTF">2016-06-27T10:21:00Z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