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5538" w14:paraId="3725538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A563B9" w:rsidP="00294B9F" w:rsidR="00A563B9" w:rsidRPr="00A563B9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Default="00F15066" w:rsidP="00294B9F" w:rsidR="00F15066" w:rsidRPr="00B82206">
      <w:pPr>
        <w:pStyle w:val="Naslov1"/>
        <w:tabs>
          <w:tab w:pos="0" w:val="left"/>
          <w:tab w:pos="4536" w:val="left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Default="00511B47" w:rsidP="00F15066" w:rsidR="00F15066" w:rsidRPr="00B82206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r w:rsidR="00294B9F">
        <w:rPr>
          <w:b/>
          <w:szCs w:val="24"/>
        </w:rPr>
        <w:t>Ulica gra</w:t>
      </w:r>
      <w:r w:rsidR="00F15066" w:rsidRPr="00B82206">
        <w:rPr>
          <w:b/>
          <w:szCs w:val="24"/>
        </w:rPr>
        <w:t>da Vukovara 84</w:t>
      </w:r>
    </w:p>
    <w:p w:rsidRDefault="00F15066" w:rsidP="00F15066" w:rsidR="00F15066" w:rsidRPr="00B82206">
      <w:pPr>
        <w:tabs>
          <w:tab w:pos="0" w:val="left"/>
        </w:tabs>
        <w:ind w:hanging="4678" w:right="-51" w:left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Default="00F15066" w:rsidP="00F15066" w:rsidR="00F15066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F15066" w:rsidP="00F15066" w:rsidR="00F15066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R o č i š t e</w:t>
      </w:r>
    </w:p>
    <w:p w:rsidRDefault="00EA32F9" w:rsidP="00551927" w:rsidR="00185608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01.07.2019</w:t>
      </w:r>
    </w:p>
    <w:p w:rsidRDefault="00185608" w:rsidP="00F15066" w:rsidR="00185608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F15066" w:rsidP="00F15066" w:rsidR="00F15066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r w:rsidRPr="000E5BA2">
        <w:rPr>
          <w:sz w:val="23"/>
          <w:szCs w:val="23"/>
        </w:rPr>
        <w:t xml:space="preserve">Broj: </w:t>
      </w:r>
      <w:r w:rsidR="004B435A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EA32F9">
        <w:rPr>
          <w:sz w:val="23"/>
          <w:szCs w:val="23"/>
        </w:rPr>
        <w:t>13/2017</w:t>
      </w:r>
    </w:p>
    <w:p w:rsidRDefault="00F15066" w:rsidP="00F15066" w:rsidR="00F15066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F15066" w:rsidP="00F15066" w:rsidR="00F15066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Default="00AC15AC" w:rsidP="00F15066" w:rsidR="00F15066" w:rsidRPr="00551927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="00185608" w:rsidRPr="00551927">
        <w:rPr>
          <w:sz w:val="23"/>
          <w:szCs w:val="23"/>
          <w:lang w:val="hr-HR"/>
        </w:rPr>
        <w:tab/>
      </w:r>
      <w:r w:rsidR="00EA32F9">
        <w:rPr>
          <w:sz w:val="23"/>
          <w:szCs w:val="23"/>
          <w:lang w:val="hr-HR"/>
        </w:rPr>
        <w:t>Anamarija Žagar</w:t>
      </w:r>
    </w:p>
    <w:p w:rsidRDefault="00F15066" w:rsidP="00F15066" w:rsidR="001D0E45" w:rsidRPr="00551927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="00C60EB8" w:rsidRPr="00551927">
        <w:rPr>
          <w:sz w:val="23"/>
          <w:szCs w:val="23"/>
          <w:lang w:val="hr-HR"/>
        </w:rPr>
        <w:tab/>
      </w:r>
      <w:r w:rsidR="00C60EB8" w:rsidRPr="00551927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="002A3690" w:rsidRPr="00551927">
        <w:rPr>
          <w:sz w:val="23"/>
          <w:szCs w:val="23"/>
          <w:lang w:val="hr-HR"/>
        </w:rPr>
        <w:tab/>
      </w:r>
    </w:p>
    <w:p w:rsidRDefault="001D0E45" w:rsidP="00F15066" w:rsidR="001D0E45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F15066" w:rsidP="00C60EB8" w:rsidR="00F15066">
      <w:pPr>
        <w:rPr>
          <w:szCs w:val="24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  <w:r w:rsidRPr="00C31579">
        <w:rPr>
          <w:rFonts w:eastAsia="Arial Unicode MS"/>
          <w:b/>
          <w:sz w:val="28"/>
          <w:szCs w:val="28"/>
        </w:rPr>
        <w:t>P  O  Z  I  V</w:t>
      </w:r>
    </w:p>
    <w:p w:rsidRDefault="00F15066" w:rsidP="00F15066" w:rsidR="00F15066">
      <w:pPr>
        <w:jc w:val="center"/>
        <w:rPr>
          <w:rFonts w:eastAsia="Arial Unicode MS"/>
        </w:rPr>
      </w:pPr>
    </w:p>
    <w:p w:rsidRDefault="00AC15AC" w:rsidP="00F15066" w:rsidR="00AC15AC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za davanje izjave u smislu čl. 39. Zakona o stečaju potrošača</w:t>
      </w:r>
    </w:p>
    <w:p w:rsidRDefault="00AC15AC" w:rsidP="00F15066" w:rsidR="00AC15AC" w:rsidRPr="00AC15AC">
      <w:pPr>
        <w:jc w:val="center"/>
        <w:rPr>
          <w:rFonts w:eastAsia="Arial Unicode MS"/>
          <w:b/>
        </w:rPr>
      </w:pPr>
    </w:p>
    <w:p w:rsidRDefault="00185608" w:rsidP="00185608" w:rsidR="002A3690" w:rsidRPr="00D82051">
      <w:pPr>
        <w:rPr>
          <w:rFonts w:eastAsia="Arial Unicode MS"/>
        </w:rPr>
      </w:pPr>
      <w:r>
        <w:rPr>
          <w:rFonts w:eastAsia="Arial Unicode MS"/>
        </w:rPr>
        <w:tab/>
      </w:r>
      <w:r w:rsidR="00EA32F9">
        <w:rPr>
          <w:rFonts w:eastAsia="Arial Unicode MS"/>
          <w:sz w:val="28"/>
        </w:rPr>
        <w:t>JOSIP PERIĆ</w:t>
      </w:r>
    </w:p>
    <w:p w:rsidRDefault="00F15066" w:rsidP="00185608" w:rsidR="00CC2CF0" w:rsidRPr="00941F65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</w:t>
      </w:r>
      <w:r w:rsidR="00185608">
        <w:rPr>
          <w:rFonts w:eastAsia="Arial Unicode MS"/>
          <w:szCs w:val="24"/>
        </w:rPr>
        <w:t xml:space="preserve">       </w:t>
      </w:r>
    </w:p>
    <w:p w:rsidRDefault="00F15066" w:rsidP="00F15066" w:rsidR="00F15066">
      <w:pPr>
        <w:jc w:val="both"/>
        <w:rPr>
          <w:rFonts w:eastAsia="Arial Unicode MS"/>
        </w:rPr>
      </w:pPr>
    </w:p>
    <w:p w:rsidRDefault="00313B45" w:rsidP="00313B45" w:rsidR="00313B45" w:rsidRPr="00313B45">
      <w:pPr>
        <w:jc w:val="both"/>
      </w:pPr>
      <w:r w:rsidRPr="00313B45">
        <w:t xml:space="preserve">              </w:t>
      </w:r>
      <w:r w:rsidR="00AC15AC">
        <w:t xml:space="preserve">Pozivate se na ročište u gornjoj pravnoj stvari na dan </w:t>
      </w:r>
      <w:r w:rsidR="00EA32F9">
        <w:rPr>
          <w:b/>
        </w:rPr>
        <w:t>01.07.2019.</w:t>
      </w:r>
      <w:r w:rsidR="00AC15AC">
        <w:t xml:space="preserve"> u </w:t>
      </w:r>
      <w:r w:rsidR="00EA32F9">
        <w:rPr>
          <w:b/>
        </w:rPr>
        <w:t>14,00</w:t>
      </w:r>
      <w:r w:rsidR="00AC15AC">
        <w:t xml:space="preserve"> sati, u ovaj sud, Ulica grada Vukovara 84, </w:t>
      </w:r>
      <w:r w:rsidR="003004BF">
        <w:rPr>
          <w:b/>
        </w:rPr>
        <w:t>soba broj 6</w:t>
      </w:r>
      <w:r w:rsidR="004B435A">
        <w:rPr>
          <w:b/>
        </w:rPr>
        <w:t>17/V</w:t>
      </w:r>
      <w:r w:rsidR="00AC15AC" w:rsidRPr="00AC15AC">
        <w:rPr>
          <w:b/>
        </w:rPr>
        <w:t>I</w:t>
      </w:r>
    </w:p>
    <w:p w:rsidRDefault="00313B45" w:rsidP="00313B45" w:rsidR="00313B45" w:rsidRPr="00313B45">
      <w:pPr>
        <w:jc w:val="both"/>
      </w:pPr>
      <w:r w:rsidRPr="00313B45">
        <w:t> </w:t>
      </w:r>
    </w:p>
    <w:p w:rsidRDefault="00313B45" w:rsidP="00F15066" w:rsidR="00313B45">
      <w:pPr>
        <w:jc w:val="both"/>
        <w:rPr>
          <w:rFonts w:eastAsia="Arial Unicode MS"/>
        </w:rPr>
      </w:pPr>
    </w:p>
    <w:p w:rsidRDefault="00313B45" w:rsidP="00F15066" w:rsidR="00313B45" w:rsidRPr="00D82051">
      <w:pPr>
        <w:jc w:val="both"/>
        <w:rPr>
          <w:rFonts w:eastAsia="Arial Unicode MS"/>
        </w:rPr>
      </w:pPr>
    </w:p>
    <w:p w:rsidRDefault="00F15066" w:rsidP="00F15066" w:rsidR="00F15066">
      <w:pPr>
        <w:jc w:val="both"/>
        <w:rPr>
          <w:rFonts w:eastAsia="Arial Unicode MS"/>
        </w:rPr>
      </w:pPr>
    </w:p>
    <w:p w:rsidRDefault="00773ADF" w:rsidP="00036938" w:rsidR="00773ADF">
      <w:pPr>
        <w:jc w:val="both"/>
        <w:rPr>
          <w:sz w:val="22"/>
          <w:lang w:val="hr-HR"/>
        </w:rPr>
      </w:pPr>
    </w:p>
    <w:p w:rsidRDefault="004B435A" w:rsidP="00937D8E" w:rsidR="00D23539">
      <w:pPr>
        <w:jc w:val="center"/>
        <w:rPr>
          <w:sz w:val="22"/>
          <w:lang w:val="hr-HR"/>
        </w:rPr>
      </w:pPr>
      <w:r>
        <w:rPr>
          <w:szCs w:val="24"/>
          <w:lang w:val="hr-HR"/>
        </w:rPr>
        <w:t xml:space="preserve">U </w:t>
      </w:r>
      <w:r w:rsidR="009A5824" w:rsidRPr="00AC15AC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937D8E">
        <w:rPr>
          <w:sz w:val="22"/>
          <w:lang w:val="hr-HR"/>
        </w:rPr>
        <w:t xml:space="preserve"> </w:t>
      </w:r>
      <w:r w:rsidR="00EA32F9">
        <w:rPr>
          <w:sz w:val="22"/>
          <w:lang w:val="hr-HR"/>
        </w:rPr>
        <w:t>10.06.</w:t>
      </w:r>
      <w:r>
        <w:rPr>
          <w:sz w:val="22"/>
          <w:lang w:val="hr-HR"/>
        </w:rPr>
        <w:t>2019.</w:t>
      </w:r>
    </w:p>
    <w:p w:rsidRDefault="00D23539" w:rsidR="00D23539">
      <w:pPr>
        <w:jc w:val="both"/>
        <w:rPr>
          <w:lang w:val="hr-HR"/>
        </w:rPr>
      </w:pPr>
    </w:p>
    <w:p w:rsidRDefault="00D23539" w:rsidR="00D23539">
      <w:pPr>
        <w:jc w:val="both"/>
        <w:rPr>
          <w:lang w:val="hr-HR"/>
        </w:rPr>
      </w:pPr>
    </w:p>
    <w:p w:rsidRDefault="00D23539" w:rsidR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Default="00D23539" w:rsidR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BF792E" w:rsidR="00D23539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4B435A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Default="00D23539" w:rsidR="00D23539"/>
    <w:p w:rsidRDefault="00D23539" w:rsidR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r>
        <w:rPr>
          <w:sz w:val="22"/>
        </w:rPr>
        <w:t>Za točnost otpravka:</w:t>
      </w:r>
    </w:p>
    <w:p w:rsidRDefault="003F0F74" w:rsidR="00D235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4B435A">
        <w:t>Marija Mikulić</w:t>
      </w:r>
    </w:p>
    <w:p w:rsidRDefault="00D23539" w:rsidR="00D23539"/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004BF"/>
    <w:rsid w:val="00313B45"/>
    <w:rsid w:val="003741CC"/>
    <w:rsid w:val="00386E8B"/>
    <w:rsid w:val="00387404"/>
    <w:rsid w:val="003F0F74"/>
    <w:rsid w:val="0043529C"/>
    <w:rsid w:val="004857BB"/>
    <w:rsid w:val="004B435A"/>
    <w:rsid w:val="004D183B"/>
    <w:rsid w:val="00511B47"/>
    <w:rsid w:val="00551927"/>
    <w:rsid w:val="0057606D"/>
    <w:rsid w:val="00582DE2"/>
    <w:rsid w:val="00592DFF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EA32F9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2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2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95</properties:Words>
  <properties:Characters>410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2019-05-30T13:00:00Z</dcterms:created>
  <dc:creator>opcinski sud zagreb</dc:creator>
  <cp:lastModifiedBy>Marija Mikulić</cp:lastModifiedBy>
  <cp:lastPrinted>2018-11-07T11:55:00Z</cp:lastPrinted>
  <dcterms:modified xmlns:xsi="http://www.w3.org/2001/XMLSchema-instance" xsi:type="dcterms:W3CDTF">2019-06-10T12:26:00Z</dcterms:modified>
  <cp:revision>4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Josip Perić - Ostalo (1.POZIV za davanje izjave povj.ŠPRANCA.docx)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