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41fb" w14:paraId="b3e41f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70408F">
        <w:rPr>
          <w:lang w:val="hr-HR"/>
        </w:rPr>
        <w:t xml:space="preserve">  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0408F">
        <w:rPr>
          <w:lang w:val="hr-HR"/>
        </w:rPr>
        <w:t>92</w:t>
      </w:r>
      <w:r w:rsidR="0097587E">
        <w:rPr>
          <w:lang w:val="hr-HR"/>
        </w:rPr>
        <w:t>/201</w:t>
      </w:r>
      <w:r w:rsidR="00704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0408F">
        <w:rPr>
          <w:lang w:val="hr-HR"/>
        </w:rPr>
        <w:t>MARIAS</w:t>
      </w:r>
      <w:r w:rsidR="00A73B9E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 odgovornošću</w:t>
      </w:r>
      <w:r w:rsidR="00A73B9E">
        <w:rPr>
          <w:lang w:val="hr-HR"/>
        </w:rPr>
        <w:t xml:space="preserve"> za</w:t>
      </w:r>
      <w:r w:rsidR="00B97F89">
        <w:rPr>
          <w:lang w:val="hr-HR"/>
        </w:rPr>
        <w:t xml:space="preserve"> trgovinu</w:t>
      </w:r>
      <w:r w:rsidR="0070408F">
        <w:rPr>
          <w:lang w:val="hr-HR"/>
        </w:rPr>
        <w:t>, ugostiteljstvo i usluge</w:t>
      </w:r>
      <w:r w:rsidR="00B97F89">
        <w:rPr>
          <w:lang w:val="hr-HR"/>
        </w:rPr>
        <w:t xml:space="preserve">, </w:t>
      </w:r>
      <w:r w:rsidR="0070408F">
        <w:rPr>
          <w:lang w:val="hr-HR"/>
        </w:rPr>
        <w:t>Bjelovar</w:t>
      </w:r>
      <w:r w:rsidR="00B97F89">
        <w:rPr>
          <w:lang w:val="hr-HR"/>
        </w:rPr>
        <w:t xml:space="preserve">, </w:t>
      </w:r>
      <w:r w:rsidR="0070408F">
        <w:rPr>
          <w:lang w:val="hr-HR"/>
        </w:rPr>
        <w:t>A. Mihanovića 8C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0408F">
        <w:rPr>
          <w:lang w:val="hr-HR"/>
        </w:rPr>
        <w:t>010084074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0408F">
        <w:rPr>
          <w:lang w:val="hr-HR"/>
        </w:rPr>
        <w:t>43625338574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E00AB">
        <w:rPr>
          <w:lang w:val="hr-HR"/>
        </w:rPr>
        <w:t>9</w:t>
      </w:r>
      <w:r w:rsidR="0070408F">
        <w:rPr>
          <w:lang w:val="hr-HR"/>
        </w:rPr>
        <w:t>2</w:t>
      </w:r>
      <w:r w:rsidRPr="000664E3">
        <w:rPr>
          <w:lang w:val="hr-HR"/>
        </w:rPr>
        <w:t>/201</w:t>
      </w:r>
      <w:r w:rsidR="00704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0408F">
        <w:rPr>
          <w:lang w:val="hr-HR"/>
        </w:rPr>
        <w:t>60.413,10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0408F">
        <w:rPr>
          <w:lang w:val="hr-HR"/>
        </w:rPr>
        <w:t>Ružica Crnov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70408F">
        <w:rPr>
          <w:lang w:val="hr-HR"/>
        </w:rPr>
        <w:t>Bjelovara</w:t>
      </w:r>
      <w:r w:rsidR="00605F99">
        <w:rPr>
          <w:lang w:val="hr-HR"/>
        </w:rPr>
        <w:t xml:space="preserve">, </w:t>
      </w:r>
      <w:r w:rsidR="0070408F">
        <w:rPr>
          <w:lang w:val="hr-HR"/>
        </w:rPr>
        <w:t>A. Mihanovića 8/A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0408F">
        <w:rPr>
          <w:lang w:val="hr-HR"/>
        </w:rPr>
        <w:t>04579541505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0408F">
        <w:rPr>
          <w:lang w:val="hr-HR"/>
        </w:rPr>
        <w:t>08. veljače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70408F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70408F">
        <w:rPr>
          <w:lang w:val="hr-HR"/>
        </w:rPr>
        <w:t>poštom</w:t>
      </w:r>
      <w:r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0408F">
        <w:rPr>
          <w:lang w:val="hr-HR"/>
        </w:rPr>
        <w:t>08.02.2016</w:t>
      </w:r>
      <w:r w:rsidR="004525DA">
        <w:rPr>
          <w:lang w:val="hr-HR"/>
        </w:rPr>
        <w:t>.</w:t>
      </w:r>
      <w:r w:rsidR="0070408F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B7E" w:rsidR="00585B7E">
      <w:r>
        <w:separator/>
      </w:r>
    </w:p>
  </w:endnote>
  <w:endnote w:id="0" w:type="continuationSeparator">
    <w:p w:rsidRDefault="00585B7E" w:rsidR="00585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B7E" w:rsidR="00585B7E">
      <w:r>
        <w:separator/>
      </w:r>
    </w:p>
  </w:footnote>
  <w:footnote w:id="0" w:type="continuationSeparator">
    <w:p w:rsidRDefault="00585B7E" w:rsidR="00585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0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0954"/>
    <w:rsid w:val="003E56D2"/>
    <w:rsid w:val="004525DA"/>
    <w:rsid w:val="004629E7"/>
    <w:rsid w:val="004B7E8E"/>
    <w:rsid w:val="0052619D"/>
    <w:rsid w:val="00585B7E"/>
    <w:rsid w:val="005A21BE"/>
    <w:rsid w:val="00605F99"/>
    <w:rsid w:val="006107FD"/>
    <w:rsid w:val="00617995"/>
    <w:rsid w:val="00674F9D"/>
    <w:rsid w:val="006767EE"/>
    <w:rsid w:val="006B32F7"/>
    <w:rsid w:val="0070408F"/>
    <w:rsid w:val="007A1CFE"/>
    <w:rsid w:val="007E27E0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MARIAS društvo s ograničenom odgovornošću za trgovinu, ugostiteljstvo i usluge, Bjelovar</izvorni_sadrzaj>
    <derivirana_varijabla naziv="DomainObject.Predmet.ProtustrankaFormated_1">  MARIAS društvo s ograničenom odgovornošću za trgovinu, ugostiteljstvo i usluge, Bjelovar</derivirana_varijabla>
  </DomainObject.Predmet.ProtustrankaFormated>
  <DomainObject.Predmet.ProtustrankaFormatedOIB>
    <izvorni_sadrzaj>  MARIAS društvo s ograničenom odgovornošću za trgovinu, ugostiteljstvo i usluge, Bjelovar, OIB 43625338574</izvorni_sadrzaj>
    <derivirana_varijabla naziv="DomainObject.Predmet.ProtustrankaFormatedOIB_1">  MARIAS društvo s ograničenom odgovornošću za trgovinu, ugostiteljstvo i usluge, Bjelovar, OIB 43625338574</derivirana_varijabla>
  </DomainObject.Predmet.ProtustrankaFormatedOIB>
  <DomainObject.Predmet.ProtustrankaFormatedWithAdress>
    <izvorni_sadrzaj> MARIAS društvo s ograničenom odgovornošću za trgovinu, ugostiteljstvo i usluge, Bjelovar, A. Mihanovića 8 C, 43000 Bjelovar</izvorni_sadrzaj>
    <derivirana_varijabla naziv="DomainObject.Predmet.ProtustrankaFormatedWithAdress_1"> MARIAS društvo s ograničenom odgovornošću za trgovinu, ugostiteljstvo i usluge, Bjelovar, A. Mihanovića 8 C, 43000 Bjelovar</derivirana_varijabla>
  </DomainObject.Predmet.ProtustrankaFormatedWithAdress>
  <DomainObject.Predmet.ProtustrankaFormatedWithAdressOIB>
    <izvorni_sadrzaj> MARIAS društvo s ograničenom odgovornošću za trgovinu, ugostiteljstvo i usluge, Bjelovar, OIB 43625338574, A. Mihanovića 8 C, 43000 Bjelovar</izvorni_sadrzaj>
    <derivirana_varijabla naziv="DomainObject.Predmet.ProtustrankaFormatedWithAdressOIB_1"> MARIAS društvo s ograničenom odgovornošću za trgovinu, ugostiteljstvo i usluge, Bjelovar, OIB 43625338574, A. Mihanovića 8 C, 43000 Bjelovar</derivirana_varijabla>
  </DomainObject.Predmet.ProtustrankaFormatedWithAdressOIB>
  <DomainObject.Predmet.ProtustrankaWithAdress>
    <izvorni_sadrzaj>MARIAS društvo s ograničenom odgovornošću za trgovinu, ugostiteljstvo i usluge, Bjelovar A. Mihanovića 8 C, 43000 Bjelovar</izvorni_sadrzaj>
    <derivirana_varijabla naziv="DomainObject.Predmet.ProtustrankaWithAdress_1">MARIAS društvo s ograničenom odgovornošću za trgovinu, ugostiteljstvo i usluge, Bjelovar A. Mihanovića 8 C, 43000 Bjelovar</derivirana_varijabla>
  </DomainObject.Predmet.ProtustrankaWithAdress>
  <DomainObject.Predmet.ProtustrankaWithAdressOIB>
    <izvorni_sadrzaj>MARIAS društvo s ograničenom odgovornošću za trgovinu, ugostiteljstvo i usluge, Bjelovar, OIB 43625338574, A. Mihanovića 8 C, 43000 Bjelovar</izvorni_sadrzaj>
    <derivirana_varijabla naziv="DomainObject.Predmet.ProtustrankaWithAdressOIB_1">MARIAS društvo s ograničenom odgovornošću za trgovinu, ugostiteljstvo i usluge, Bjelovar, OIB 43625338574, A. Mihanovića 8 C, 43000 Bjelovar</derivirana_varijabla>
  </DomainObject.Predmet.ProtustrankaWithAdressOIB>
  <DomainObject.Predmet.ProtustrankaNazivFormated>
    <izvorni_sadrzaj>MARIAS društvo s ograničenom odgovornošću za trgovinu, ugostiteljstvo i usluge, Bjelovar</izvorni_sadrzaj>
    <derivirana_varijabla naziv="DomainObject.Predmet.ProtustrankaNazivFormated_1">MARIAS društvo s ograničenom odgovornošću za trgovinu, ugostiteljstvo i usluge, Bjelovar</derivirana_varijabla>
  </DomainObject.Predmet.ProtustrankaNazivFormated>
  <DomainObject.Predmet.ProtustrankaNazivFormatedOIB>
    <izvorni_sadrzaj>MARIAS društvo s ograničenom odgovornošću za trgovinu, ugostiteljstvo i usluge, Bjelovar, OIB 43625338574</izvorni_sadrzaj>
    <derivirana_varijabla naziv="DomainObject.Predmet.ProtustrankaNazivFormatedOIB_1">MARIAS društvo s ograničenom odgovornošću za trgovinu, ugostiteljstvo i usluge, Bjelovar, OIB 43625338574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MARIAS društvo s ograničenom odgovornošću za trgovinu, ugostiteljstvo i usluge, Bjelovar</item>
    </izvorni_sadrzaj>
    <derivirana_varijabla naziv="DomainObject.Predmet.ProtuStrankaListFormated_1">
      <item>MARIAS društvo s ograničenom odgovornošću za trgovinu, ugostiteljstvo i usluge, Bjelovar</item>
    </derivirana_varijabla>
  </DomainObject.Predmet.ProtuStrankaListFormated>
  <DomainObject.Predmet.ProtuStrankaListFormatedOIB>
    <izvorni_sadrzaj>
      <item>MARIAS društvo s ograničenom odgovornošću za trgovinu, ugostiteljstvo i usluge, Bjelovar, OIB 43625338574</item>
    </izvorni_sadrzaj>
    <derivirana_varijabla naziv="DomainObject.Predmet.ProtuStrankaListFormatedOIB_1">
      <item>MARIAS društvo s ograničenom odgovornošću za trgovinu, ugostiteljstvo i usluge, Bjelovar, OIB 43625338574</item>
    </derivirana_varijabla>
  </DomainObject.Predmet.ProtuStrankaListFormatedOIB>
  <DomainObject.Predmet.ProtuStrankaListFormatedWithAdress>
    <izvorni_sadrzaj>
      <item>MARIAS društvo s ograničenom odgovornošću za trgovinu, ugostiteljstvo i usluge, Bjelovar, A. Mihanovića 8 C, 43000 Bjelovar</item>
    </izvorni_sadrzaj>
    <derivirana_varijabla naziv="DomainObject.Predmet.ProtuStrankaListFormatedWithAdress_1">
      <item>MARIAS društvo s ograničenom odgovornošću za trgovinu, ugostiteljstvo i usluge, Bjelovar, A. Mihanovića 8 C, 43000 Bjelovar</item>
    </derivirana_varijabla>
  </DomainObject.Predmet.ProtuStrankaListFormatedWithAdress>
  <DomainObject.Predmet.ProtuStrankaListFormatedWithAdressOIB>
    <izvorni_sadrzaj>
      <item>MARIAS društvo s ograničenom odgovornošću za trgovinu, ugostiteljstvo i usluge, Bjelovar, OIB 43625338574, A. Mihanovića 8 C, 43000 Bjelovar</item>
    </izvorni_sadrzaj>
    <derivirana_varijabla naziv="DomainObject.Predmet.ProtuStrankaListFormatedWithAdressOIB_1">
      <item>MARIAS društvo s ograničenom odgovornošću za trgovinu, ugostiteljstvo i usluge, Bjelovar, OIB 43625338574, A. Mihanovića 8 C, 43000 Bjelovar</item>
    </derivirana_varijabla>
  </DomainObject.Predmet.ProtuStrankaListFormatedWithAdressOIB>
  <DomainObject.Predmet.ProtuStrankaListNazivFormated>
    <izvorni_sadrzaj>
      <item>MARIAS društvo s ograničenom odgovornošću za trgovinu, ugostiteljstvo i usluge, Bjelovar</item>
    </izvorni_sadrzaj>
    <derivirana_varijabla naziv="DomainObject.Predmet.ProtuStrankaListNazivFormated_1">
      <item>MARIAS društvo s ograničenom odgovornošću za trgovinu, ugostiteljstvo i usluge, Bjelovar</item>
    </derivirana_varijabla>
  </DomainObject.Predmet.ProtuStrankaListNazivFormated>
  <DomainObject.Predmet.ProtuStrankaListNazivFormatedOIB>
    <izvorni_sadrzaj>
      <item>MARIAS društvo s ograničenom odgovornošću za trgovinu, ugostiteljstvo i usluge, Bjelovar, OIB 43625338574</item>
    </izvorni_sadrzaj>
    <derivirana_varijabla naziv="DomainObject.Predmet.ProtuStrankaListNazivFormatedOIB_1">
      <item>MARIAS društvo s ograničenom odgovornošću za trgovinu, ugostiteljstvo i usluge, Bjelovar, OIB 43625338574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MARIAS društvo s ograničenom odgovornošću za trgovinu, ugostiteljstvo i usluge, Bjelovar</izvorni_sadrzaj>
    <derivirana_varijabla naziv="DomainObject.Predmet.ProtustrankaIDrugi_1">MARIAS društvo s ograničenom odgovornošću za trgovinu, ugostiteljstvo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MARIAS društvo s ograničenom odgovornošću za trgovinu, ugostiteljstvo i usluge, Bjelovar, OIB 43625338574, A. Mihanovića 8 C, 43000 Bjelovar</izvorni_sadrzaj>
    <derivirana_varijabla naziv="DomainObject.Predmet.ProtustrankaIDrugiAdressOIB_1">MARIAS društvo s ograničenom odgovornošću za trgovinu, ugostiteljstvo i usluge, Bjelovar, OIB 43625338574, A. Mihanovića 8 C,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MARIAS društvo s ograničenom odgovornošću za trgovinu, ugostiteljstvo i usluge, Bjelovar</item>
    </izvorni_sadrzaj>
    <derivirana_varijabla naziv="DomainObject.Predmet.SudioniciListNaziv_1">
      <item>FINA, RC ZAGREB, Podružnica Bjelovar</item>
      <item>MARIAS društvo s ograničenom odgovornošću za trgovinu, ugostiteljstvo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MARIAS društvo s ograničenom odgovornošću za trgovinu, ugostiteljstvo i usluge, Bjelovar, OIB 43625338574, A. Mihanovića 8 C,43000 Bjelovar</item>
    </izvorni_sadrzaj>
    <derivirana_varijabla naziv="DomainObject.Predmet.SudioniciListAdressOIB_1">
      <item>FINA, RC ZAGREB, Podružnica Bjelovar, OIB 85821130368, F. Supila 4,43000 Bjelovar</item>
      <item>MARIAS društvo s ograničenom odgovornošću za trgovinu, ugostiteljstvo i usluge, Bjelovar, OIB 43625338574, A. Mihanovića 8 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43625338574</item>
    </izvorni_sadrzaj>
    <derivirana_varijabla naziv="DomainObject.Predmet.SudioniciListNazivOIB_1">
      <item>, OIB 85821130368</item>
      <item>, OIB 43625338574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1499F-1836-4FF5-B87E-C29595E12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1746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2016-02-08T08:42:00Z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2016-02-08T08:42:00Z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