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c1755" w14:paraId="c7c1755" w:rsidRDefault="006677C3" w:rsidP="008448D1" w:rsidR="008448D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6981" w:rsidP="00BD641E" w:rsidR="00296981" w:rsidRPr="00992A94"/>
    <w:p w:rsidRDefault="000563C0" w:rsidP="00BD641E" w:rsidR="00BD641E" w:rsidRPr="00992A94">
      <w:r w:rsidRPr="00992A94">
        <w:t xml:space="preserve">    Republika Hrvatska </w:t>
      </w:r>
    </w:p>
    <w:p w:rsidRDefault="00BD641E" w:rsidP="00BD641E" w:rsidR="00BD641E" w:rsidRPr="00992A94">
      <w:r w:rsidRPr="00992A94">
        <w:t xml:space="preserve">Trgovački sud u Zagrebu                    </w:t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="000563C0" w:rsidRPr="00992A94">
        <w:t>66</w:t>
      </w:r>
      <w:r w:rsidRPr="00992A94">
        <w:t xml:space="preserve"> St-</w:t>
      </w:r>
      <w:r w:rsidR="006677C3">
        <w:t>955/02</w:t>
      </w:r>
    </w:p>
    <w:p w:rsidRDefault="00BD641E" w:rsidP="00BD641E" w:rsidR="00BD641E" w:rsidRPr="00992A94">
      <w:r w:rsidRPr="00992A94">
        <w:t xml:space="preserve"> Zagreb, Amruševa 2/II</w:t>
      </w:r>
    </w:p>
    <w:p w:rsidRDefault="00BD641E" w:rsidP="00BD641E" w:rsidR="00BD641E" w:rsidRPr="00992A94">
      <w:pPr>
        <w:jc w:val="center"/>
        <w:rPr>
          <w:b/>
        </w:rPr>
      </w:pPr>
    </w:p>
    <w:p w:rsidRDefault="00BD641E" w:rsidP="00BD641E" w:rsidR="00BD641E" w:rsidRPr="00992A94">
      <w:pPr>
        <w:rPr>
          <w:b/>
        </w:rPr>
      </w:pPr>
    </w:p>
    <w:p w:rsidRDefault="00BD641E" w:rsidP="00BD641E" w:rsidR="00BD641E" w:rsidRPr="00992A94">
      <w:pPr>
        <w:jc w:val="center"/>
        <w:rPr>
          <w:b/>
        </w:rPr>
      </w:pPr>
    </w:p>
    <w:p w:rsidRDefault="006677C3" w:rsidP="00A945DE" w:rsidR="00454ADA" w:rsidRPr="00992A94">
      <w:pPr>
        <w:jc w:val="both"/>
      </w:pPr>
      <w:r w:rsidRPr="00B00587">
        <w:t xml:space="preserve">               Trgovački sud u Zagrebu po sucu pojedincu Mislavu Kolakušiću, kao stečajnom sucu u stečajnom postupku nad dužnikom </w:t>
      </w:r>
      <w:r w:rsidRPr="00DB0A9F">
        <w:t>MEDIELKTRONIK ZAGREB d.o.o. u stečaju, Zagreb, Horvaćanski zavoj 15, OIB:62007370011</w:t>
      </w:r>
      <w:r w:rsidRPr="00B00587">
        <w:t xml:space="preserve">, </w:t>
      </w:r>
      <w:r>
        <w:t>5</w:t>
      </w:r>
      <w:r w:rsidRPr="00B00587">
        <w:t xml:space="preserve">. </w:t>
      </w:r>
      <w:r>
        <w:t>studenog</w:t>
      </w:r>
      <w:r w:rsidRPr="00B00587">
        <w:t xml:space="preserve"> 201</w:t>
      </w:r>
      <w:r>
        <w:t>5</w:t>
      </w:r>
      <w:r w:rsidRPr="00B00587">
        <w:t>.,</w:t>
      </w:r>
      <w:r>
        <w:t xml:space="preserve"> d</w:t>
      </w:r>
      <w:r w:rsidR="00454ADA" w:rsidRPr="00992A94">
        <w:t>aje</w:t>
      </w:r>
    </w:p>
    <w:p w:rsidRDefault="00BD641E" w:rsidP="00BD641E" w:rsidR="00BD641E" w:rsidRPr="00992A94">
      <w:pPr>
        <w:ind w:firstLine="708"/>
        <w:jc w:val="both"/>
      </w:pPr>
    </w:p>
    <w:p w:rsidRDefault="00BD641E" w:rsidP="00BD641E" w:rsidR="00BD641E" w:rsidRPr="00992A94"/>
    <w:p w:rsidRDefault="00BD641E" w:rsidP="00BD641E" w:rsidR="00BD641E" w:rsidRPr="00196DA9">
      <w:pPr>
        <w:jc w:val="center"/>
      </w:pPr>
      <w:r w:rsidRPr="00196DA9">
        <w:t>O B A V I J E S T</w:t>
      </w:r>
    </w:p>
    <w:p w:rsidRDefault="00BD641E" w:rsidP="00BD641E" w:rsidR="00BD641E" w:rsidRPr="00992A94">
      <w:pPr>
        <w:pStyle w:val="Tijeloteksta"/>
        <w:ind w:firstLine="720"/>
        <w:jc w:val="center"/>
      </w:pPr>
    </w:p>
    <w:p w:rsidRDefault="00BD641E" w:rsidP="00BD641E" w:rsidR="00BD641E" w:rsidRPr="00992A94">
      <w:pPr>
        <w:pStyle w:val="Tijeloteksta"/>
        <w:ind w:firstLine="720"/>
      </w:pPr>
    </w:p>
    <w:p w:rsidRDefault="00BD641E" w:rsidP="00BD641E" w:rsidR="00BD641E" w:rsidRPr="00992A94">
      <w:pPr>
        <w:ind w:firstLine="720"/>
        <w:jc w:val="both"/>
      </w:pPr>
      <w:r w:rsidRPr="00992A94">
        <w:t xml:space="preserve">I Rješenjem ovog suda od </w:t>
      </w:r>
      <w:r w:rsidR="006677C3">
        <w:t>5. studenoga</w:t>
      </w:r>
      <w:r w:rsidR="00A945DE">
        <w:t xml:space="preserve"> 2015</w:t>
      </w:r>
      <w:r w:rsidR="00454ADA" w:rsidRPr="00992A94">
        <w:t>.</w:t>
      </w:r>
      <w:r w:rsidRPr="00992A94">
        <w:t xml:space="preserve"> u ovom stečajnom postupku određena je </w:t>
      </w:r>
      <w:r w:rsidR="006677C3">
        <w:t xml:space="preserve">konačna </w:t>
      </w:r>
      <w:r w:rsidRPr="00992A94">
        <w:t xml:space="preserve">nagrada </w:t>
      </w:r>
      <w:r w:rsidR="00454ADA" w:rsidRPr="00992A94">
        <w:t>stečajnom upravitelju.</w:t>
      </w:r>
    </w:p>
    <w:p w:rsidRDefault="00454ADA" w:rsidP="00BD641E" w:rsidR="00454ADA" w:rsidRPr="00992A94">
      <w:pPr>
        <w:ind w:firstLine="720"/>
        <w:jc w:val="both"/>
      </w:pPr>
    </w:p>
    <w:p w:rsidRDefault="00BD641E" w:rsidP="00BD641E" w:rsidR="00BD641E" w:rsidRPr="00992A94">
      <w:pPr>
        <w:ind w:firstLine="709"/>
        <w:jc w:val="both"/>
      </w:pPr>
      <w:r w:rsidRPr="00992A94">
        <w:t xml:space="preserve">II  Uvid u puni tekst rješenja može se izvršiti u sobi stečajnog suca broj </w:t>
      </w:r>
      <w:r w:rsidR="00454ADA" w:rsidRPr="00992A94">
        <w:t>88/II kat.</w:t>
      </w:r>
    </w:p>
    <w:p w:rsidRDefault="00BD641E" w:rsidP="00BD641E" w:rsidR="00BD641E" w:rsidRPr="00992A94">
      <w:pPr>
        <w:ind w:firstLine="720"/>
        <w:jc w:val="both"/>
      </w:pPr>
      <w:r w:rsidRPr="00992A94">
        <w:t xml:space="preserve"> </w:t>
      </w:r>
    </w:p>
    <w:p w:rsidRDefault="00BD641E" w:rsidP="00BD641E" w:rsidR="00BD641E" w:rsidRPr="00992A94">
      <w:pPr>
        <w:ind w:firstLine="720"/>
        <w:jc w:val="both"/>
      </w:pPr>
    </w:p>
    <w:p w:rsidRDefault="00BD641E" w:rsidP="00BD641E" w:rsidR="00BD641E" w:rsidRPr="00992A94">
      <w:pPr>
        <w:jc w:val="center"/>
      </w:pPr>
      <w:r w:rsidRPr="00992A94">
        <w:t xml:space="preserve">Zagreb, </w:t>
      </w:r>
      <w:r w:rsidR="006677C3">
        <w:t>5. studenoga</w:t>
      </w:r>
      <w:r w:rsidR="00A945DE">
        <w:t xml:space="preserve"> 2015.</w:t>
      </w:r>
    </w:p>
    <w:p w:rsidRDefault="00BD641E" w:rsidP="00BD641E" w:rsidR="00BD641E" w:rsidRPr="00992A94">
      <w:pPr>
        <w:jc w:val="center"/>
      </w:pPr>
    </w:p>
    <w:p w:rsidRDefault="00BD641E" w:rsidP="00BD641E" w:rsidR="00BD641E" w:rsidRPr="00992A94">
      <w:pPr>
        <w:jc w:val="both"/>
      </w:pP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szCs w:val="24"/>
        </w:rPr>
        <w:t xml:space="preserve">              </w:t>
      </w:r>
      <w:r w:rsidRPr="00992A94">
        <w:rPr>
          <w:rFonts w:hAnsi="Times New Roman" w:ascii="Times New Roman"/>
          <w:b w:val="false"/>
          <w:color w:val="auto"/>
          <w:szCs w:val="24"/>
        </w:rPr>
        <w:t>Stečajni sudac</w:t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rFonts w:hAnsi="Times New Roman" w:ascii="Times New Roman"/>
          <w:b w:val="false"/>
          <w:color w:val="auto"/>
          <w:szCs w:val="24"/>
        </w:rPr>
        <w:t xml:space="preserve">             </w:t>
      </w:r>
      <w:r w:rsidR="00454ADA" w:rsidRPr="00992A94">
        <w:rPr>
          <w:rFonts w:hAnsi="Times New Roman" w:ascii="Times New Roman"/>
          <w:b w:val="false"/>
          <w:color w:val="auto"/>
          <w:szCs w:val="24"/>
        </w:rPr>
        <w:t>Mislav Kolakušić</w:t>
      </w:r>
      <w:r w:rsidR="005C7FE2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D641E" w:rsidP="00BD641E" w:rsidR="00BD641E" w:rsidRPr="00992A94">
      <w:pPr>
        <w:ind w:firstLine="720" w:left="5040"/>
        <w:jc w:val="both"/>
      </w:pPr>
    </w:p>
    <w:p w:rsidRDefault="00BD641E" w:rsidP="00BD641E" w:rsidR="00BD641E"/>
    <w:p w:rsidRDefault="005C7FE2" w:rsidP="00BD641E" w:rsidR="005C7FE2"/>
    <w:p w:rsidRDefault="005C7FE2" w:rsidP="00BD641E" w:rsidR="005C7FE2">
      <w:r>
        <w:t>DNA:</w:t>
      </w:r>
    </w:p>
    <w:p w:rsidRDefault="005C7FE2" w:rsidP="00BD641E" w:rsidR="005C7FE2" w:rsidRPr="00992A94">
      <w:r>
        <w:t>1. e-oglasna ploča 8 dana</w:t>
      </w:r>
    </w:p>
    <w:p w:rsidRDefault="00BD641E" w:rsidP="00BD641E" w:rsidR="00BD641E" w:rsidRPr="00992A94"/>
    <w:p w:rsidRDefault="00B639DE" w:rsidR="00B639DE" w:rsidRPr="00992A94"/>
    <w:sectPr w:rsidR="00B639DE" w:rsidRPr="00992A9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641E"/>
    <w:rsid w:val="000563C0"/>
    <w:rsid w:val="00196DA9"/>
    <w:rsid w:val="00296981"/>
    <w:rsid w:val="002E355B"/>
    <w:rsid w:val="00347BB4"/>
    <w:rsid w:val="00454ADA"/>
    <w:rsid w:val="004B7F3F"/>
    <w:rsid w:val="004E5469"/>
    <w:rsid w:val="004F022B"/>
    <w:rsid w:val="005071FA"/>
    <w:rsid w:val="005C7FE2"/>
    <w:rsid w:val="006677C3"/>
    <w:rsid w:val="006E4475"/>
    <w:rsid w:val="007141AF"/>
    <w:rsid w:val="007A6843"/>
    <w:rsid w:val="007B3F07"/>
    <w:rsid w:val="008448D1"/>
    <w:rsid w:val="00887D75"/>
    <w:rsid w:val="00897B1B"/>
    <w:rsid w:val="008B05F8"/>
    <w:rsid w:val="00992A94"/>
    <w:rsid w:val="009C32B2"/>
    <w:rsid w:val="00A2605A"/>
    <w:rsid w:val="00A945DE"/>
    <w:rsid w:val="00B639DE"/>
    <w:rsid w:val="00BD641E"/>
    <w:rsid w:val="00DB06B8"/>
    <w:rsid w:val="00ED0496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D641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32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2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32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32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32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D641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32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2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32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32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32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končanoj nagradi stečajnoj upraviteljici</izvorni_sadrzaj>
    <derivirana_varijabla naziv="DomainObject.Primjedba_1">obavijest o končanoj nagradi stečajnoj upraviteljici</derivirana_varijabla>
  </DomainObject.Primjedba>
  <DomainObject.Oznaka>
    <izvorni_sadrzaj>St-955/2002-50</izvorni_sadrzaj>
    <derivirana_varijabla naziv="DomainObject.Oznaka_1">St-955/2002-50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955</izvorni_sadrzaj>
    <derivirana_varijabla naziv="DomainObject.Predmet.Broj_1">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2003.</izvorni_sadrzaj>
    <derivirana_varijabla naziv="DomainObject.Predmet.DatumOsnivanja_1">24. ožujka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2004-07-14 PREDMET Spis presigniran iz ref sutkinje Chour u ref sutkinje Baran IN2 napomene: 2005-11-17 PREDMET Spis presigniran iz ref sutkinje Baran u ref suca Galića po naredbi 10 Su-80/05 od 10.11.05. IN2 napomene: 2007-06-01 PREDMET podnesak (Medielektronik-Zagreb) od 31.05.07. IN2 napomene: 2007-06-14 PREDMET podnesak (ŽDO) od 13.06.2007. IN2 napomene: 2007-10-31 PREDMET podnesak (Ivica Ćutuk) od 30.10.2007. IN2 napomene: 2007-11-05 PREDMET podnesak (Ivanka Javorović Marić) od 02.11.2007. IN2 napomene: 2008-01-31 PREDMET podnesak (Ivanka Javorović Marić) od 30.01.2008. IN2 napomene: 2008-01-31 PREDMET podnesak (RH-Min. financija Porezna uprava Područni ured Zagreb, Ispostava Trešnjevka IN2 napomene: 2008-03-03 PREDMET s IN2 napomene: 2008-09-03 PREDMET podnesak Lidija Kovačić IN2 napomene: 2008-10-06 PREDMET 02.10.2008. Podnesak stečajnog vjerovnika (Lidija Kovačić) IN2 napomene: 2009-03-26 PREDMET ogl.ploča od 25.02.2009. IN2 napomene: 2010-06-24 PREDMET Podnesak (MEDIELEKTRONIK ZAGREB d.o.o. u st., st. uprav. Davorka Huljev) od 24.06.2010. IN2 napomene: 2010-06-24 PREDMET Podnesak (MEDIELEKTRONIK ZAGREB d.o.o. u st., st. uprav. Davorka Huljev) od 24.06.2010. IN2 napomene: 2011-02-18 PREDMET 5Su-1/2011-107 IN2 napomene: 2011-03-11 PREDMET Podnesak (OGS ZG) od 10.03.2011. Povijest stečajnih upravitelja: 24.03.2003.- IVAN SAMAC; 03.06.2005.- DAVORKA HULJEV;</izvorni_sadrzaj>
    <derivirana_varijabla naziv="DomainObject.Predmet.Opis_1">MIGRIRANO IZ IN2 IN2 napomene: 2004-07-14 PREDMET Spis presigniran iz ref sutkinje Chour u ref sutkinje Baran IN2 napomene: 2005-11-17 PREDMET Spis presigniran iz ref sutkinje Baran u ref suca Galića po naredbi 10 Su-80/05 od 10.11.05. IN2 napomene: 2007-06-01 PREDMET podnesak (Medielektronik-Zagreb) od 31.05.07. IN2 napomene: 2007-06-14 PREDMET podnesak (ŽDO) od 13.06.2007. IN2 napomene: 2007-10-31 PREDMET podnesak (Ivica Ćutuk) od 30.10.2007. IN2 napomene: 2007-11-05 PREDMET podnesak (Ivanka Javorović Marić) od 02.11.2007. IN2 napomene: 2008-01-31 PREDMET podnesak (Ivanka Javorović Marić) od 30.01.2008. IN2 napomene: 2008-01-31 PREDMET podnesak (RH-Min. financija Porezna uprava Područni ured Zagreb, Ispostava Trešnjevka IN2 napomene: 2008-03-03 PREDMET s IN2 napomene: 2008-09-03 PREDMET podnesak Lidija Kovačić IN2 napomene: 2008-10-06 PREDMET 02.10.2008. Podnesak stečajnog vjerovnika (Lidija Kovačić) IN2 napomene: 2009-03-26 PREDMET ogl.ploča od 25.02.2009. IN2 napomene: 2010-06-24 PREDMET Podnesak (MEDIELEKTRONIK ZAGREB d.o.o. u st., st. uprav. Davorka Huljev) od 24.06.2010. IN2 napomene: 2010-06-24 PREDMET Podnesak (MEDIELEKTRONIK ZAGREB d.o.o. u st., st. uprav. Davorka Huljev) od 24.06.2010. IN2 napomene: 2011-02-18 PREDMET 5Su-1/2011-107 IN2 napomene: 2011-03-11 PREDMET Podnesak (OGS ZG) od 10.03.2011. Povijest stečajnih upravitelja: 24.03.2003.- IVAN SAMAC; 03.06.2005.- DAVORKA HULJEV;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St-955/2002</izvorni_sadrzaj>
    <derivirana_varijabla naziv="DomainObject.Predmet.OznakaBroj_1">St-955/2002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MEDIELEKTRONIK-ZAGREB d.o.o.</izvorni_sadrzaj>
    <derivirana_varijabla naziv="DomainObject.Predmet.ProtustrankaFormated_1">  MEDIELEKTRONIK-ZAGREB d.o.o.</derivirana_varijabla>
  </DomainObject.Predmet.ProtustrankaFormated>
  <DomainObject.Predmet.ProtustrankaFormatedOIB>
    <izvorni_sadrzaj>  MEDIELEKTRONIK-ZAGREB d.o.o.</izvorni_sadrzaj>
    <derivirana_varijabla naziv="DomainObject.Predmet.ProtustrankaFormatedOIB_1">  MEDIELEKTRONIK-ZAGREB d.o.o.</derivirana_varijabla>
  </DomainObject.Predmet.ProtustrankaFormatedOIB>
  <DomainObject.Predmet.ProtustrankaFormatedWithAdress>
    <izvorni_sadrzaj> MEDIELEKTRONIK-ZAGREB d.o.o., Kanalska 2 G, Lučko</izvorni_sadrzaj>
    <derivirana_varijabla naziv="DomainObject.Predmet.ProtustrankaFormatedWithAdress_1"> MEDIELEKTRONIK-ZAGREB d.o.o., Kanalska 2 G, Lučko</derivirana_varijabla>
  </DomainObject.Predmet.ProtustrankaFormatedWithAdress>
  <DomainObject.Predmet.ProtustrankaFormatedWithAdressOIB>
    <izvorni_sadrzaj> MEDIELEKTRONIK-ZAGREB d.o.o., Kanalska 2 G, Lučko</izvorni_sadrzaj>
    <derivirana_varijabla naziv="DomainObject.Predmet.ProtustrankaFormatedWithAdressOIB_1"> MEDIELEKTRONIK-ZAGREB d.o.o., Kanalska 2 G, Lučko</derivirana_varijabla>
  </DomainObject.Predmet.ProtustrankaFormatedWithAdressOIB>
  <DomainObject.Predmet.ProtustrankaWithAdress>
    <izvorni_sadrzaj>MEDIELEKTRONIK-ZAGREB d.o.o. Kanalska 2 G, Lučko</izvorni_sadrzaj>
    <derivirana_varijabla naziv="DomainObject.Predmet.ProtustrankaWithAdress_1">MEDIELEKTRONIK-ZAGREB d.o.o. Kanalska 2 G, Lučko</derivirana_varijabla>
  </DomainObject.Predmet.ProtustrankaWithAdress>
  <DomainObject.Predmet.ProtustrankaWithAdressOIB>
    <izvorni_sadrzaj>MEDIELEKTRONIK-ZAGREB d.o.o., Kanalska 2 G, Lučko</izvorni_sadrzaj>
    <derivirana_varijabla naziv="DomainObject.Predmet.ProtustrankaWithAdressOIB_1">MEDIELEKTRONIK-ZAGREB d.o.o., Kanalska 2 G, Lučko</derivirana_varijabla>
  </DomainObject.Predmet.ProtustrankaWithAdressOIB>
  <DomainObject.Predmet.ProtustrankaNazivFormated>
    <izvorni_sadrzaj>MEDIELEKTRONIK-ZAGREB d.o.o.</izvorni_sadrzaj>
    <derivirana_varijabla naziv="DomainObject.Predmet.ProtustrankaNazivFormated_1">MEDIELEKTRONIK-ZAGREB d.o.o.</derivirana_varijabla>
  </DomainObject.Predmet.ProtustrankaNazivFormated>
  <DomainObject.Predmet.ProtustrankaNazivFormatedOIB>
    <izvorni_sadrzaj>MEDIELEKTRONIK-ZAGREB d.o.o.</izvorni_sadrzaj>
    <derivirana_varijabla naziv="DomainObject.Predmet.ProtustrankaNazivFormatedOIB_1">MEDIELEKTRONIK-ZAGREB d.o.o.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LIDIJA KOVAČIĆ I ANA VAĐIĆ / - LIDIJA KOVAČIĆ I ANA VAĐIĆ</izvorni_sadrzaj>
    <derivirana_varijabla naziv="DomainObject.Predmet.StrankaFormated_1">  LIDIJA KOVAČIĆ I ANA VAĐIĆ / - LIDIJA KOVAČIĆ I ANA VAĐIĆ</derivirana_varijabla>
  </DomainObject.Predmet.StrankaFormated>
  <DomainObject.Predmet.StrankaFormatedOIB>
    <izvorni_sadrzaj>  LIDIJA KOVAČIĆ I ANA VAĐIĆ / - LIDIJA KOVAČIĆ I ANA VAĐIĆ</izvorni_sadrzaj>
    <derivirana_varijabla naziv="DomainObject.Predmet.StrankaFormatedOIB_1">  LIDIJA KOVAČIĆ I ANA VAĐIĆ / - LIDIJA KOVAČIĆ I ANA VAĐIĆ</derivirana_varijabla>
  </DomainObject.Predmet.StrankaFormatedOIB>
  <DomainObject.Predmet.StrankaFormatedWithAdress>
    <izvorni_sadrzaj> LIDIJA KOVAČIĆ I ANA VAĐIĆ / - LIDIJA KOVAČIĆ I ANA VAĐIĆ, Bolnička 64,Zagreb i Donjostupnička 53,Stupnik, 10000 Zagreb</izvorni_sadrzaj>
    <derivirana_varijabla naziv="DomainObject.Predmet.StrankaFormatedWithAdress_1"> LIDIJA KOVAČIĆ I ANA VAĐIĆ / - LIDIJA KOVAČIĆ I ANA VAĐIĆ, Bolnička 64,Zagreb i Donjostupnička 53,Stupnik, 10000 Zagreb</derivirana_varijabla>
  </DomainObject.Predmet.StrankaFormatedWithAdress>
  <DomainObject.Predmet.StrankaFormatedWithAdressOIB>
    <izvorni_sadrzaj> LIDIJA KOVAČIĆ I ANA VAĐIĆ / - LIDIJA KOVAČIĆ I ANA VAĐIĆ, Bolnička 64,Zagreb i Donjostupnička 53,Stupnik, 10000 Zagreb</izvorni_sadrzaj>
    <derivirana_varijabla naziv="DomainObject.Predmet.StrankaFormatedWithAdressOIB_1"> LIDIJA KOVAČIĆ I ANA VAĐIĆ / - LIDIJA KOVAČIĆ I ANA VAĐIĆ, Bolnička 64,Zagreb i Donjostupnička 53,Stupnik, 10000 Zagreb</derivirana_varijabla>
  </DomainObject.Predmet.StrankaFormatedWithAdressOIB>
  <DomainObject.Predmet.StrankaWithAdress>
    <izvorni_sadrzaj>LIDIJA KOVAČIĆ I ANA VAĐIĆ / - LIDIJA KOVAČIĆ I ANA VAĐIĆ Bolnička 64,Zagreb i Donjostupnička 53,Stupnik,10000 Zagreb</izvorni_sadrzaj>
    <derivirana_varijabla naziv="DomainObject.Predmet.StrankaWithAdress_1">LIDIJA KOVAČIĆ I ANA VAĐIĆ / - LIDIJA KOVAČIĆ I ANA VAĐIĆ Bolnička 64,Zagreb i Donjostupnička 53,Stupnik,10000 Zagreb</derivirana_varijabla>
  </DomainObject.Predmet.StrankaWithAdress>
  <DomainObject.Predmet.StrankaWithAdressOIB>
    <izvorni_sadrzaj>LIDIJA KOVAČIĆ I ANA VAĐIĆ / - LIDIJA KOVAČIĆ I ANA VAĐIĆ, Bolnička 64,Zagreb i Donjostupnička 53,Stupnik,10000 Zagreb</izvorni_sadrzaj>
    <derivirana_varijabla naziv="DomainObject.Predmet.StrankaWithAdressOIB_1">LIDIJA KOVAČIĆ I ANA VAĐIĆ / - LIDIJA KOVAČIĆ I ANA VAĐIĆ, Bolnička 64,Zagreb i Donjostupnička 53,Stupnik,10000 Zagreb</derivirana_varijabla>
  </DomainObject.Predmet.StrankaWithAdressOIB>
  <DomainObject.Predmet.StrankaNazivFormated>
    <izvorni_sadrzaj>LIDIJA KOVAČIĆ I ANA VAĐIĆ / - LIDIJA KOVAČIĆ I ANA VAĐIĆ</izvorni_sadrzaj>
    <derivirana_varijabla naziv="DomainObject.Predmet.StrankaNazivFormated_1">LIDIJA KOVAČIĆ I ANA VAĐIĆ / - LIDIJA KOVAČIĆ I ANA VAĐIĆ</derivirana_varijabla>
  </DomainObject.Predmet.StrankaNazivFormated>
  <DomainObject.Predmet.StrankaNazivFormatedOIB>
    <izvorni_sadrzaj>LIDIJA KOVAČIĆ I ANA VAĐIĆ / - LIDIJA KOVAČIĆ I ANA VAĐIĆ</izvorni_sadrzaj>
    <derivirana_varijabla naziv="DomainObject.Predmet.StrankaNazivFormatedOIB_1">LIDIJA KOVAČIĆ I ANA VAĐIĆ / - LIDIJA KOVAČIĆ I ANA VAĐIĆ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LIDIJA KOVAČIĆ I ANA VAĐIĆ / - LIDIJA KOVAČIĆ I ANA VAĐIĆ</item>
    </izvorni_sadrzaj>
    <derivirana_varijabla naziv="DomainObject.Predmet.StrankaListFormated_1">
      <item>LIDIJA KOVAČIĆ I ANA VAĐIĆ / - LIDIJA KOVAČIĆ I ANA VAĐIĆ</item>
    </derivirana_varijabla>
  </DomainObject.Predmet.StrankaListFormated>
  <DomainObject.Predmet.StrankaListFormatedOIB>
    <izvorni_sadrzaj>
      <item>LIDIJA KOVAČIĆ I ANA VAĐIĆ / - LIDIJA KOVAČIĆ I ANA VAĐIĆ</item>
    </izvorni_sadrzaj>
    <derivirana_varijabla naziv="DomainObject.Predmet.StrankaListFormatedOIB_1">
      <item>LIDIJA KOVAČIĆ I ANA VAĐIĆ / - LIDIJA KOVAČIĆ I ANA VAĐIĆ</item>
    </derivirana_varijabla>
  </DomainObject.Predmet.StrankaListFormatedOIB>
  <DomainObject.Predmet.StrankaListFormatedWithAdress>
    <izvorni_sadrzaj>
      <item>LIDIJA KOVAČIĆ I ANA VAĐIĆ / - LIDIJA KOVAČIĆ I ANA VAĐIĆ, Bolnička 64,Zagreb i Donjostupnička 53,Stupnik, 10000 Zagreb</item>
    </izvorni_sadrzaj>
    <derivirana_varijabla naziv="DomainObject.Predmet.StrankaListFormatedWithAdress_1">
      <item>LIDIJA KOVAČIĆ I ANA VAĐIĆ / - LIDIJA KOVAČIĆ I ANA VAĐIĆ, Bolnička 64,Zagreb i Donjostupnička 53,Stupnik, 10000 Zagreb</item>
    </derivirana_varijabla>
  </DomainObject.Predmet.StrankaListFormatedWithAdress>
  <DomainObject.Predmet.StrankaListFormatedWithAdressOIB>
    <izvorni_sadrzaj>
      <item>LIDIJA KOVAČIĆ I ANA VAĐIĆ / - LIDIJA KOVAČIĆ I ANA VAĐIĆ, Bolnička 64,Zagreb i Donjostupnička 53,Stupnik, 10000 Zagreb</item>
    </izvorni_sadrzaj>
    <derivirana_varijabla naziv="DomainObject.Predmet.StrankaListFormatedWithAdressOIB_1">
      <item>LIDIJA KOVAČIĆ I ANA VAĐIĆ / - LIDIJA KOVAČIĆ I ANA VAĐIĆ, Bolnička 64,Zagreb i Donjostupnička 53,Stupnik, 10000 Zagreb</item>
    </derivirana_varijabla>
  </DomainObject.Predmet.StrankaListFormatedWithAdressOIB>
  <DomainObject.Predmet.StrankaListNazivFormated>
    <izvorni_sadrzaj>
      <item>LIDIJA KOVAČIĆ I ANA VAĐIĆ / - LIDIJA KOVAČIĆ I ANA VAĐIĆ</item>
    </izvorni_sadrzaj>
    <derivirana_varijabla naziv="DomainObject.Predmet.StrankaListNazivFormated_1">
      <item>LIDIJA KOVAČIĆ I ANA VAĐIĆ / - LIDIJA KOVAČIĆ I ANA VAĐIĆ</item>
    </derivirana_varijabla>
  </DomainObject.Predmet.StrankaListNazivFormated>
  <DomainObject.Predmet.StrankaListNazivFormatedOIB>
    <izvorni_sadrzaj>
      <item>LIDIJA KOVAČIĆ I ANA VAĐIĆ / - LIDIJA KOVAČIĆ I ANA VAĐIĆ</item>
    </izvorni_sadrzaj>
    <derivirana_varijabla naziv="DomainObject.Predmet.StrankaListNazivFormatedOIB_1">
      <item>LIDIJA KOVAČIĆ I ANA VAĐIĆ / - LIDIJA KOVAČIĆ I ANA VAĐIĆ</item>
    </derivirana_varijabla>
  </DomainObject.Predmet.StrankaListNazivFormatedOIB>
  <DomainObject.Predmet.ProtuStrankaListFormated>
    <izvorni_sadrzaj>
      <item>MEDIELEKTRONIK-ZAGREB d.o.o.</item>
    </izvorni_sadrzaj>
    <derivirana_varijabla naziv="DomainObject.Predmet.ProtuStrankaListFormated_1">
      <item>MEDIELEKTRONIK-ZAGREB d.o.o.</item>
    </derivirana_varijabla>
  </DomainObject.Predmet.ProtuStrankaListFormated>
  <DomainObject.Predmet.ProtuStrankaListFormatedOIB>
    <izvorni_sadrzaj>
      <item>MEDIELEKTRONIK-ZAGREB d.o.o.</item>
    </izvorni_sadrzaj>
    <derivirana_varijabla naziv="DomainObject.Predmet.ProtuStrankaListFormatedOIB_1">
      <item>MEDIELEKTRONIK-ZAGREB d.o.o.</item>
    </derivirana_varijabla>
  </DomainObject.Predmet.ProtuStrankaListFormatedOIB>
  <DomainObject.Predmet.ProtuStrankaListFormatedWithAdress>
    <izvorni_sadrzaj>
      <item>MEDIELEKTRONIK-ZAGREB d.o.o., Kanalska 2 G, Lučko</item>
    </izvorni_sadrzaj>
    <derivirana_varijabla naziv="DomainObject.Predmet.ProtuStrankaListFormatedWithAdress_1">
      <item>MEDIELEKTRONIK-ZAGREB d.o.o., Kanalska 2 G, Lučko</item>
    </derivirana_varijabla>
  </DomainObject.Predmet.ProtuStrankaListFormatedWithAdress>
  <DomainObject.Predmet.ProtuStrankaListFormatedWithAdressOIB>
    <izvorni_sadrzaj>
      <item>MEDIELEKTRONIK-ZAGREB d.o.o., Kanalska 2 G, Lučko</item>
    </izvorni_sadrzaj>
    <derivirana_varijabla naziv="DomainObject.Predmet.ProtuStrankaListFormatedWithAdressOIB_1">
      <item>MEDIELEKTRONIK-ZAGREB d.o.o., Kanalska 2 G, Lučko</item>
    </derivirana_varijabla>
  </DomainObject.Predmet.ProtuStrankaListFormatedWithAdressOIB>
  <DomainObject.Predmet.ProtuStrankaListNazivFormated>
    <izvorni_sadrzaj>
      <item>MEDIELEKTRONIK-ZAGREB d.o.o.</item>
    </izvorni_sadrzaj>
    <derivirana_varijabla naziv="DomainObject.Predmet.ProtuStrankaListNazivFormated_1">
      <item>MEDIELEKTRONIK-ZAGREB d.o.o.</item>
    </derivirana_varijabla>
  </DomainObject.Predmet.ProtuStrankaListNazivFormated>
  <DomainObject.Predmet.ProtuStrankaListNazivFormatedOIB>
    <izvorni_sadrzaj>
      <item>MEDIELEKTRONIK-ZAGREB d.o.o.</item>
    </izvorni_sadrzaj>
    <derivirana_varijabla naziv="DomainObject.Predmet.ProtuStrankaListNazivFormatedOIB_1">
      <item>MEDIELEKTRONIK-ZAGREB d.o.o.</item>
    </derivirana_varijabla>
  </DomainObject.Predmet.ProtuStrankaListNazivFormatedOIB>
  <DomainObject.Predmet.OstaliListFormated>
    <izvorni_sadrzaj>
      <item>Davorka Huljev</item>
    </izvorni_sadrzaj>
    <derivirana_varijabla naziv="DomainObject.Predmet.OstaliListFormated_1">
      <item>Davorka Huljev</item>
    </derivirana_varijabla>
  </DomainObject.Predmet.OstaliListFormated>
  <DomainObject.Predmet.OstaliListFormatedOIB>
    <izvorni_sadrzaj>
      <item>Davorka Huljev, OIB 34743014377</item>
    </izvorni_sadrzaj>
    <derivirana_varijabla naziv="DomainObject.Predmet.OstaliListFormatedOIB_1">
      <item>Davorka Huljev, OIB 34743014377</item>
    </derivirana_varijabla>
  </DomainObject.Predmet.OstaliListFormatedOIB>
  <DomainObject.Predmet.OstaliListFormatedWithAdress>
    <izvorni_sadrzaj>
      <item>Davorka Huljev, Miramarska 13 D, 10000 Zagreb</item>
    </izvorni_sadrzaj>
    <derivirana_varijabla naziv="DomainObject.Predmet.OstaliListFormatedWithAdress_1">
      <item>Davorka Huljev, Miramarska 13 D, 10000 Zagreb</item>
    </derivirana_varijabla>
  </DomainObject.Predmet.OstaliListFormatedWithAdress>
  <DomainObject.Predmet.OstaliListFormatedWithAdressOIB>
    <izvorni_sadrzaj>
      <item>Davorka Huljev, OIB 34743014377, Miramarska 13 D, 10000 Zagreb</item>
    </izvorni_sadrzaj>
    <derivirana_varijabla naziv="DomainObject.Predmet.OstaliListFormatedWithAdressOIB_1">
      <item>Davorka Huljev, OIB 34743014377, Miramarska 13 D, 10000 Zagreb</item>
    </derivirana_varijabla>
  </DomainObject.Predmet.OstaliListFormatedWithAdressOIB>
  <DomainObject.Predmet.OstaliListNazivFormated>
    <izvorni_sadrzaj>
      <item>Davorka Huljev</item>
    </izvorni_sadrzaj>
    <derivirana_varijabla naziv="DomainObject.Predmet.OstaliListNazivFormated_1">
      <item>Davorka Huljev</item>
    </derivirana_varijabla>
  </DomainObject.Predmet.OstaliListNazivFormated>
  <DomainObject.Predmet.OstaliListNazivFormatedOIB>
    <izvorni_sadrzaj>
      <item>Davorka Huljev, OIB 34743014377</item>
    </izvorni_sadrzaj>
    <derivirana_varijabla naziv="DomainObject.Predmet.OstaliListNazivFormatedOIB_1"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>St-955/2002-50</izvorni_sadrzaj>
    <derivirana_varijabla naziv="DomainObject.PoslovniBrojDokumenta_1">St-955/2002-50</derivirana_varijabla>
  </DomainObject.PoslovniBrojDokumenta>
  <DomainObject.Predmet.StrankaIDrugi>
    <izvorni_sadrzaj>LIDIJA KOVAČIĆ I ANA VAĐIĆ / - LIDIJA KOVAČIĆ I ANA VAĐIĆ</izvorni_sadrzaj>
    <derivirana_varijabla naziv="DomainObject.Predmet.StrankaIDrugi_1">LIDIJA KOVAČIĆ I ANA VAĐIĆ / - LIDIJA KOVAČIĆ I ANA VAĐIĆ</derivirana_varijabla>
  </DomainObject.Predmet.StrankaIDrugi>
  <DomainObject.Predmet.ProtustrankaIDrugi>
    <izvorni_sadrzaj>MEDIELEKTRONIK-ZAGREB d.o.o.</izvorni_sadrzaj>
    <derivirana_varijabla naziv="DomainObject.Predmet.ProtustrankaIDrugi_1">MEDIELEKTRONIK-ZAGREB d.o.o.</derivirana_varijabla>
  </DomainObject.Predmet.ProtustrankaIDrugi>
  <DomainObject.Predmet.StrankaIDrugiAdressOIB>
    <izvorni_sadrzaj>LIDIJA KOVAČIĆ I ANA VAĐIĆ / - LIDIJA KOVAČIĆ I ANA VAĐIĆ, Bolnička 64,Zagreb i Donjostupnička 53,Stupnik, 10000 Zagreb</izvorni_sadrzaj>
    <derivirana_varijabla naziv="DomainObject.Predmet.StrankaIDrugiAdressOIB_1">LIDIJA KOVAČIĆ I ANA VAĐIĆ / - LIDIJA KOVAČIĆ I ANA VAĐIĆ, Bolnička 64,Zagreb i Donjostupnička 53,Stupnik, 10000 Zagreb</derivirana_varijabla>
  </DomainObject.Predmet.StrankaIDrugiAdressOIB>
  <DomainObject.Predmet.ProtustrankaIDrugiAdressOIB>
    <izvorni_sadrzaj>MEDIELEKTRONIK-ZAGREB d.o.o., Kanalska 2 G, Lučko</izvorni_sadrzaj>
    <derivirana_varijabla naziv="DomainObject.Predmet.ProtustrankaIDrugiAdressOIB_1">MEDIELEKTRONIK-ZAGREB d.o.o., Kanalska 2 G,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LIDIJA KOVAČIĆ I ANA VAĐIĆ / - LIDIJA KOVAČIĆ I ANA VAĐIĆ</item>
      <item>MEDIELEKTRONIK-ZAGREB d.o.o.</item>
      <item>Davorka Huljev</item>
    </izvorni_sadrzaj>
    <derivirana_varijabla naziv="DomainObject.Predmet.SudioniciListNaziv_1">
      <item>LIDIJA KOVAČIĆ I ANA VAĐIĆ / - LIDIJA KOVAČIĆ I ANA VAĐIĆ</item>
      <item>MEDIELEKTRONIK-ZAGREB d.o.o.</item>
      <item>Davorka Huljev</item>
    </derivirana_varijabla>
  </DomainObject.Predmet.SudioniciListNaziv>
  <DomainObject.Predmet.SudioniciListAdressOIB>
    <izvorni_sadrzaj>
      <item>LIDIJA KOVAČIĆ I ANA VAĐIĆ / - LIDIJA KOVAČIĆ I ANA VAĐIĆ, Bolnička 64,Zagreb i Donjostupnička 53,Stupnik,10000 Zagreb</item>
      <item>MEDIELEKTRONIK-ZAGREB d.o.o., Kanalska 2 G,Lučko</item>
      <item>Davorka Huljev, OIB 34743014377, Miramarska 13 D,10000 Zagreb</item>
    </izvorni_sadrzaj>
    <derivirana_varijabla naziv="DomainObject.Predmet.SudioniciListAdressOIB_1">
      <item>LIDIJA KOVAČIĆ I ANA VAĐIĆ / - LIDIJA KOVAČIĆ I ANA VAĐIĆ, Bolnička 64,Zagreb i Donjostupnička 53,Stupnik,10000 Zagreb</item>
      <item>MEDIELEKTRONIK-ZAGREB d.o.o., Kanalska 2 G,Lučko</item>
      <item>Davorka Huljev, OIB 34743014377, Miramarska 13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34743014377</item>
    </izvorni_sadrzaj>
    <derivirana_varijabla naziv="DomainObject.Predmet.SudioniciListNazivOIB_1">
      <item>, OIB null</item>
      <item>, OIB null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99</properties:Words>
  <properties:Characters>518</properties:Characters>
  <properties:Lines>33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</vt:lpstr>
    </vt:vector>
  </properties:TitlesOfParts>
  <properties:LinksUpToDate>false</properties:LinksUpToDate>
  <properties:CharactersWithSpaces>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2015-11-05T11:45:00Z</dcterms:created>
  <dc:creator>nmarkovic</dc:creator>
  <cp:lastModifiedBy>Ivana Stampf</cp:lastModifiedBy>
  <cp:lastPrinted>2014-03-31T10:11:00Z</cp:lastPrinted>
  <dcterms:modified xmlns:xsi="http://www.w3.org/2001/XMLSchema-instance" xsi:type="dcterms:W3CDTF">2015-11-05T11:55:00Z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St-955/2002-50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