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2956" w14:paraId="8cc2956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7A1918">
        <w:t>50</w:t>
      </w:r>
      <w:r w:rsidR="00EA34C6">
        <w:t>2</w:t>
      </w:r>
      <w:r w:rsidR="00BE14DE">
        <w:t>/</w:t>
      </w:r>
      <w:r w:rsidR="00245588">
        <w:t>16-</w:t>
      </w:r>
      <w:r w:rsidR="007A1918">
        <w:t>5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A34C6">
        <w:t>AURI MANI d.o.o., Zadar, Ane Vidović 8, Zadar</w:t>
      </w:r>
      <w:r w:rsidR="007A1918">
        <w:t>,</w:t>
      </w:r>
      <w:r w:rsidR="000859FA">
        <w:t xml:space="preserve"> OIB: </w:t>
      </w:r>
      <w:r w:rsidR="00EA34C6">
        <w:t>77789257917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A1918">
        <w:t>07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EA34C6">
        <w:t>AURI MANI d.o.o., Zadar, Ane Vidović 8, Zadar, OIB: 77789257917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A1918" w:rsidP="0026691E" w:rsidR="00A70A5D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26691E">
        <w:t>10</w:t>
      </w:r>
      <w:r w:rsidR="00A70A5D">
        <w:t>,</w:t>
      </w:r>
      <w:r w:rsidR="00EA34C6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7A1918" w:rsidP="0026691E" w:rsidR="0026691E">
      <w:pPr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26691E">
        <w:t>10</w:t>
      </w:r>
      <w:r w:rsidR="00F92198">
        <w:t>,</w:t>
      </w:r>
      <w:r w:rsidR="00EA34C6">
        <w:t>07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A34C6">
        <w:t>AURI MANI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7A1918">
        <w:t>126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F713C6">
        <w:t>23.403,75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</w:t>
      </w:r>
      <w:r w:rsidR="007A1918">
        <w:t>7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A34C6">
        <w:t>AURI MANI d.o.o., Zadar</w:t>
      </w:r>
      <w:r w:rsidR="00EA34C6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EA34C6" w:rsidP="00153B5F" w:rsidR="004616A4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ŽELJKO NINKOVIĆ iz Zadra, Ane Vidović 8</w:t>
      </w:r>
      <w:r w:rsidR="004616A4">
        <w:t xml:space="preserve">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7624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A34C6">
      <w:t>502/16-5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7624C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34C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13C6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6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2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6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AURI MANI društvo s ograničenom odgovornošću za poljoprivredu, trgovinu i usluge</izvorni_sadrzaj>
    <derivirana_varijabla naziv="DomainObject.Predmet.ProtustrankaFormated_1">  AURI MANI društvo s ograničenom odgovornošću za poljoprivredu, trgovinu i usluge</derivirana_varijabla>
  </DomainObject.Predmet.ProtustrankaFormated>
  <DomainObject.Predmet.ProtustrankaFormatedOIB>
    <izvorni_sadrzaj>  AURI MANI društvo s ograničenom odgovornošću za poljoprivredu, trgovinu i usluge, OIB 77789257917</izvorni_sadrzaj>
    <derivirana_varijabla naziv="DomainObject.Predmet.ProtustrankaFormatedOIB_1">  AURI MANI društvo s ograničenom odgovornošću za poljoprivredu, trgovinu i usluge, OIB 77789257917</derivirana_varijabla>
  </DomainObject.Predmet.ProtustrankaFormatedOIB>
  <DomainObject.Predmet.ProtustrankaFormatedWithAdress>
    <izvorni_sadrzaj> AURI MANI društvo s ograničenom odgovornošću za poljoprivredu, trgovinu i usluge, Ane Vidović 8, 23000 Zadar</izvorni_sadrzaj>
    <derivirana_varijabla naziv="DomainObject.Predmet.ProtustrankaFormatedWithAdress_1"> AURI MANI društvo s ograničenom odgovornošću za poljoprivredu, trgovinu i usluge, Ane Vidović 8, 23000 Zadar</derivirana_varijabla>
  </DomainObject.Predmet.ProtustrankaFormatedWithAdress>
  <DomainObject.Predmet.ProtustrankaFormatedWithAdressOIB>
    <izvorni_sadrzaj> AURI MANI društvo s ograničenom odgovornošću za poljoprivredu, trgovinu i usluge, OIB 77789257917, Ane Vidović 8, 23000 Zadar</izvorni_sadrzaj>
    <derivirana_varijabla naziv="DomainObject.Predmet.ProtustrankaFormatedWithAdressOIB_1"> AURI MANI društvo s ograničenom odgovornošću za poljoprivredu, trgovinu i usluge, OIB 77789257917, Ane Vidović 8, 23000 Zadar</derivirana_varijabla>
  </DomainObject.Predmet.ProtustrankaFormatedWithAdressOIB>
  <DomainObject.Predmet.ProtustrankaWithAdress>
    <izvorni_sadrzaj>AURI MANI društvo s ograničenom odgovornošću za poljoprivredu, trgovinu i usluge Ane Vidović 8, 23000 Zadar</izvorni_sadrzaj>
    <derivirana_varijabla naziv="DomainObject.Predmet.ProtustrankaWithAdress_1">AURI MANI društvo s ograničenom odgovornošću za poljoprivredu, trgovinu i usluge Ane Vidović 8, 23000 Zadar</derivirana_varijabla>
  </DomainObject.Predmet.ProtustrankaWithAdress>
  <DomainObject.Predmet.ProtustrankaWithAdressOIB>
    <izvorni_sadrzaj>AURI MANI društvo s ograničenom odgovornošću za poljoprivredu, trgovinu i usluge, OIB 77789257917, Ane Vidović 8, 23000 Zadar</izvorni_sadrzaj>
    <derivirana_varijabla naziv="DomainObject.Predmet.ProtustrankaWithAdressOIB_1">AURI MANI društvo s ograničenom odgovornošću za poljoprivredu, trgovinu i usluge, OIB 77789257917, Ane Vidović 8, 23000 Zadar</derivirana_varijabla>
  </DomainObject.Predmet.ProtustrankaWithAdressOIB>
  <DomainObject.Predmet.ProtustrankaNazivFormated>
    <izvorni_sadrzaj>AURI MANI društvo s ograničenom odgovornošću za poljoprivredu, trgovinu i usluge</izvorni_sadrzaj>
    <derivirana_varijabla naziv="DomainObject.Predmet.ProtustrankaNazivFormated_1">AURI MANI društvo s ograničenom odgovornošću za poljoprivredu, trgovinu i usluge</derivirana_varijabla>
  </DomainObject.Predmet.ProtustrankaNazivFormated>
  <DomainObject.Predmet.ProtustrankaNazivFormatedOIB>
    <izvorni_sadrzaj>AURI MANI društvo s ograničenom odgovornošću za poljoprivredu, trgovinu i usluge, OIB 77789257917</izvorni_sadrzaj>
    <derivirana_varijabla naziv="DomainObject.Predmet.ProtustrankaNazivFormatedOIB_1">AURI MANI društvo s ograničenom odgovornošću za poljoprivredu, trgovinu i usluge, OIB 77789257917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23403.75</izvorni_sadrzaj>
    <derivirana_varijabla naziv="DomainObject.Predmet.TrenutnaVrijednost_1">23403.75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AURI MANI društvo s ograničenom odgovornošću za poljoprivredu, trgovinu i usluge</item>
    </izvorni_sadrzaj>
    <derivirana_varijabla naziv="DomainObject.Predmet.ProtuStrankaListFormated_1">
      <item>AURI MANI društvo s ograničenom odgovornošću za poljoprivredu, trgovinu i usluge</item>
    </derivirana_varijabla>
  </DomainObject.Predmet.ProtuStrankaListFormated>
  <DomainObject.Predmet.ProtuStrankaListFormatedOIB>
    <izvorni_sadrzaj>
      <item>AURI MANI društvo s ograničenom odgovornošću za poljoprivredu, trgovinu i usluge, OIB 77789257917</item>
    </izvorni_sadrzaj>
    <derivirana_varijabla naziv="DomainObject.Predmet.ProtuStrankaListFormatedOIB_1">
      <item>AURI MANI društvo s ograničenom odgovornošću za poljoprivredu, trgovinu i usluge, OIB 77789257917</item>
    </derivirana_varijabla>
  </DomainObject.Predmet.ProtuStrankaListFormatedOIB>
  <DomainObject.Predmet.ProtuStrankaListFormatedWithAdress>
    <izvorni_sadrzaj>
      <item>AURI MANI društvo s ograničenom odgovornošću za poljoprivredu, trgovinu i usluge, Ane Vidović 8, 23000 Zadar</item>
    </izvorni_sadrzaj>
    <derivirana_varijabla naziv="DomainObject.Predmet.ProtuStrankaListFormatedWithAdress_1">
      <item>AURI MANI društvo s ograničenom odgovornošću za poljoprivredu, trgovinu i usluge, Ane Vidović 8, 23000 Zadar</item>
    </derivirana_varijabla>
  </DomainObject.Predmet.ProtuStrankaListFormatedWithAdress>
  <DomainObject.Predmet.ProtuStrankaListFormatedWithAdressOIB>
    <izvorni_sadrzaj>
      <item>AURI MANI društvo s ograničenom odgovornošću za poljoprivredu, trgovinu i usluge, OIB 77789257917, Ane Vidović 8, 23000 Zadar</item>
    </izvorni_sadrzaj>
    <derivirana_varijabla naziv="DomainObject.Predmet.ProtuStrankaListFormatedWithAdressOIB_1">
      <item>AURI MANI društvo s ograničenom odgovornošću za poljoprivredu, trgovinu i usluge, OIB 77789257917, Ane Vidović 8, 23000 Zadar</item>
    </derivirana_varijabla>
  </DomainObject.Predmet.ProtuStrankaListFormatedWithAdressOIB>
  <DomainObject.Predmet.ProtuStrankaListNazivFormated>
    <izvorni_sadrzaj>
      <item>AURI MANI društvo s ograničenom odgovornošću za poljoprivredu, trgovinu i usluge</item>
    </izvorni_sadrzaj>
    <derivirana_varijabla naziv="DomainObject.Predmet.ProtuStrankaListNazivFormated_1">
      <item>AURI MANI društvo s ograničenom odgovornošću za poljoprivredu, trgovinu i usluge</item>
    </derivirana_varijabla>
  </DomainObject.Predmet.ProtuStrankaListNazivFormated>
  <DomainObject.Predmet.ProtuStrankaListNazivFormatedOIB>
    <izvorni_sadrzaj>
      <item>AURI MANI društvo s ograničenom odgovornošću za poljoprivredu, trgovinu i usluge, OIB 77789257917</item>
    </izvorni_sadrzaj>
    <derivirana_varijabla naziv="DomainObject.Predmet.ProtuStrankaListNazivFormatedOIB_1">
      <item>AURI MANI društvo s ograničenom odgovornošću za poljoprivredu, trgovinu i usluge, OIB 77789257917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AURI MANI društvo s ograničenom odgovornošću za poljoprivredu, trgovinu i usluge</izvorni_sadrzaj>
    <derivirana_varijabla naziv="DomainObject.Predmet.ProtustrankaIDrugi_1">AURI MANI društvo s ograničenom odgovornošću za poljoprivredu,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AURI MANI društvo s ograničenom odgovornošću za poljoprivredu, trgovinu i usluge, OIB 77789257917, Ane Vidović 8, 23000 Zadar</izvorni_sadrzaj>
    <derivirana_varijabla naziv="DomainObject.Predmet.ProtustrankaIDrugiAdressOIB_1">AURI MANI društvo s ograničenom odgovornošću za poljoprivredu, trgovinu i usluge, OIB 77789257917, Ane Vidović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AURI MANI društvo s ograničenom odgovornošću za poljoprivredu, trgovinu i usluge</item>
    </izvorni_sadrzaj>
    <derivirana_varijabla naziv="DomainObject.Predmet.SudioniciListNaziv_1">
      <item>FINA</item>
      <item>AURI MANI društvo s ograničenom odgovornošću za poljoprivredu, trgovinu i usluge</item>
    </derivirana_varijabla>
  </DomainObject.Predmet.SudioniciListNaziv>
  <DomainObject.Predmet.SudioniciListAdressOIB>
    <izvorni_sadrzaj>
      <item>FINA, OIB 85821130368</item>
      <item>AURI MANI društvo s ograničenom odgovornošću za poljoprivredu, trgovinu i usluge, OIB 77789257917, Ane Vidović 8,23000 Zadar</item>
    </izvorni_sadrzaj>
    <derivirana_varijabla naziv="DomainObject.Predmet.SudioniciListAdressOIB_1">
      <item>FINA, OIB 85821130368</item>
      <item>AURI MANI društvo s ograničenom odgovornošću za poljoprivredu, trgovinu i usluge, OIB 77789257917, Ane Vidović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77789257917</item>
    </izvorni_sadrzaj>
    <derivirana_varijabla naziv="DomainObject.Predmet.SudioniciListNazivOIB_1">
      <item>, OIB 85821130368</item>
      <item>, OIB 77789257917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128C8-81B9-44FF-8CE2-16649B53D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1879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2016-04-07T09:13:00Z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2016-04-07T11:07:00Z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