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bac0" w14:paraId="270bac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7410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St-4410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40A68" w:rsidRPr="00C40A68">
        <w:t xml:space="preserve"> </w:t>
      </w:r>
      <w:r w:rsidR="00474103" w:rsidRPr="00474103">
        <w:t>HBD ZAGREB d.o.o.</w:t>
      </w:r>
      <w:r w:rsidR="00474103">
        <w:t xml:space="preserve"> OIB: </w:t>
      </w:r>
      <w:r w:rsidR="00474103" w:rsidRPr="00474103">
        <w:t>14109356920</w:t>
      </w:r>
      <w:r w:rsidR="00474103">
        <w:t>, MBS:</w:t>
      </w:r>
      <w:r w:rsidR="00474103" w:rsidRPr="00474103">
        <w:t xml:space="preserve"> 080480927</w:t>
      </w:r>
      <w:r w:rsidR="00474103">
        <w:t xml:space="preserve"> iz Zagreba, Jurja Ves 3. odvojak 7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474103" w:rsidRPr="00474103">
        <w:t xml:space="preserve"> HBD ZAGREB d.o.o. OIB: 14109356920, MBS: 080480927 iz Zagreba, Jurja Ves 3. odvojak 7</w:t>
      </w:r>
      <w:r w:rsidR="00474103">
        <w:t xml:space="preserve"> </w:t>
      </w:r>
      <w:r w:rsidR="00B95F8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054C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054CA" w:rsidRPr="003054CA">
        <w:t xml:space="preserve"> </w:t>
      </w:r>
      <w:r w:rsidR="00474103" w:rsidRPr="00474103">
        <w:t>HBD ZAGREB d.o.o. OIB: 14109356920, MBS: 080480927 iz Zagreba, Jurja Ves 3. odvojak 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6F7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74103">
          <w:t>70.St-4410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474103"/>
    <w:rsid w:val="006E1039"/>
    <w:rsid w:val="00756F70"/>
    <w:rsid w:val="007C052C"/>
    <w:rsid w:val="0092290B"/>
    <w:rsid w:val="00A167C6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F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F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4410</izvorni_sadrzaj>
    <derivirana_varijabla naziv="DomainObject.Predmet.Broj_1">4410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St-4410/2015</izvorni_sadrzaj>
    <derivirana_varijabla naziv="DomainObject.Predmet.OznakaBroj_1">St-4410/2015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HBD ZAGREB d.o.o.</izvorni_sadrzaj>
    <derivirana_varijabla naziv="DomainObject.Predmet.ProtustrankaFormated_1">  HBD ZAGREB d.o.o.</derivirana_varijabla>
  </DomainObject.Predmet.ProtustrankaFormated>
  <DomainObject.Predmet.ProtustrankaFormatedOIB>
    <izvorni_sadrzaj>  HBD ZAGREB d.o.o., OIB 14109356920</izvorni_sadrzaj>
    <derivirana_varijabla naziv="DomainObject.Predmet.ProtustrankaFormatedOIB_1">  HBD ZAGREB d.o.o., OIB 14109356920</derivirana_varijabla>
  </DomainObject.Predmet.ProtustrankaFormatedOIB>
  <DomainObject.Predmet.ProtustrankaFormatedWithAdress>
    <izvorni_sadrzaj> HBD ZAGREB d.o.o., Jurja Ves 3.odvojak 7, 10000 Zagreb</izvorni_sadrzaj>
    <derivirana_varijabla naziv="DomainObject.Predmet.ProtustrankaFormatedWithAdress_1"> HBD ZAGREB d.o.o., Jurja Ves 3.odvojak 7, 10000 Zagreb</derivirana_varijabla>
  </DomainObject.Predmet.ProtustrankaFormatedWithAdress>
  <DomainObject.Predmet.ProtustrankaFormatedWithAdressOIB>
    <izvorni_sadrzaj> HBD ZAGREB d.o.o., OIB 14109356920, Jurja Ves 3.odvojak 7, 10000 Zagreb</izvorni_sadrzaj>
    <derivirana_varijabla naziv="DomainObject.Predmet.ProtustrankaFormatedWithAdressOIB_1"> HBD ZAGREB d.o.o., OIB 14109356920, Jurja Ves 3.odvojak 7, 10000 Zagreb</derivirana_varijabla>
  </DomainObject.Predmet.ProtustrankaFormatedWithAdressOIB>
  <DomainObject.Predmet.ProtustrankaWithAdress>
    <izvorni_sadrzaj>HBD ZAGREB d.o.o. Jurja Ves 3.odvojak 7, 10000 Zagreb</izvorni_sadrzaj>
    <derivirana_varijabla naziv="DomainObject.Predmet.ProtustrankaWithAdress_1">HBD ZAGREB d.o.o. Jurja Ves 3.odvojak 7, 10000 Zagreb</derivirana_varijabla>
  </DomainObject.Predmet.ProtustrankaWithAdress>
  <DomainObject.Predmet.ProtustrankaWithAdressOIB>
    <izvorni_sadrzaj>HBD ZAGREB d.o.o., OIB 14109356920, Jurja Ves 3.odvojak 7, 10000 Zagreb</izvorni_sadrzaj>
    <derivirana_varijabla naziv="DomainObject.Predmet.ProtustrankaWithAdressOIB_1">HBD ZAGREB d.o.o., OIB 14109356920, Jurja Ves 3.odvojak 7, 10000 Zagreb</derivirana_varijabla>
  </DomainObject.Predmet.ProtustrankaWithAdressOIB>
  <DomainObject.Predmet.ProtustrankaNazivFormated>
    <izvorni_sadrzaj>HBD ZAGREB d.o.o.</izvorni_sadrzaj>
    <derivirana_varijabla naziv="DomainObject.Predmet.ProtustrankaNazivFormated_1">HBD ZAGREB d.o.o.</derivirana_varijabla>
  </DomainObject.Predmet.ProtustrankaNazivFormated>
  <DomainObject.Predmet.ProtustrankaNazivFormatedOIB>
    <izvorni_sadrzaj>HBD ZAGREB d.o.o., OIB 14109356920</izvorni_sadrzaj>
    <derivirana_varijabla naziv="DomainObject.Predmet.ProtustrankaNazivFormatedOIB_1">HBD ZAGREB d.o.o., OIB 14109356920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HBD ZAGREB d.o.o.</item>
    </izvorni_sadrzaj>
    <derivirana_varijabla naziv="DomainObject.Predmet.ProtuStrankaListFormated_1">
      <item>HBD ZAGREB d.o.o.</item>
    </derivirana_varijabla>
  </DomainObject.Predmet.ProtuStrankaListFormated>
  <DomainObject.Predmet.ProtuStrankaListFormatedOIB>
    <izvorni_sadrzaj>
      <item>HBD ZAGREB d.o.o., OIB 14109356920</item>
    </izvorni_sadrzaj>
    <derivirana_varijabla naziv="DomainObject.Predmet.ProtuStrankaListFormatedOIB_1">
      <item>HBD ZAGREB d.o.o., OIB 14109356920</item>
    </derivirana_varijabla>
  </DomainObject.Predmet.ProtuStrankaListFormatedOIB>
  <DomainObject.Predmet.ProtuStrankaListFormatedWithAdress>
    <izvorni_sadrzaj>
      <item>HBD ZAGREB d.o.o., Jurja Ves 3.odvojak 7, 10000 Zagreb</item>
    </izvorni_sadrzaj>
    <derivirana_varijabla naziv="DomainObject.Predmet.ProtuStrankaListFormatedWithAdress_1">
      <item>HBD ZAGREB d.o.o., Jurja Ves 3.odvojak 7, 10000 Zagreb</item>
    </derivirana_varijabla>
  </DomainObject.Predmet.ProtuStrankaListFormatedWithAdress>
  <DomainObject.Predmet.ProtuStrankaListFormatedWithAdressOIB>
    <izvorni_sadrzaj>
      <item>HBD ZAGREB d.o.o., OIB 14109356920, Jurja Ves 3.odvojak 7, 10000 Zagreb</item>
    </izvorni_sadrzaj>
    <derivirana_varijabla naziv="DomainObject.Predmet.ProtuStrankaListFormatedWithAdressOIB_1">
      <item>HBD ZAGREB d.o.o., OIB 14109356920, Jurja Ves 3.odvojak 7, 10000 Zagreb</item>
    </derivirana_varijabla>
  </DomainObject.Predmet.ProtuStrankaListFormatedWithAdressOIB>
  <DomainObject.Predmet.ProtuStrankaListNazivFormated>
    <izvorni_sadrzaj>
      <item>HBD ZAGREB d.o.o.</item>
    </izvorni_sadrzaj>
    <derivirana_varijabla naziv="DomainObject.Predmet.ProtuStrankaListNazivFormated_1">
      <item>HBD ZAGREB d.o.o.</item>
    </derivirana_varijabla>
  </DomainObject.Predmet.ProtuStrankaListNazivFormated>
  <DomainObject.Predmet.ProtuStrankaListNazivFormatedOIB>
    <izvorni_sadrzaj>
      <item>HBD ZAGREB d.o.o., OIB 14109356920</item>
    </izvorni_sadrzaj>
    <derivirana_varijabla naziv="DomainObject.Predmet.ProtuStrankaListNazivFormatedOIB_1">
      <item>HBD ZAGREB d.o.o., OIB 14109356920</item>
    </derivirana_varijabla>
  </DomainObject.Predmet.ProtuStrankaListNazivFormatedOIB>
  <DomainObject.Predmet.OstaliListFormated>
    <izvorni_sadrzaj>
      <item>HRVOJ SIROVEC</item>
    </izvorni_sadrzaj>
    <derivirana_varijabla naziv="DomainObject.Predmet.OstaliListFormated_1">
      <item>HRVOJ SIROVEC</item>
    </derivirana_varijabla>
  </DomainObject.Predmet.OstaliListFormated>
  <DomainObject.Predmet.OstaliListFormatedOIB>
    <izvorni_sadrzaj>
      <item>HRVOJ SIROVEC, OIB 40011036253</item>
    </izvorni_sadrzaj>
    <derivirana_varijabla naziv="DomainObject.Predmet.OstaliListFormatedOIB_1">
      <item>HRVOJ SIROVEC, OIB 40011036253</item>
    </derivirana_varijabla>
  </DomainObject.Predmet.OstaliListFormatedOIB>
  <DomainObject.Predmet.OstaliListFormatedWithAdress>
    <izvorni_sadrzaj>
      <item>HRVOJ SIROVEC, Jurja Ves 3. odvojak 7, 10000 Zagreb</item>
    </izvorni_sadrzaj>
    <derivirana_varijabla naziv="DomainObject.Predmet.OstaliListFormatedWithAdress_1">
      <item>HRVOJ SIROVEC, Jurja Ves 3. odvojak 7, 10000 Zagreb</item>
    </derivirana_varijabla>
  </DomainObject.Predmet.OstaliListFormatedWithAdress>
  <DomainObject.Predmet.OstaliListFormatedWithAdressOIB>
    <izvorni_sadrzaj>
      <item>HRVOJ SIROVEC, OIB 40011036253, Jurja Ves 3. odvojak 7, 10000 Zagreb</item>
    </izvorni_sadrzaj>
    <derivirana_varijabla naziv="DomainObject.Predmet.OstaliListFormatedWithAdressOIB_1">
      <item>HRVOJ SIROVEC, OIB 40011036253, Jurja Ves 3. odvojak 7, 10000 Zagreb</item>
    </derivirana_varijabla>
  </DomainObject.Predmet.OstaliListFormatedWithAdressOIB>
  <DomainObject.Predmet.OstaliListNazivFormated>
    <izvorni_sadrzaj>
      <item>HRVOJ SIROVEC</item>
    </izvorni_sadrzaj>
    <derivirana_varijabla naziv="DomainObject.Predmet.OstaliListNazivFormated_1">
      <item>HRVOJ SIROVEC</item>
    </derivirana_varijabla>
  </DomainObject.Predmet.OstaliListNazivFormated>
  <DomainObject.Predmet.OstaliListNazivFormatedOIB>
    <izvorni_sadrzaj>
      <item>HRVOJ SIROVEC, OIB 40011036253</item>
    </izvorni_sadrzaj>
    <derivirana_varijabla naziv="DomainObject.Predmet.OstaliListNazivFormatedOIB_1">
      <item>HRVOJ SIROVEC, OIB 40011036253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HBD ZAGREB d.o.o.</izvorni_sadrzaj>
    <derivirana_varijabla naziv="DomainObject.Predmet.ProtustrankaIDrugi_1">HBD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HBD ZAGREB d.o.o., OIB 14109356920, Jurja Ves 3.odvojak 7, 10000 Zagreb</izvorni_sadrzaj>
    <derivirana_varijabla naziv="DomainObject.Predmet.ProtustrankaIDrugiAdressOIB_1">HBD ZAGREB d.o.o., OIB 14109356920, Jurja Ves 3.odvojak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HBD ZAGREB d.o.o.</item>
      <item>FINA Regionalni centar Zagreb</item>
      <item>HRVOJ SIROVEC</item>
    </izvorni_sadrzaj>
    <derivirana_varijabla naziv="DomainObject.Predmet.SudioniciListNaziv_1">
      <item>HBD ZAGREB d.o.o.</item>
      <item>FINA Regionalni centar Zagreb</item>
      <item>HRVOJ SIROVEC</item>
    </derivirana_varijabla>
  </DomainObject.Predmet.SudioniciListNaziv>
  <DomainObject.Predmet.SudioniciListAdressOIB>
    <izvorni_sadrzaj>
      <item>HBD ZAGREB d.o.o., OIB 14109356920, Jurja Ves 3.odvojak 7,10000 Zagreb</item>
      <item>FINA Regionalni centar Zagreb, OIB 85821130368, Trg svibanjskih žrtava 1995. 1,10000 Zagreb</item>
      <item>HRVOJ SIROVEC, OIB 40011036253, Jurja Ves 3. odvojak 7,10000 Zagreb</item>
    </izvorni_sadrzaj>
    <derivirana_varijabla naziv="DomainObject.Predmet.SudioniciListAdressOIB_1">
      <item>HBD ZAGREB d.o.o., OIB 14109356920, Jurja Ves 3.odvojak 7,10000 Zagreb</item>
      <item>FINA Regionalni centar Zagreb, OIB 85821130368, Trg svibanjskih žrtava 1995. 1,10000 Zagreb</item>
      <item>HRVOJ SIROVEC, OIB 40011036253, Jurja Ves 3.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14109356920</item>
      <item>, OIB 85821130368</item>
      <item>, OIB 40011036253</item>
    </izvorni_sadrzaj>
    <derivirana_varijabla naziv="DomainObject.Predmet.SudioniciListNazivOIB_1">
      <item>, OIB 14109356920</item>
      <item>, OIB 85821130368</item>
      <item>, OIB 40011036253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1742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2015-12-03T14:36:00Z</dcterms:created>
  <dc:creator>Maja Jurovicki</dc:creator>
  <cp:lastModifiedBy>Zlatka Plivelić</cp:lastModifiedBy>
  <cp:lastPrinted>2015-12-03T14:36:00Z</cp:lastPrinted>
  <dcterms:modified xmlns:xsi="http://www.w3.org/2001/XMLSchema-instance" xsi:type="dcterms:W3CDTF">2015-12-17T15:12:00Z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