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07cc" w14:paraId="bd007c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406B5F" w:rsidR="00406B5F">
      <w:pPr>
        <w:jc w:val="both"/>
      </w:pPr>
      <w:r>
        <w:tab/>
      </w:r>
      <w:r w:rsidR="00406B5F">
        <w:t xml:space="preserve">Trgovački sud u Osijeku, po stečajnoj sutkinji Jadranki Pajur Vranješ, </w:t>
      </w:r>
      <w:r w:rsidR="00406B5F" w:rsidRPr="00EC103F">
        <w:t xml:space="preserve">u stečajnom predmetu </w:t>
      </w:r>
      <w:r w:rsidR="00406B5F">
        <w:t>nad dužnikom: BONUM TRADE j.d.o.o. Zagreb, Zlatka Šulentića 4, OIB: 58971347300, MBS: 080923260, 15. listopada 2018.</w:t>
      </w:r>
    </w:p>
    <w:p w:rsidRDefault="00CE3347" w:rsidP="00CE3347" w:rsidR="00CE3347">
      <w:pPr>
        <w:jc w:val="both"/>
      </w:pPr>
      <w:r>
        <w:t>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406B5F">
        <w:t xml:space="preserve">BONUM TRADE j.d.o.o. Zagreb, Zlatka Šulentića 4, OIB: 58971347300, MBS: 080923260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406B5F">
        <w:t>714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06B5F">
        <w:t>28.188,00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406B5F">
        <w:t xml:space="preserve">Podružnica Zagreb,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06B5F">
        <w:t>6. veljače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406B5F">
        <w:t>BONUM TRADE j.d.o.o. Zagreb, Zlatka Šulentića 4, OIB: 58971347300, MBS: 080923260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681535" w:rsidR="00961BCF">
      <w:pPr>
        <w:ind w:firstLine="720"/>
        <w:jc w:val="both"/>
      </w:pPr>
      <w:r>
        <w:t>Sukladno Izvješću privremen</w:t>
      </w:r>
      <w:r w:rsidR="004D16E2">
        <w:t>e</w:t>
      </w:r>
      <w:r>
        <w:t xml:space="preserve"> stečajn</w:t>
      </w:r>
      <w:r w:rsidR="004D16E2">
        <w:t>e</w:t>
      </w:r>
      <w:r>
        <w:t xml:space="preserve"> upravitelj</w:t>
      </w:r>
      <w:r w:rsidR="004D16E2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406B5F">
        <w:t>714</w:t>
      </w:r>
      <w:r w:rsidR="008B02F8">
        <w:t>/18-</w:t>
      </w:r>
      <w:r w:rsidR="009814A0">
        <w:t>6</w:t>
      </w:r>
      <w:r w:rsidR="0036023B">
        <w:t xml:space="preserve"> od </w:t>
      </w:r>
      <w:r w:rsidR="00961BCF">
        <w:t>2</w:t>
      </w:r>
      <w:r w:rsidR="009814A0">
        <w:t>7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4D16E2">
        <w:t>znijela</w:t>
      </w:r>
      <w:r>
        <w:t xml:space="preserve"> na ročištu održanom </w:t>
      </w:r>
      <w:r w:rsidR="00406B5F">
        <w:t>19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06B5F">
        <w:t>28.188,00</w:t>
      </w:r>
      <w:r w:rsidR="00293E3F" w:rsidRPr="00392E95">
        <w:t xml:space="preserve"> kn</w:t>
      </w:r>
      <w:r w:rsidR="006828C4">
        <w:t>, kako je to objavljeno po stavkama na e-oglasnoj ploči suda u izvješću privremene stečajne upraviteljice,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6828C4">
        <w:t>.</w:t>
      </w:r>
    </w:p>
    <w:p w:rsidRDefault="006828C4" w:rsidP="00681535" w:rsidR="006828C4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6828C4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0611B3">
        <w:t xml:space="preserve">       </w:t>
      </w:r>
      <w:r w:rsidR="00CE19FA">
        <w:t xml:space="preserve"> </w:t>
      </w:r>
      <w:r w:rsidR="00857D02">
        <w:t xml:space="preserve"> </w:t>
      </w:r>
      <w:r w:rsidR="00392E95">
        <w:t>Jadranka Pajur Vranješ</w:t>
      </w:r>
      <w:r w:rsidR="000611B3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0611B3" w:rsidP="000611B3" w:rsidR="000611B3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Za točnost otpravka-ovlašteni službenik</w:t>
      </w:r>
    </w:p>
    <w:p w:rsidRDefault="000611B3" w:rsidP="004F707E" w:rsidR="000611B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59B" w:rsidR="0034459B">
      <w:r>
        <w:separator/>
      </w:r>
    </w:p>
  </w:endnote>
  <w:endnote w:id="0" w:type="continuationSeparator">
    <w:p w:rsidRDefault="0034459B" w:rsidR="00344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59B" w:rsidR="0034459B">
      <w:r>
        <w:separator/>
      </w:r>
    </w:p>
  </w:footnote>
  <w:footnote w:id="0" w:type="continuationSeparator">
    <w:p w:rsidRDefault="0034459B" w:rsidR="00344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459B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406B5F">
      <w:t>714/18-11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11B3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4459B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B5F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28C4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814A0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0B2B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B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E0B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0B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B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B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B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E0B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0B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B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B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BONUM TRADE j.d.o.o.</izvorni_sadrzaj>
    <derivirana_varijabla naziv="DomainObject.Predmet.ProtustrankaFormated_1">  BONUM TRADE j.d.o.o.</derivirana_varijabla>
  </DomainObject.Predmet.ProtustrankaFormated>
  <DomainObject.Predmet.ProtustrankaFormatedOIB>
    <izvorni_sadrzaj>  BONUM TRADE j.d.o.o., OIB 58971347300</izvorni_sadrzaj>
    <derivirana_varijabla naziv="DomainObject.Predmet.ProtustrankaFormatedOIB_1">  BONUM TRADE j.d.o.o., OIB 58971347300</derivirana_varijabla>
  </DomainObject.Predmet.ProtustrankaFormatedOIB>
  <DomainObject.Predmet.ProtustrankaFormatedWithAdress>
    <izvorni_sadrzaj> BONUM TRADE j.d.o.o., Zlatka Šulentića 4, 10000 Zagreb</izvorni_sadrzaj>
    <derivirana_varijabla naziv="DomainObject.Predmet.ProtustrankaFormatedWithAdress_1"> BONUM TRADE j.d.o.o., Zlatka Šulentića 4, 10000 Zagreb</derivirana_varijabla>
  </DomainObject.Predmet.ProtustrankaFormatedWithAdress>
  <DomainObject.Predmet.ProtustrankaFormatedWithAdressOIB>
    <izvorni_sadrzaj> BONUM TRADE j.d.o.o., OIB 58971347300, Zlatka Šulentića 4, 10000 Zagreb</izvorni_sadrzaj>
    <derivirana_varijabla naziv="DomainObject.Predmet.ProtustrankaFormatedWithAdressOIB_1"> BONUM TRADE j.d.o.o., OIB 58971347300, Zlatka Šulentića 4, 10000 Zagreb</derivirana_varijabla>
  </DomainObject.Predmet.ProtustrankaFormatedWithAdressOIB>
  <DomainObject.Predmet.ProtustrankaWithAdress>
    <izvorni_sadrzaj>BONUM TRADE j.d.o.o. Zlatka Šulentića 4, 10000 Zagreb</izvorni_sadrzaj>
    <derivirana_varijabla naziv="DomainObject.Predmet.ProtustrankaWithAdress_1">BONUM TRADE j.d.o.o. Zlatka Šulentića 4, 10000 Zagreb</derivirana_varijabla>
  </DomainObject.Predmet.ProtustrankaWithAdress>
  <DomainObject.Predmet.ProtustrankaWithAdressOIB>
    <izvorni_sadrzaj>BONUM TRADE j.d.o.o., OIB 58971347300, Zlatka Šulentića 4, 10000 Zagreb</izvorni_sadrzaj>
    <derivirana_varijabla naziv="DomainObject.Predmet.ProtustrankaWithAdressOIB_1">BONUM TRADE j.d.o.o., OIB 58971347300, Zlatka Šulentića 4, 10000 Zagreb</derivirana_varijabla>
  </DomainObject.Predmet.ProtustrankaWithAdressOIB>
  <DomainObject.Predmet.ProtustrankaNazivFormated>
    <izvorni_sadrzaj>BONUM TRADE j.d.o.o.</izvorni_sadrzaj>
    <derivirana_varijabla naziv="DomainObject.Predmet.ProtustrankaNazivFormated_1">BONUM TRADE j.d.o.o.</derivirana_varijabla>
  </DomainObject.Predmet.ProtustrankaNazivFormated>
  <DomainObject.Predmet.ProtustrankaNazivFormatedOIB>
    <izvorni_sadrzaj>BONUM TRADE j.d.o.o., OIB 58971347300</izvorni_sadrzaj>
    <derivirana_varijabla naziv="DomainObject.Predmet.ProtustrankaNazivFormatedOIB_1">BONUM TRADE j.d.o.o., OIB 58971347300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TRADE j.d.o.o.</item>
    </izvorni_sadrzaj>
    <derivirana_varijabla naziv="DomainObject.Predmet.ProtuStrankaListFormated_1">
      <item>BONUM TRADE j.d.o.o.</item>
    </derivirana_varijabla>
  </DomainObject.Predmet.ProtuStrankaListFormated>
  <DomainObject.Predmet.ProtuStrankaListFormatedOIB>
    <izvorni_sadrzaj>
      <item>BONUM TRADE j.d.o.o., OIB 58971347300</item>
    </izvorni_sadrzaj>
    <derivirana_varijabla naziv="DomainObject.Predmet.ProtuStrankaListFormatedOIB_1">
      <item>BONUM TRADE j.d.o.o., OIB 58971347300</item>
    </derivirana_varijabla>
  </DomainObject.Predmet.ProtuStrankaListFormatedOIB>
  <DomainObject.Predmet.ProtuStrankaListFormatedWithAdress>
    <izvorni_sadrzaj>
      <item>BONUM TRADE j.d.o.o., Zlatka Šulentića 4, 10000 Zagreb</item>
    </izvorni_sadrzaj>
    <derivirana_varijabla naziv="DomainObject.Predmet.ProtuStrankaListFormatedWithAdress_1">
      <item>BONUM TRADE j.d.o.o., Zlatka Šulentića 4, 10000 Zagreb</item>
    </derivirana_varijabla>
  </DomainObject.Predmet.ProtuStrankaListFormatedWithAdress>
  <DomainObject.Predmet.ProtuStrankaListFormatedWithAdressOIB>
    <izvorni_sadrzaj>
      <item>BONUM TRADE j.d.o.o., OIB 58971347300, Zlatka Šulentića 4, 10000 Zagreb</item>
    </izvorni_sadrzaj>
    <derivirana_varijabla naziv="DomainObject.Predmet.ProtuStrankaListFormatedWithAdressOIB_1">
      <item>BONUM TRADE j.d.o.o., OIB 58971347300, Zlatka Šulentića 4, 10000 Zagreb</item>
    </derivirana_varijabla>
  </DomainObject.Predmet.ProtuStrankaListFormatedWithAdressOIB>
  <DomainObject.Predmet.ProtuStrankaListNazivFormated>
    <izvorni_sadrzaj>
      <item>BONUM TRADE j.d.o.o.</item>
    </izvorni_sadrzaj>
    <derivirana_varijabla naziv="DomainObject.Predmet.ProtuStrankaListNazivFormated_1">
      <item>BONUM TRADE j.d.o.o.</item>
    </derivirana_varijabla>
  </DomainObject.Predmet.ProtuStrankaListNazivFormated>
  <DomainObject.Predmet.ProtuStrankaListNazivFormatedOIB>
    <izvorni_sadrzaj>
      <item>BONUM TRADE j.d.o.o., OIB 58971347300</item>
    </izvorni_sadrzaj>
    <derivirana_varijabla naziv="DomainObject.Predmet.ProtuStrankaListNazivFormatedOIB_1">
      <item>BONUM TRADE j.d.o.o., OIB 58971347300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TRADE j.d.o.o.</izvorni_sadrzaj>
    <derivirana_varijabla naziv="DomainObject.Predmet.ProtustrankaIDrugi_1">BONUM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TRADE j.d.o.o., OIB 58971347300, Zlatka Šulentića 4, 10000 Zagreb</izvorni_sadrzaj>
    <derivirana_varijabla naziv="DomainObject.Predmet.ProtustrankaIDrugiAdressOIB_1">BONUM TRADE j.d.o.o., OIB 58971347300, Zlatka Šulentića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TRADE j.d.o.o.</item>
      <item>FINA Regionalni centar Zagreb</item>
    </izvorni_sadrzaj>
    <derivirana_varijabla naziv="DomainObject.Predmet.SudioniciListNaziv_1">
      <item>BONUM TRADE j.d.o.o.</item>
      <item>FINA Regionalni centar Zagreb</item>
    </derivirana_varijabla>
  </DomainObject.Predmet.SudioniciListNaziv>
  <DomainObject.Predmet.SudioniciListAdressOIB>
    <izvorni_sadrzaj>
      <item>BONUM TRADE j.d.o.o., OIB 58971347300, Zlatka Šulentića 4,10000 Zagreb</item>
      <item>FINA Regionalni centar Zagreb, OIB 85821130368, Trg svibanjskih žrtava 1995. 1,10000 Zagreb</item>
    </izvorni_sadrzaj>
    <derivirana_varijabla naziv="DomainObject.Predmet.SudioniciListAdressOIB_1">
      <item>BONUM TRADE j.d.o.o., OIB 58971347300, Zlatka Šulentića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58971347300</item>
      <item>, OIB 85821130368</item>
    </izvorni_sadrzaj>
    <derivirana_varijabla naziv="DomainObject.Predmet.SudioniciListNazivOIB_1">
      <item>, OIB 58971347300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St-714/2018-2</izvorni_sadrzaj>
    <derivirana_varijabla naziv="DomainObject.PredzadnjaOdlukaIzPredmeta.Oznaka_1">St-714/2018-2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D8FF2-4FC4-4BD4-A8F1-EA87C2ED4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2451</properties:Characters>
  <properties:Lines>91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2018-10-15T08:50:00Z</dcterms:created>
  <dc:creator>hermanj</dc:creator>
  <cp:lastModifiedBy>Zvjezdana Kovačić</cp:lastModifiedBy>
  <cp:lastPrinted>2018-10-15T08:50:00Z</cp:lastPrinted>
  <dcterms:modified xmlns:xsi="http://www.w3.org/2001/XMLSchema-instance" xsi:type="dcterms:W3CDTF">2018-10-15T08:55:00Z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(St-714-18 -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