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4a7d" w14:paraId="ad24a7d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C02F8">
        <w:t>1</w:t>
      </w:r>
      <w:r w:rsidR="003F7789">
        <w:t>530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F7789">
        <w:rPr>
          <w:lang w:val="hr-HR"/>
        </w:rPr>
        <w:t xml:space="preserve"> </w:t>
      </w:r>
      <w:r w:rsidR="003F7789" w:rsidRPr="003F7789">
        <w:rPr>
          <w:lang w:val="hr-HR"/>
        </w:rPr>
        <w:t>Poliklinika za fizikalnu medicinu i rehabilitaciju, ginekologiju, internu medicinu i medicinu rada VRILO ŽIVOTA</w:t>
      </w:r>
      <w:r w:rsidR="003F7789">
        <w:rPr>
          <w:lang w:val="hr-HR"/>
        </w:rPr>
        <w:t xml:space="preserve">, Omiš, Put Vrila 7 B, OIB: </w:t>
      </w:r>
      <w:r w:rsidR="00FE6BCE">
        <w:rPr>
          <w:lang w:val="hr-HR"/>
        </w:rPr>
        <w:t xml:space="preserve"> </w:t>
      </w:r>
      <w:r w:rsidR="003F7789" w:rsidRPr="003F7789">
        <w:rPr>
          <w:lang w:val="hr-HR"/>
        </w:rPr>
        <w:t>72307660199</w:t>
      </w:r>
      <w:r w:rsidR="003F7789">
        <w:rPr>
          <w:lang w:val="hr-HR"/>
        </w:rPr>
        <w:t xml:space="preserve">, </w:t>
      </w:r>
      <w:r w:rsidR="00F0111A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F7789">
        <w:rPr>
          <w:lang w:val="hr-HR"/>
        </w:rPr>
        <w:t xml:space="preserve"> </w:t>
      </w:r>
      <w:r w:rsidR="003F7789" w:rsidRPr="003F7789">
        <w:rPr>
          <w:lang w:val="hr-HR"/>
        </w:rPr>
        <w:t>Poliklinika za fizikalnu medicinu i rehabilitaciju, ginekologiju, internu medicinu i medicinu rada VRILO ŽIVOTA</w:t>
      </w:r>
      <w:r w:rsidR="003F7789">
        <w:rPr>
          <w:lang w:val="hr-HR"/>
        </w:rPr>
        <w:t xml:space="preserve">, Omiš, Put Vrila 7 B, OIB:  </w:t>
      </w:r>
      <w:r w:rsidR="003F7789" w:rsidRPr="003F7789">
        <w:rPr>
          <w:lang w:val="hr-HR"/>
        </w:rPr>
        <w:t>72307660199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FE6BCE">
        <w:rPr>
          <w:lang w:val="hr-HR"/>
        </w:rPr>
        <w:t>9,</w:t>
      </w:r>
      <w:r w:rsidR="003F7789">
        <w:rPr>
          <w:lang w:val="hr-HR"/>
        </w:rPr>
        <w:t>25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3F7789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3F7789">
        <w:t xml:space="preserve">Dinka Trumbić dipl.ekonomist  iz Splita, Lovretska 10 ., OIB: </w:t>
      </w:r>
      <w:r w:rsidR="003F7789">
        <w:rPr>
          <w:rFonts w:eastAsiaTheme="minorHAnsi"/>
        </w:rPr>
        <w:t>43468134790.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3F7789" w:rsidRPr="003F7789">
        <w:rPr>
          <w:lang w:val="hr-HR"/>
        </w:rPr>
        <w:t>Poliklinika za fizikalnu medicinu i rehabilitaciju, ginekologiju, internu medicinu i medicinu rada VRILO ŽIVOTA</w:t>
      </w:r>
      <w:r w:rsidR="003F7789">
        <w:rPr>
          <w:lang w:val="hr-HR"/>
        </w:rPr>
        <w:t xml:space="preserve">, Omiš, Put Vrila 7 B, OIB:  </w:t>
      </w:r>
      <w:r w:rsidR="003F7789" w:rsidRPr="003F7789">
        <w:rPr>
          <w:lang w:val="hr-HR"/>
        </w:rPr>
        <w:t>72307660199</w:t>
      </w:r>
      <w:r w:rsidR="003F7789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 0</w:t>
      </w:r>
      <w:r w:rsidR="00FE6BCE">
        <w:rPr>
          <w:lang w:val="hr-HR"/>
        </w:rPr>
        <w:t>3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 xml:space="preserve">dužnikom </w:t>
      </w:r>
      <w:r w:rsidR="003F7789" w:rsidRPr="003F7789">
        <w:rPr>
          <w:lang w:val="hr-HR"/>
        </w:rPr>
        <w:t>Poliklinika za fizikalnu medicinu i rehabilitaciju, ginekologiju, internu medicinu i medicinu rada VRILO ŽIVOTA</w:t>
      </w:r>
      <w:r w:rsidR="003F7789">
        <w:rPr>
          <w:lang w:val="hr-HR"/>
        </w:rPr>
        <w:t xml:space="preserve">, Omiš, Put Vrila 7 B, OIB:  </w:t>
      </w:r>
      <w:r w:rsidR="003F7789" w:rsidRPr="003F7789">
        <w:rPr>
          <w:lang w:val="hr-HR"/>
        </w:rPr>
        <w:t>72307660199</w:t>
      </w:r>
      <w:r w:rsidR="003F7789">
        <w:rPr>
          <w:lang w:val="hr-HR"/>
        </w:rPr>
        <w:t>,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F7789">
        <w:rPr>
          <w:lang w:val="hr-HR"/>
        </w:rPr>
        <w:t>1101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F7789">
        <w:rPr>
          <w:lang w:val="hr-HR"/>
        </w:rPr>
        <w:t>431.621,12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D4551" w:rsidR="00E11425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2D4551">
        <w:rPr>
          <w:lang w:val="hr-HR"/>
        </w:rPr>
        <w:t xml:space="preserve"> bile ispunjene pretpostavke iz</w:t>
      </w:r>
    </w:p>
    <w:p w:rsidRDefault="002D4551" w:rsidP="002D4551" w:rsidR="002D4551" w:rsidRPr="00CB5DD1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>
        <w:rPr>
          <w:b/>
          <w:lang w:val="hr-HR"/>
        </w:rPr>
        <w:t>1530/2015</w:t>
      </w:r>
    </w:p>
    <w:p w:rsidRDefault="002D4551" w:rsidP="00EB7DEF" w:rsidR="002D4551">
      <w:pPr>
        <w:jc w:val="both"/>
        <w:rPr>
          <w:lang w:val="hr-HR"/>
        </w:rPr>
      </w:pPr>
    </w:p>
    <w:p w:rsidRDefault="009812C9" w:rsidP="00EB7DEF" w:rsidR="00F0111A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E6BCE">
        <w:rPr>
          <w:lang w:val="hr-HR"/>
        </w:rPr>
        <w:t>2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2D4551">
        <w:rPr>
          <w:lang w:val="hr-HR"/>
        </w:rPr>
        <w:t xml:space="preserve"> stranici e- Oglasne ploče suda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-Registar</w:t>
      </w:r>
      <w:r w:rsidR="007F4C05">
        <w:t xml:space="preserve">  </w:t>
      </w:r>
      <w:r>
        <w:t xml:space="preserve">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F78DC"/>
    <w:rsid w:val="002014DC"/>
    <w:rsid w:val="00240944"/>
    <w:rsid w:val="002C37DB"/>
    <w:rsid w:val="002D4551"/>
    <w:rsid w:val="00307A5F"/>
    <w:rsid w:val="00317494"/>
    <w:rsid w:val="003A4819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7F4C05"/>
    <w:rsid w:val="0085080C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St-1530/2015-7</izvorni_sadrzaj>
    <derivirana_varijabla naziv="DomainObject.Oznaka_1">St-1530/2015-7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St-1530/2015</izvorni_sadrzaj>
    <derivirana_varijabla naziv="DomainObject.Predmet.OznakaBroj_1">St-1530/2015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rehabilitaciju, ginekologiju, internu medicinu i medicinu rada VRILO ŽIVOTA</izvorni_sadrzaj>
    <derivirana_varijabla naziv="DomainObject.Predmet.ProtustrankaFormated_1">  Poliklinika za fizikalnu medicinu i rehabilitaciju, ginekologiju, internu medicinu i medicinu rada VRILO ŽIVOTA</derivirana_varijabla>
  </DomainObject.Predmet.ProtustrankaFormated>
  <DomainObject.Predmet.ProtustrankaFormatedOIB>
    <izvorni_sadrzaj>  Poliklinika za fizikalnu medicinu i rehabilitaciju, ginekologiju, internu medicinu i medicinu rada VRILO ŽIVOTA, OIB 72307660199</izvorni_sadrzaj>
    <derivirana_varijabla naziv="DomainObject.Predmet.ProtustrankaFormatedOIB_1">  Poliklinika za fizikalnu medicinu i rehabilitaciju, ginekologiju, internu medicinu i medicinu rada VRILO ŽIVOTA, OIB 72307660199</derivirana_varijabla>
  </DomainObject.Predmet.ProtustrankaFormatedOIB>
  <DomainObject.Predmet.ProtustrankaFormatedWithAdress>
    <izvorni_sadrzaj> Poliklinika za fizikalnu medicinu i rehabilitaciju, ginekologiju, internu medicinu i medicinu rada VRILO ŽIVOTA, Put Vrila 7/B, 21310 Omiš</izvorni_sadrzaj>
    <derivirana_varijabla naziv="DomainObject.Predmet.ProtustrankaFormatedWithAdress_1"> Poliklinika za fizikalnu medicinu i rehabilitaciju, ginekologiju, internu medicinu i medicinu rada VRILO ŽIVOTA, Put Vrila 7/B, 21310 Omiš</derivirana_varijabla>
  </DomainObject.Predmet.ProtustrankaFormatedWithAdress>
  <DomainObject.Predmet.ProtustrankaFormatedWithAdressOIB>
    <izvorni_sadrzaj> Poliklinika za fizikalnu medicinu i rehabilitaciju, ginekologiju, internu medicinu i medicinu rada VRILO ŽIVOTA, OIB 72307660199, Put Vrila 7/B, 21310 Omiš</izvorni_sadrzaj>
    <derivirana_varijabla naziv="DomainObject.Predmet.ProtustrankaFormatedWithAdressOIB_1"> Poliklinika za fizikalnu medicinu i rehabilitaciju, ginekologiju, internu medicinu i medicinu rada VRILO ŽIVOTA, OIB 72307660199, Put Vrila 7/B, 21310 Omiš</derivirana_varijabla>
  </DomainObject.Predmet.ProtustrankaFormatedWithAdressOIB>
  <DomainObject.Predmet.ProtustrankaWithAdress>
    <izvorni_sadrzaj>Poliklinika za fizikalnu medicinu i rehabilitaciju, ginekologiju, internu medicinu i medicinu rada VRILO ŽIVOTA Put Vrila 7/B, 21310 Omiš</izvorni_sadrzaj>
    <derivirana_varijabla naziv="DomainObject.Predmet.ProtustrankaWithAdress_1">Poliklinika za fizikalnu medicinu i rehabilitaciju, ginekologiju, internu medicinu i medicinu rada VRILO ŽIVOTA Put Vrila 7/B, 21310 Omiš</derivirana_varijabla>
  </DomainObject.Predmet.ProtustrankaWithAdress>
  <DomainObject.Predmet.ProtustrankaWithAdressOIB>
    <izvorni_sadrzaj>Poliklinika za fizikalnu medicinu i rehabilitaciju, ginekologiju, internu medicinu i medicinu rada VRILO ŽIVOTA, OIB 72307660199, Put Vrila 7/B, 21310 Omiš</izvorni_sadrzaj>
    <derivirana_varijabla naziv="DomainObject.Predmet.ProtustrankaWithAdressOIB_1">Poliklinika za fizikalnu medicinu i rehabilitaciju, ginekologiju, internu medicinu i medicinu rada VRILO ŽIVOTA, OIB 72307660199, Put Vrila 7/B, 21310 Omiš</derivirana_varijabla>
  </DomainObject.Predmet.ProtustrankaWithAdressOIB>
  <DomainObject.Predmet.ProtustrankaNazivFormated>
    <izvorni_sadrzaj>Poliklinika za fizikalnu medicinu i rehabilitaciju, ginekologiju, internu medicinu i medicinu rada VRILO ŽIVOTA</izvorni_sadrzaj>
    <derivirana_varijabla naziv="DomainObject.Predmet.ProtustrankaNazivFormated_1">Poliklinika za fizikalnu medicinu i rehabilitaciju, ginekologiju, internu medicinu i medicinu rada VRILO ŽIVOTA</derivirana_varijabla>
  </DomainObject.Predmet.ProtustrankaNazivFormated>
  <DomainObject.Predmet.ProtustrankaNazivFormatedOIB>
    <izvorni_sadrzaj>Poliklinika za fizikalnu medicinu i rehabilitaciju, ginekologiju, internu medicinu i medicinu rada VRILO ŽIVOTA, OIB 72307660199</izvorni_sadrzaj>
    <derivirana_varijabla naziv="DomainObject.Predmet.ProtustrankaNazivFormatedOIB_1">Poliklinika za fizikalnu medicinu i rehabilitaciju, ginekologiju, internu medicinu i medicinu rada VRILO ŽIVOTA, OIB 72307660199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431621.12</izvorni_sadrzaj>
    <derivirana_varijabla naziv="DomainObject.Predmet.TrenutnaVrijednost_1">431621.12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za fizikalnu medicinu i rehabilitaciju, ginekologiju, internu medicinu i medicinu rada VRILO ŽIVOTA</item>
    </izvorni_sadrzaj>
    <derivirana_varijabla naziv="DomainObject.Predmet.ProtuStrankaListFormated_1">
      <item>Poliklinika za fizikalnu medicinu i rehabilitaciju, ginekologiju, internu medicinu i medicinu rada VRILO ŽIVOTA</item>
    </derivirana_varijabla>
  </DomainObject.Predmet.ProtuStrankaListFormated>
  <DomainObject.Predmet.ProtuStrankaListFormatedOIB>
    <izvorni_sadrzaj>
      <item>Poliklinika za fizikalnu medicinu i rehabilitaciju, ginekologiju, internu medicinu i medicinu rada VRILO ŽIVOTA, OIB 72307660199</item>
    </izvorni_sadrzaj>
    <derivirana_varijabla naziv="DomainObject.Predmet.ProtuStrankaListFormatedOIB_1">
      <item>Poliklinika za fizikalnu medicinu i rehabilitaciju, ginekologiju, internu medicinu i medicinu rada VRILO ŽIVOTA, OIB 72307660199</item>
    </derivirana_varijabla>
  </DomainObject.Predmet.ProtuStrankaListFormatedOIB>
  <DomainObject.Predmet.ProtuStrankaListFormatedWithAdress>
    <izvorni_sadrzaj>
      <item>Poliklinika za fizikalnu medicinu i rehabilitaciju, ginekologiju, internu medicinu i medicinu rada VRILO ŽIVOTA, Put Vrila 7/B, 21310 Omiš</item>
    </izvorni_sadrzaj>
    <derivirana_varijabla naziv="DomainObject.Predmet.ProtuStrankaListFormatedWithAdress_1">
      <item>Poliklinika za fizikalnu medicinu i rehabilitaciju, ginekologiju, internu medicinu i medicinu rada VRILO ŽIVOTA, Put Vrila 7/B, 21310 Omiš</item>
    </derivirana_varijabla>
  </DomainObject.Predmet.ProtuStrankaListFormatedWithAdress>
  <DomainObject.Predmet.ProtuStrankaListFormatedWithAdressOIB>
    <izvorni_sadrzaj>
      <item>Poliklinika za fizikalnu medicinu i rehabilitaciju, ginekologiju, internu medicinu i medicinu rada VRILO ŽIVOTA, OIB 72307660199, Put Vrila 7/B, 21310 Omiš</item>
    </izvorni_sadrzaj>
    <derivirana_varijabla naziv="DomainObject.Predmet.ProtuStrankaListFormatedWithAdressOIB_1">
      <item>Poliklinika za fizikalnu medicinu i rehabilitaciju, ginekologiju, internu medicinu i medicinu rada VRILO ŽIVOTA, OIB 72307660199, Put Vrila 7/B, 21310 Omiš</item>
    </derivirana_varijabla>
  </DomainObject.Predmet.ProtuStrankaListFormatedWithAdressOIB>
  <DomainObject.Predmet.ProtuStrankaListNazivFormated>
    <izvorni_sadrzaj>
      <item>Poliklinika za fizikalnu medicinu i rehabilitaciju, ginekologiju, internu medicinu i medicinu rada VRILO ŽIVOTA</item>
    </izvorni_sadrzaj>
    <derivirana_varijabla naziv="DomainObject.Predmet.ProtuStrankaListNazivFormated_1">
      <item>Poliklinika za fizikalnu medicinu i rehabilitaciju, ginekologiju, internu medicinu i medicinu rada VRILO ŽIVOTA</item>
    </derivirana_varijabla>
  </DomainObject.Predmet.ProtuStrankaListNazivFormated>
  <DomainObject.Predmet.ProtuStrankaListNazivFormatedOIB>
    <izvorni_sadrzaj>
      <item>Poliklinika za fizikalnu medicinu i rehabilitaciju, ginekologiju, internu medicinu i medicinu rada VRILO ŽIVOTA, OIB 72307660199</item>
    </izvorni_sadrzaj>
    <derivirana_varijabla naziv="DomainObject.Predmet.ProtuStrankaListNazivFormatedOIB_1">
      <item>Poliklinika za fizikalnu medicinu i rehabilitaciju, ginekologiju, internu medicinu i medicinu rada VRILO ŽIVOTA, OIB 72307660199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St-1530/2015-7</izvorni_sadrzaj>
    <derivirana_varijabla naziv="DomainObject.PoslovniBrojDokumenta_1">St-1530/2015-7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za fizikalnu medicinu i rehabilitaciju, ginekologiju, internu medicinu i medicinu rada VRILO ŽIVOTA</izvorni_sadrzaj>
    <derivirana_varijabla naziv="DomainObject.Predmet.ProtustrankaIDrugi_1">Poliklinika za fizikalnu medicinu i rehabilitaciju, ginekologiju, internu medicinu i medicinu rada VRILO ŽIVOTA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za fizikalnu medicinu i rehabilitaciju, ginekologiju, internu medicinu i medicinu rada VRILO ŽIVOTA, OIB 72307660199, Put Vrila 7/B, 21310 Omiš</izvorni_sadrzaj>
    <derivirana_varijabla naziv="DomainObject.Predmet.ProtustrankaIDrugiAdressOIB_1">Poliklinika za fizikalnu medicinu i rehabilitaciju, ginekologiju, internu medicinu i medicinu rada VRILO ŽIVOTA, OIB 72307660199, Put Vrila 7/B,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fizikalnu medicinu i rehabilitaciju, ginekologiju, internu medicinu i medicinu rada VRILO ŽIVOTA</item>
      <item>FINANCIJSKA AGENCIJA, RC SPLIT</item>
    </izvorni_sadrzaj>
    <derivirana_varijabla naziv="DomainObject.Predmet.SudioniciListNaziv_1">
      <item>Poliklinika za fizikalnu medicinu i rehabilitaciju, ginekologiju, internu medicinu i medicinu rada VRILO ŽIVOTA</item>
      <item>FINANCIJSKA AGENCIJA, RC SPLIT</item>
    </derivirana_varijabla>
  </DomainObject.Predmet.SudioniciListNaziv>
  <DomainObject.Predmet.SudioniciListAdressOIB>
    <izvorni_sadrzaj>
      <item>Poliklinika za fizikalnu medicinu i rehabilitaciju, ginekologiju, internu medicinu i medicinu rada VRILO ŽIVOTA, OIB 72307660199, Put Vrila 7/B,21310 Omiš</item>
      <item>FINANCIJSKA AGENCIJA, RC SPLIT, OIB 85821130368, Mažuranićevo šetalište 24 b,21000 Split</item>
    </izvorni_sadrzaj>
    <derivirana_varijabla naziv="DomainObject.Predmet.SudioniciListAdressOIB_1">
      <item>Poliklinika za fizikalnu medicinu i rehabilitaciju, ginekologiju, internu medicinu i medicinu rada VRILO ŽIVOTA, OIB 72307660199, Put Vrila 7/B,21310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72307660199</item>
      <item>, OIB 85821130368</item>
    </izvorni_sadrzaj>
    <derivirana_varijabla naziv="DomainObject.Predmet.SudioniciListNazivOIB_1">
      <item>, OIB 72307660199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8C0EE-AB52-4E42-B4CE-9D9C6ECF5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806</properties:Words>
  <properties:Characters>4358</properties:Characters>
  <properties:Lines>106</properties:Lines>
  <properties:Paragraphs>38</properties:Paragraphs>
  <properties:TotalTime>354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1.St-1226/2015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2016-09-15T06:56:00Z</cp:lastPrinted>
  <dcterms:modified xmlns:xsi="http://www.w3.org/2001/XMLSchema-instance" xsi:type="dcterms:W3CDTF">2016-09-15T07:13:00Z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