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cf82" w14:paraId="db5cf82" w:rsidRDefault="00353C75" w:rsidP="00032850" w:rsidR="0003285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51C7" w:rsidRPr="00E151C7">
        <w:rPr>
          <w:b/>
        </w:rPr>
        <w:t xml:space="preserve"> </w:t>
      </w:r>
      <w:r w:rsidR="00E151C7">
        <w:rPr>
          <w:b/>
        </w:rPr>
        <w:tab/>
      </w:r>
      <w:r w:rsidR="00E151C7">
        <w:rPr>
          <w:b/>
        </w:rPr>
        <w:tab/>
      </w:r>
      <w:r w:rsidR="00E151C7">
        <w:rPr>
          <w:b/>
        </w:rPr>
        <w:tab/>
      </w:r>
      <w:r w:rsidR="00E151C7">
        <w:rPr>
          <w:b/>
        </w:rPr>
        <w:tab/>
      </w:r>
      <w:r w:rsidR="00E151C7">
        <w:rPr>
          <w:b/>
        </w:rPr>
        <w:tab/>
      </w:r>
      <w:r w:rsidR="00E151C7">
        <w:rPr>
          <w:b/>
        </w:rPr>
        <w:tab/>
      </w:r>
      <w:r w:rsidR="00E151C7">
        <w:rPr>
          <w:b/>
        </w:rPr>
        <w:tab/>
        <w:t>Broj: 7/Stpn-19/2016-</w:t>
      </w:r>
      <w:r w:rsidR="007B2A38">
        <w:rPr>
          <w:b/>
        </w:rPr>
        <w:t>6</w:t>
      </w:r>
    </w:p>
    <w:p w:rsidRDefault="00032850" w:rsidP="00032850" w:rsidR="00032850" w:rsidRPr="00CF11FD">
      <w:pPr>
        <w:rPr>
          <w:b/>
        </w:rPr>
      </w:pPr>
      <w:r w:rsidRPr="00CF11FD">
        <w:rPr>
          <w:b/>
        </w:rPr>
        <w:t>REPUBLIKA HRVATSKA</w:t>
      </w:r>
    </w:p>
    <w:p w:rsidRDefault="00032850" w:rsidP="00032850" w:rsidR="00032850" w:rsidRPr="00CF11FD">
      <w:pPr>
        <w:rPr>
          <w:b/>
        </w:rPr>
      </w:pPr>
      <w:r w:rsidRPr="00CF11FD">
        <w:rPr>
          <w:b/>
        </w:rPr>
        <w:t>TRGOVAČKI SUD U OSIJEKU</w:t>
      </w:r>
    </w:p>
    <w:p w:rsidRDefault="00032850" w:rsidP="00E151C7" w:rsidR="00032850" w:rsidRPr="00CF11FD">
      <w:pPr>
        <w:rPr>
          <w:b/>
        </w:rPr>
      </w:pPr>
      <w:r w:rsidRPr="00CF11FD">
        <w:rPr>
          <w:b/>
        </w:rPr>
        <w:t>STALNA SLUŽBA</w:t>
      </w:r>
      <w:r w:rsidR="00BA3264">
        <w:rPr>
          <w:b/>
        </w:rPr>
        <w:t xml:space="preserve"> </w:t>
      </w:r>
      <w:r w:rsidR="00E151C7">
        <w:rPr>
          <w:b/>
        </w:rPr>
        <w:t>U SLAVONSKOM BRODU</w:t>
      </w:r>
      <w:r w:rsidRPr="00CF11FD">
        <w:rPr>
          <w:b/>
        </w:rPr>
        <w:t xml:space="preserve">         </w:t>
      </w:r>
      <w:r w:rsidR="00D550B7">
        <w:rPr>
          <w:b/>
        </w:rPr>
        <w:t xml:space="preserve">        </w:t>
      </w:r>
    </w:p>
    <w:p w:rsidRDefault="00032850" w:rsidP="00032850" w:rsidR="0074795B">
      <w:pPr>
        <w:rPr>
          <w:b/>
        </w:rPr>
      </w:pPr>
      <w:r w:rsidRPr="00CF11FD">
        <w:rPr>
          <w:b/>
        </w:rPr>
        <w:t>Trg pobjede 13</w:t>
      </w:r>
    </w:p>
    <w:p w:rsidRDefault="0074795B" w:rsidP="00032850" w:rsidR="0091340D">
      <w:pPr>
        <w:rPr>
          <w:b/>
        </w:rPr>
      </w:pPr>
      <w:r>
        <w:rPr>
          <w:b/>
        </w:rPr>
        <w:t>Slavonski Brod</w:t>
      </w:r>
      <w:r w:rsidR="00032850" w:rsidRPr="00CF11FD">
        <w:rPr>
          <w:b/>
        </w:rPr>
        <w:tab/>
      </w:r>
    </w:p>
    <w:p w:rsidRDefault="00BA3264" w:rsidP="00032850" w:rsidR="00BA3264">
      <w:pPr>
        <w:rPr>
          <w:b/>
        </w:rPr>
      </w:pPr>
    </w:p>
    <w:p w:rsidRDefault="0091340D" w:rsidP="0091340D" w:rsidR="0003285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A3264" w:rsidP="0091340D" w:rsidR="00BA3264" w:rsidRPr="00CF11FD">
      <w:pPr>
        <w:jc w:val="center"/>
        <w:rPr>
          <w:b/>
        </w:rPr>
      </w:pPr>
    </w:p>
    <w:p w:rsidRDefault="00032850" w:rsidP="00032850" w:rsidR="00032850">
      <w:pPr>
        <w:jc w:val="center"/>
        <w:rPr>
          <w:b/>
        </w:rPr>
      </w:pPr>
      <w:r>
        <w:rPr>
          <w:b/>
        </w:rPr>
        <w:t>R</w:t>
      </w:r>
      <w:r w:rsidR="00E151C7">
        <w:rPr>
          <w:b/>
        </w:rPr>
        <w:t xml:space="preserve"> </w:t>
      </w:r>
      <w:r>
        <w:rPr>
          <w:b/>
        </w:rPr>
        <w:t>J</w:t>
      </w:r>
      <w:r w:rsidR="00E151C7">
        <w:rPr>
          <w:b/>
        </w:rPr>
        <w:t xml:space="preserve"> </w:t>
      </w:r>
      <w:r>
        <w:rPr>
          <w:b/>
        </w:rPr>
        <w:t>E</w:t>
      </w:r>
      <w:r w:rsidR="00E151C7">
        <w:rPr>
          <w:b/>
        </w:rPr>
        <w:t xml:space="preserve"> </w:t>
      </w:r>
      <w:r>
        <w:rPr>
          <w:b/>
        </w:rPr>
        <w:t>Š</w:t>
      </w:r>
      <w:r w:rsidR="00E151C7">
        <w:rPr>
          <w:b/>
        </w:rPr>
        <w:t xml:space="preserve"> </w:t>
      </w:r>
      <w:r>
        <w:rPr>
          <w:b/>
        </w:rPr>
        <w:t>E</w:t>
      </w:r>
      <w:r w:rsidR="00E151C7">
        <w:rPr>
          <w:b/>
        </w:rPr>
        <w:t xml:space="preserve"> </w:t>
      </w:r>
      <w:r>
        <w:rPr>
          <w:b/>
        </w:rPr>
        <w:t>N</w:t>
      </w:r>
      <w:r w:rsidR="00E151C7">
        <w:rPr>
          <w:b/>
        </w:rPr>
        <w:t xml:space="preserve"> </w:t>
      </w:r>
      <w:r>
        <w:rPr>
          <w:b/>
        </w:rPr>
        <w:t>J</w:t>
      </w:r>
      <w:r w:rsidR="00E151C7">
        <w:rPr>
          <w:b/>
        </w:rPr>
        <w:t xml:space="preserve"> </w:t>
      </w:r>
      <w:r>
        <w:rPr>
          <w:b/>
        </w:rPr>
        <w:t>E</w:t>
      </w:r>
    </w:p>
    <w:p w:rsidRDefault="00032850" w:rsidP="00032850" w:rsidR="00032850" w:rsidRPr="00CF11FD">
      <w:pPr>
        <w:jc w:val="both"/>
        <w:rPr>
          <w:b/>
        </w:rPr>
      </w:pPr>
    </w:p>
    <w:p w:rsidRDefault="004C727F" w:rsidP="00607C57" w:rsidR="00391DA0" w:rsidRPr="0074795B">
      <w:pPr>
        <w:jc w:val="both"/>
      </w:pPr>
      <w:r>
        <w:rPr>
          <w:b/>
        </w:rPr>
        <w:tab/>
      </w:r>
      <w:r w:rsidR="00A21F55">
        <w:rPr>
          <w:b/>
        </w:rPr>
        <w:t xml:space="preserve">          </w:t>
      </w:r>
      <w:r w:rsidR="00032850" w:rsidRPr="00CF11FD">
        <w:rPr>
          <w:b/>
        </w:rPr>
        <w:t>TRGOVAČKI SUD U OSIJEKU, ST</w:t>
      </w:r>
      <w:r w:rsidR="005561D9">
        <w:rPr>
          <w:b/>
        </w:rPr>
        <w:t>ALNA SLUŽBA</w:t>
      </w:r>
      <w:r w:rsidR="00BA3264">
        <w:rPr>
          <w:b/>
        </w:rPr>
        <w:t xml:space="preserve"> </w:t>
      </w:r>
      <w:r w:rsidR="00E151C7">
        <w:rPr>
          <w:b/>
        </w:rPr>
        <w:t>U SLAVONSKOM BRODU</w:t>
      </w:r>
      <w:r w:rsidR="00032850" w:rsidRPr="00CF11FD">
        <w:rPr>
          <w:b/>
        </w:rPr>
        <w:t xml:space="preserve">, </w:t>
      </w:r>
      <w:r w:rsidR="00032850" w:rsidRPr="00CF11FD">
        <w:t xml:space="preserve">po sutkinji Mirni Vujčić, </w:t>
      </w:r>
      <w:r w:rsidR="0069388A">
        <w:t xml:space="preserve">postupajući po prijedlogu </w:t>
      </w:r>
      <w:r w:rsidR="0069388A" w:rsidRPr="00320933">
        <w:t>predlagatelja</w:t>
      </w:r>
      <w:r w:rsidR="0074795B">
        <w:t xml:space="preserve"> </w:t>
      </w:r>
      <w:r w:rsidR="007B2A38" w:rsidRPr="009D363A">
        <w:t>STIPANETIĆ d.o.o. za ugostiteljstvo, trgovinu i usluge,</w:t>
      </w:r>
      <w:r w:rsidR="007B2A38">
        <w:t xml:space="preserve"> skraćena tvrtka: STIPANETIĆ d.o.o., Radovanje (Općina</w:t>
      </w:r>
      <w:r w:rsidR="007B2A38" w:rsidRPr="009D363A">
        <w:t xml:space="preserve"> Oriovac</w:t>
      </w:r>
      <w:r w:rsidR="007B2A38">
        <w:t>)</w:t>
      </w:r>
      <w:r w:rsidR="007B2A38" w:rsidRPr="009D363A">
        <w:t>, Radovanje 106, OIB 81226936697</w:t>
      </w:r>
      <w:r w:rsidR="00623829">
        <w:t xml:space="preserve">, </w:t>
      </w:r>
      <w:r w:rsidR="000B2CD7">
        <w:t>za sklapanje predstečajne nagodbe po osnovi čl. 66. Zakona o financijskom poslova</w:t>
      </w:r>
      <w:r w:rsidR="008761BE">
        <w:t>nju i predstečajnoj nagodbi (NN;</w:t>
      </w:r>
      <w:r w:rsidR="00E259A9">
        <w:t xml:space="preserve"> 108/12, 144/12 i 81/13 i 112/13)</w:t>
      </w:r>
      <w:r w:rsidR="000B2CD7">
        <w:t xml:space="preserve"> </w:t>
      </w:r>
      <w:r w:rsidR="00F52B17">
        <w:t xml:space="preserve">dana </w:t>
      </w:r>
      <w:r w:rsidR="00E151C7">
        <w:t>06. srpnja</w:t>
      </w:r>
      <w:r w:rsidR="006120C5">
        <w:t xml:space="preserve"> 201</w:t>
      </w:r>
      <w:r w:rsidR="00BA3264">
        <w:t>6</w:t>
      </w:r>
      <w:r w:rsidR="00F52B17">
        <w:t xml:space="preserve">. godine </w:t>
      </w:r>
    </w:p>
    <w:p w:rsidRDefault="00AC1BB3" w:rsidP="00607C57" w:rsidR="00AC1BB3">
      <w:pPr>
        <w:jc w:val="both"/>
      </w:pPr>
    </w:p>
    <w:p w:rsidRDefault="00AC1BB3" w:rsidP="00AC1BB3" w:rsidR="00E64638" w:rsidRPr="0091340D">
      <w:pPr>
        <w:tabs>
          <w:tab w:pos="4320" w:val="center"/>
          <w:tab w:pos="7140" w:val="left"/>
        </w:tabs>
      </w:pPr>
      <w:r>
        <w:rPr>
          <w:b/>
        </w:rPr>
        <w:tab/>
      </w:r>
      <w:r w:rsidR="00E64638" w:rsidRPr="0091340D">
        <w:t>r i j e š i o  j e</w:t>
      </w:r>
      <w:r w:rsidRPr="0091340D">
        <w:tab/>
      </w:r>
    </w:p>
    <w:p w:rsidRDefault="00AC1BB3" w:rsidP="00E64638" w:rsidR="00AC1BB3">
      <w:pPr>
        <w:jc w:val="center"/>
        <w:rPr>
          <w:b/>
        </w:rPr>
      </w:pPr>
    </w:p>
    <w:p w:rsidRDefault="00284FC3" w:rsidP="00284FC3" w:rsidR="00284FC3">
      <w:pPr>
        <w:ind w:firstLine="720" w:left="720"/>
      </w:pPr>
      <w:r w:rsidRPr="004C727F">
        <w:t>Ročište radi sklapanja predstečajne nagodbe nad dužnikom</w:t>
      </w:r>
      <w:r w:rsidR="00A21F55">
        <w:t>:</w:t>
      </w:r>
    </w:p>
    <w:p w:rsidRDefault="007B2A38" w:rsidP="00284FC3" w:rsidR="00284FC3">
      <w:pPr>
        <w:jc w:val="center"/>
      </w:pPr>
      <w:r w:rsidRPr="009D363A">
        <w:t>STIPANETIĆ d.o.o. za ugostiteljstvo, trgovinu i usluge,</w:t>
      </w:r>
      <w:r>
        <w:t xml:space="preserve"> skraćena tvrtka: STIPANETIĆ d.o.o., Radovanje (Općina</w:t>
      </w:r>
      <w:r w:rsidRPr="009D363A">
        <w:t xml:space="preserve"> Oriovac</w:t>
      </w:r>
      <w:r>
        <w:t>)</w:t>
      </w:r>
      <w:r w:rsidRPr="009D363A">
        <w:t>, Radovanje 106, OIB 81226936697</w:t>
      </w:r>
      <w:r>
        <w:t xml:space="preserve"> </w:t>
      </w:r>
      <w:r w:rsidR="00284FC3">
        <w:t>zakazuje se za dan:</w:t>
      </w:r>
    </w:p>
    <w:p w:rsidRDefault="00284FC3" w:rsidP="00284FC3" w:rsidR="00284FC3">
      <w:pPr>
        <w:ind w:firstLine="720" w:left="720"/>
        <w:jc w:val="both"/>
      </w:pPr>
    </w:p>
    <w:p w:rsidRDefault="00E151C7" w:rsidP="00284FC3" w:rsidR="00284FC3" w:rsidRPr="00285BAE">
      <w:pPr>
        <w:jc w:val="center"/>
        <w:rPr>
          <w:b/>
          <w:u w:val="single"/>
        </w:rPr>
      </w:pPr>
      <w:r>
        <w:rPr>
          <w:b/>
          <w:u w:val="single"/>
        </w:rPr>
        <w:t>25. srpnja</w:t>
      </w:r>
      <w:r w:rsidR="00E73965">
        <w:rPr>
          <w:b/>
          <w:u w:val="single"/>
        </w:rPr>
        <w:t xml:space="preserve"> </w:t>
      </w:r>
      <w:r w:rsidR="00C345B7">
        <w:rPr>
          <w:b/>
          <w:u w:val="single"/>
        </w:rPr>
        <w:t>201</w:t>
      </w:r>
      <w:r w:rsidR="00BA3264">
        <w:rPr>
          <w:b/>
          <w:u w:val="single"/>
        </w:rPr>
        <w:t>6</w:t>
      </w:r>
      <w:r w:rsidR="00284FC3" w:rsidRPr="00285BAE">
        <w:rPr>
          <w:b/>
          <w:u w:val="single"/>
        </w:rPr>
        <w:t xml:space="preserve">. godine u </w:t>
      </w:r>
      <w:r w:rsidR="00BA3264">
        <w:rPr>
          <w:b/>
          <w:u w:val="single"/>
        </w:rPr>
        <w:t>09</w:t>
      </w:r>
      <w:r w:rsidR="00C345B7">
        <w:rPr>
          <w:b/>
          <w:u w:val="single"/>
        </w:rPr>
        <w:t>:</w:t>
      </w:r>
      <w:r w:rsidR="007B2A38">
        <w:rPr>
          <w:b/>
          <w:u w:val="single"/>
        </w:rPr>
        <w:t>0</w:t>
      </w:r>
      <w:r w:rsidR="00C345B7">
        <w:rPr>
          <w:b/>
          <w:u w:val="single"/>
        </w:rPr>
        <w:t>0</w:t>
      </w:r>
      <w:r w:rsidR="00284FC3" w:rsidRPr="00285BAE">
        <w:rPr>
          <w:b/>
          <w:u w:val="single"/>
        </w:rPr>
        <w:t xml:space="preserve"> sati,</w:t>
      </w:r>
    </w:p>
    <w:p w:rsidRDefault="00284FC3" w:rsidP="00284FC3" w:rsidR="00284FC3" w:rsidRPr="00285BAE">
      <w:pPr>
        <w:jc w:val="center"/>
        <w:rPr>
          <w:b/>
          <w:u w:val="single"/>
        </w:rPr>
      </w:pPr>
      <w:r w:rsidRPr="00285BAE">
        <w:rPr>
          <w:b/>
          <w:u w:val="single"/>
        </w:rPr>
        <w:t>u prostorijama Trgovačkog suda u Osijeku, Stalne službe u Slavonskom Brodu,</w:t>
      </w:r>
    </w:p>
    <w:p w:rsidRDefault="00284FC3" w:rsidP="00284FC3" w:rsidR="00284FC3" w:rsidRPr="00285BAE">
      <w:pPr>
        <w:jc w:val="center"/>
        <w:rPr>
          <w:b/>
          <w:u w:val="single"/>
        </w:rPr>
      </w:pPr>
      <w:r w:rsidRPr="00285BAE">
        <w:rPr>
          <w:b/>
          <w:u w:val="single"/>
        </w:rPr>
        <w:t>Trg pobjede 13, soba 78/III</w:t>
      </w:r>
    </w:p>
    <w:p w:rsidRDefault="00284FC3" w:rsidP="00284FC3" w:rsidR="00284FC3" w:rsidRPr="00285BAE">
      <w:pPr>
        <w:jc w:val="center"/>
        <w:rPr>
          <w:b/>
          <w:u w:val="single"/>
        </w:rPr>
      </w:pPr>
    </w:p>
    <w:p w:rsidRDefault="00284FC3" w:rsidP="00C345B7" w:rsidR="00284FC3" w:rsidRPr="00B71B18">
      <w:pPr>
        <w:ind w:firstLine="1620"/>
        <w:rPr>
          <w:b/>
        </w:rPr>
      </w:pPr>
      <w:r>
        <w:t>te se na ročište pozivaju dužnik, vjerovnici i drugi zainteresirani sudionici postupka predstečajne nagodbe.</w:t>
      </w:r>
    </w:p>
    <w:p w:rsidRDefault="007B2A38" w:rsidP="007B2A38" w:rsidR="007B2A38"/>
    <w:p w:rsidRDefault="00E73965" w:rsidP="007B2A38" w:rsidR="00284FC3">
      <w:pPr>
        <w:jc w:val="center"/>
      </w:pPr>
      <w:r>
        <w:t>U Slavonskom B</w:t>
      </w:r>
      <w:r w:rsidR="00C54D8D">
        <w:t xml:space="preserve">rodu, </w:t>
      </w:r>
      <w:r w:rsidR="00E151C7">
        <w:t>06. srpnja</w:t>
      </w:r>
      <w:r w:rsidR="00C54D8D">
        <w:t xml:space="preserve"> 201</w:t>
      </w:r>
      <w:r w:rsidR="00BA3264">
        <w:t>6</w:t>
      </w:r>
      <w:r w:rsidR="00284FC3" w:rsidRPr="00F642B2">
        <w:t>.  godine</w:t>
      </w:r>
    </w:p>
    <w:p w:rsidRDefault="00E259A9" w:rsidP="00D45C34" w:rsidR="00E259A9">
      <w:pPr>
        <w:ind w:firstLine="720" w:left="720"/>
      </w:pPr>
    </w:p>
    <w:p w:rsidRDefault="007B2A38" w:rsidP="00D45C34" w:rsidR="007B2A38" w:rsidRPr="00F642B2">
      <w:pPr>
        <w:ind w:firstLine="720" w:left="720"/>
      </w:pPr>
    </w:p>
    <w:p w:rsidRDefault="00284FC3" w:rsidP="00284FC3" w:rsidR="00284FC3">
      <w:r>
        <w:t xml:space="preserve">                       </w:t>
      </w:r>
      <w:r w:rsidRPr="00357584">
        <w:t xml:space="preserve">                                                        </w:t>
      </w:r>
      <w:r w:rsidR="009A15CA">
        <w:t xml:space="preserve">                         </w:t>
      </w:r>
      <w:r w:rsidRPr="00357584">
        <w:t xml:space="preserve">  </w:t>
      </w:r>
      <w:r>
        <w:t>Sutkinja:</w:t>
      </w:r>
    </w:p>
    <w:p w:rsidRDefault="00284FC3" w:rsidP="007B2A38" w:rsidR="009A15CA">
      <w:r>
        <w:t xml:space="preserve">                                                                                              </w:t>
      </w:r>
      <w:r w:rsidR="009A15CA">
        <w:t xml:space="preserve">     </w:t>
      </w:r>
      <w:r w:rsidR="007B2A38">
        <w:t xml:space="preserve"> </w:t>
      </w:r>
      <w:r w:rsidR="009A15CA">
        <w:t xml:space="preserve"> </w:t>
      </w:r>
      <w:r w:rsidR="0027689C">
        <w:t xml:space="preserve"> </w:t>
      </w:r>
      <w:r>
        <w:t xml:space="preserve"> Mirna </w:t>
      </w:r>
      <w:r w:rsidR="00802089">
        <w:t>Vujčić</w:t>
      </w:r>
      <w:r w:rsidR="009A15CA">
        <w:t xml:space="preserve"> </w:t>
      </w:r>
    </w:p>
    <w:p w:rsidRDefault="009A15CA" w:rsidP="00284FC3" w:rsidR="009A15CA"/>
    <w:p w:rsidRDefault="009A15CA" w:rsidP="00284FC3" w:rsidR="009A15CA"/>
    <w:p w:rsidRDefault="00284FC3" w:rsidP="00284FC3" w:rsidR="00284FC3" w:rsidRPr="00D94499">
      <w:pPr>
        <w:rPr>
          <w:b/>
        </w:rPr>
      </w:pPr>
      <w:r w:rsidRPr="00D94499">
        <w:rPr>
          <w:b/>
        </w:rPr>
        <w:t>Pouka o pravnom lijeku:</w:t>
      </w:r>
    </w:p>
    <w:p w:rsidRDefault="00284FC3" w:rsidP="00284FC3" w:rsidR="00A21F55">
      <w:r>
        <w:t>Protiv ovog rješenja žalba nije dopuštena.</w:t>
      </w:r>
    </w:p>
    <w:p w:rsidRDefault="007E3423" w:rsidP="00284FC3" w:rsidR="007E3423"/>
    <w:p w:rsidRDefault="007E3423" w:rsidP="00284FC3" w:rsidR="007E3423"/>
    <w:p w:rsidRDefault="007E3423" w:rsidP="00284FC3" w:rsidR="007E3423"/>
    <w:p w:rsidRDefault="0027689C" w:rsidP="00284FC3" w:rsidR="0027689C">
      <w:r>
        <w:t>DNA:</w:t>
      </w:r>
    </w:p>
    <w:p w:rsidRDefault="006A4463" w:rsidP="006A4463" w:rsidR="006A4463">
      <w:r>
        <w:t>Rješenje objaviti na mrežnoj stranici e-Oglasna ploča sudova, te dostaviti:</w:t>
      </w:r>
    </w:p>
    <w:p w:rsidRDefault="0027689C" w:rsidP="006A4463" w:rsidR="0027689C">
      <w:pPr>
        <w:numPr>
          <w:ilvl w:val="0"/>
          <w:numId w:val="6"/>
        </w:numPr>
      </w:pPr>
      <w:r>
        <w:t>dužniku izravno</w:t>
      </w:r>
    </w:p>
    <w:p w:rsidRDefault="0027689C" w:rsidP="0027689C" w:rsidR="0027689C">
      <w:pPr>
        <w:numPr>
          <w:ilvl w:val="0"/>
          <w:numId w:val="6"/>
        </w:numPr>
      </w:pPr>
      <w:r>
        <w:t>FINI uz dopis</w:t>
      </w:r>
    </w:p>
    <w:p w:rsidRDefault="00DE1B7E" w:rsidR="00DE1B7E"/>
    <w:sectPr w:rsidSect="00E808DA" w:rsidR="00DE1B7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402" w:rsidR="000B0402">
      <w:r>
        <w:separator/>
      </w:r>
    </w:p>
  </w:endnote>
  <w:endnote w:id="0" w:type="continuationSeparator">
    <w:p w:rsidRDefault="000B0402" w:rsidR="000B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402" w:rsidR="000B0402">
      <w:r>
        <w:separator/>
      </w:r>
    </w:p>
  </w:footnote>
  <w:footnote w:id="0" w:type="continuationSeparator">
    <w:p w:rsidRDefault="000B0402" w:rsidR="000B04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264" w:rsidP="009B7DB6" w:rsidR="00B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3264" w:rsidR="00B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264" w:rsidP="009B7DB6" w:rsidR="00B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D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3264" w:rsidR="00BA32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1C368E06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11DC9C4C" w:ilvl="2">
      <w:start w:val="4"/>
      <w:numFmt w:val="upperRoman"/>
      <w:lvlText w:val="%3-"/>
      <w:lvlJc w:val="left"/>
      <w:pPr>
        <w:tabs>
          <w:tab w:pos="3048" w:val="num"/>
        </w:tabs>
        <w:ind w:hanging="720" w:left="3048"/>
      </w:pPr>
      <w:rPr>
        <w:rFonts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8149D1"/>
    <w:multiLevelType w:val="hybridMultilevel"/>
    <w:tmpl w:val="6D9EE722"/>
    <w:lvl w:tplc="74123A0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1503CA"/>
    <w:multiLevelType w:val="hybridMultilevel"/>
    <w:tmpl w:val="C582B3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180CA8"/>
    <w:multiLevelType w:val="hybridMultilevel"/>
    <w:tmpl w:val="33A6C30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C62595"/>
    <w:multiLevelType w:val="hybridMultilevel"/>
    <w:tmpl w:val="ADD66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5EA06EB"/>
    <w:multiLevelType w:val="hybridMultilevel"/>
    <w:tmpl w:val="830A9BFE"/>
    <w:lvl w:tplc="E87A1518" w:ilvl="0">
      <w:start w:val="20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278E"/>
    <w:rsid w:val="00005F79"/>
    <w:rsid w:val="00032850"/>
    <w:rsid w:val="0003465E"/>
    <w:rsid w:val="000364BB"/>
    <w:rsid w:val="000607EB"/>
    <w:rsid w:val="000807A0"/>
    <w:rsid w:val="0008378C"/>
    <w:rsid w:val="0009145E"/>
    <w:rsid w:val="000940E8"/>
    <w:rsid w:val="00095477"/>
    <w:rsid w:val="00096AFC"/>
    <w:rsid w:val="000B0402"/>
    <w:rsid w:val="000B2CD7"/>
    <w:rsid w:val="000C112F"/>
    <w:rsid w:val="000E0761"/>
    <w:rsid w:val="000E0843"/>
    <w:rsid w:val="000E1AD6"/>
    <w:rsid w:val="001100BC"/>
    <w:rsid w:val="00114B8A"/>
    <w:rsid w:val="0011587F"/>
    <w:rsid w:val="00116F2C"/>
    <w:rsid w:val="00117DD5"/>
    <w:rsid w:val="0018209B"/>
    <w:rsid w:val="00196511"/>
    <w:rsid w:val="001B4915"/>
    <w:rsid w:val="001B7CD1"/>
    <w:rsid w:val="001D6C25"/>
    <w:rsid w:val="001E4009"/>
    <w:rsid w:val="001E5C22"/>
    <w:rsid w:val="001E73F2"/>
    <w:rsid w:val="001F0C1C"/>
    <w:rsid w:val="001F4AAB"/>
    <w:rsid w:val="00207325"/>
    <w:rsid w:val="00211D7A"/>
    <w:rsid w:val="00216319"/>
    <w:rsid w:val="00217127"/>
    <w:rsid w:val="002266AB"/>
    <w:rsid w:val="002359FD"/>
    <w:rsid w:val="00253CE8"/>
    <w:rsid w:val="0026248E"/>
    <w:rsid w:val="0026763A"/>
    <w:rsid w:val="0027689C"/>
    <w:rsid w:val="00280426"/>
    <w:rsid w:val="00282327"/>
    <w:rsid w:val="00284FC3"/>
    <w:rsid w:val="00285422"/>
    <w:rsid w:val="00285BAE"/>
    <w:rsid w:val="00293BBF"/>
    <w:rsid w:val="002B24F1"/>
    <w:rsid w:val="002B51AD"/>
    <w:rsid w:val="002D08BA"/>
    <w:rsid w:val="002E498E"/>
    <w:rsid w:val="00303FA0"/>
    <w:rsid w:val="00312D19"/>
    <w:rsid w:val="00320933"/>
    <w:rsid w:val="00321D5E"/>
    <w:rsid w:val="0032524B"/>
    <w:rsid w:val="00325B53"/>
    <w:rsid w:val="00331C45"/>
    <w:rsid w:val="00334598"/>
    <w:rsid w:val="00335561"/>
    <w:rsid w:val="00353C75"/>
    <w:rsid w:val="00357584"/>
    <w:rsid w:val="00361D4B"/>
    <w:rsid w:val="00380BC1"/>
    <w:rsid w:val="00391DA0"/>
    <w:rsid w:val="00397582"/>
    <w:rsid w:val="003A0832"/>
    <w:rsid w:val="003A2751"/>
    <w:rsid w:val="003B25B5"/>
    <w:rsid w:val="003B2A65"/>
    <w:rsid w:val="003B485A"/>
    <w:rsid w:val="003B4E79"/>
    <w:rsid w:val="003C5470"/>
    <w:rsid w:val="003D4044"/>
    <w:rsid w:val="003D475B"/>
    <w:rsid w:val="003D5BCD"/>
    <w:rsid w:val="003F3150"/>
    <w:rsid w:val="003F512D"/>
    <w:rsid w:val="003F7A13"/>
    <w:rsid w:val="00400762"/>
    <w:rsid w:val="00400AAA"/>
    <w:rsid w:val="0040411B"/>
    <w:rsid w:val="0040578D"/>
    <w:rsid w:val="00411D84"/>
    <w:rsid w:val="00414F3D"/>
    <w:rsid w:val="004176B4"/>
    <w:rsid w:val="00431C8C"/>
    <w:rsid w:val="004339C1"/>
    <w:rsid w:val="00434553"/>
    <w:rsid w:val="0043719B"/>
    <w:rsid w:val="004533CF"/>
    <w:rsid w:val="00454E38"/>
    <w:rsid w:val="00457970"/>
    <w:rsid w:val="00464B31"/>
    <w:rsid w:val="004740EF"/>
    <w:rsid w:val="0047490B"/>
    <w:rsid w:val="00475C3A"/>
    <w:rsid w:val="00481004"/>
    <w:rsid w:val="0048141A"/>
    <w:rsid w:val="004843A0"/>
    <w:rsid w:val="00487B44"/>
    <w:rsid w:val="00495666"/>
    <w:rsid w:val="004A2A68"/>
    <w:rsid w:val="004A4065"/>
    <w:rsid w:val="004A72E9"/>
    <w:rsid w:val="004A739F"/>
    <w:rsid w:val="004C0699"/>
    <w:rsid w:val="004C727F"/>
    <w:rsid w:val="004F2209"/>
    <w:rsid w:val="00505D30"/>
    <w:rsid w:val="00515743"/>
    <w:rsid w:val="00516446"/>
    <w:rsid w:val="005209C3"/>
    <w:rsid w:val="00523A28"/>
    <w:rsid w:val="00535E90"/>
    <w:rsid w:val="00536EBB"/>
    <w:rsid w:val="0054006C"/>
    <w:rsid w:val="00542938"/>
    <w:rsid w:val="00545659"/>
    <w:rsid w:val="00547C12"/>
    <w:rsid w:val="005561D9"/>
    <w:rsid w:val="0056249C"/>
    <w:rsid w:val="00584890"/>
    <w:rsid w:val="00593735"/>
    <w:rsid w:val="005A70F8"/>
    <w:rsid w:val="005C2FE5"/>
    <w:rsid w:val="005D3877"/>
    <w:rsid w:val="005D403F"/>
    <w:rsid w:val="005E7F05"/>
    <w:rsid w:val="00601CBB"/>
    <w:rsid w:val="006021F1"/>
    <w:rsid w:val="00603646"/>
    <w:rsid w:val="00606521"/>
    <w:rsid w:val="00607C57"/>
    <w:rsid w:val="006120C5"/>
    <w:rsid w:val="006154C7"/>
    <w:rsid w:val="00623829"/>
    <w:rsid w:val="006578A6"/>
    <w:rsid w:val="00663DE6"/>
    <w:rsid w:val="006762BC"/>
    <w:rsid w:val="00691838"/>
    <w:rsid w:val="00693347"/>
    <w:rsid w:val="0069388A"/>
    <w:rsid w:val="006A13C3"/>
    <w:rsid w:val="006A4463"/>
    <w:rsid w:val="006A4D87"/>
    <w:rsid w:val="006D7A23"/>
    <w:rsid w:val="006F597B"/>
    <w:rsid w:val="006F5E37"/>
    <w:rsid w:val="006F6272"/>
    <w:rsid w:val="00706DE6"/>
    <w:rsid w:val="00723A60"/>
    <w:rsid w:val="00730349"/>
    <w:rsid w:val="0074795B"/>
    <w:rsid w:val="00761006"/>
    <w:rsid w:val="00771D7F"/>
    <w:rsid w:val="00786444"/>
    <w:rsid w:val="00787EFC"/>
    <w:rsid w:val="007935B9"/>
    <w:rsid w:val="007B2A38"/>
    <w:rsid w:val="007B3205"/>
    <w:rsid w:val="007C3B71"/>
    <w:rsid w:val="007C5CC2"/>
    <w:rsid w:val="007D1036"/>
    <w:rsid w:val="007D69CA"/>
    <w:rsid w:val="007E3423"/>
    <w:rsid w:val="007E658B"/>
    <w:rsid w:val="007E7FBA"/>
    <w:rsid w:val="007F4728"/>
    <w:rsid w:val="00801914"/>
    <w:rsid w:val="00802089"/>
    <w:rsid w:val="008032DB"/>
    <w:rsid w:val="008105AF"/>
    <w:rsid w:val="00831887"/>
    <w:rsid w:val="00836D83"/>
    <w:rsid w:val="00845269"/>
    <w:rsid w:val="00847324"/>
    <w:rsid w:val="008761BE"/>
    <w:rsid w:val="00881850"/>
    <w:rsid w:val="0088731C"/>
    <w:rsid w:val="008A7FD0"/>
    <w:rsid w:val="008B20A4"/>
    <w:rsid w:val="008C6353"/>
    <w:rsid w:val="008D2058"/>
    <w:rsid w:val="00902CF9"/>
    <w:rsid w:val="009049C7"/>
    <w:rsid w:val="0091340D"/>
    <w:rsid w:val="00913E43"/>
    <w:rsid w:val="009167B0"/>
    <w:rsid w:val="0092062C"/>
    <w:rsid w:val="0092076A"/>
    <w:rsid w:val="0092415E"/>
    <w:rsid w:val="00944970"/>
    <w:rsid w:val="009628F7"/>
    <w:rsid w:val="00971564"/>
    <w:rsid w:val="00971F67"/>
    <w:rsid w:val="00981143"/>
    <w:rsid w:val="009827FD"/>
    <w:rsid w:val="00984FEA"/>
    <w:rsid w:val="00985360"/>
    <w:rsid w:val="00985A6D"/>
    <w:rsid w:val="00985AE2"/>
    <w:rsid w:val="00994E3C"/>
    <w:rsid w:val="00995B12"/>
    <w:rsid w:val="009A06C4"/>
    <w:rsid w:val="009A15CA"/>
    <w:rsid w:val="009A6A82"/>
    <w:rsid w:val="009B35E3"/>
    <w:rsid w:val="009B7DB6"/>
    <w:rsid w:val="009C3AC0"/>
    <w:rsid w:val="009E758F"/>
    <w:rsid w:val="009F4FD7"/>
    <w:rsid w:val="009F7881"/>
    <w:rsid w:val="00A04C32"/>
    <w:rsid w:val="00A21F55"/>
    <w:rsid w:val="00A40F0B"/>
    <w:rsid w:val="00A419FA"/>
    <w:rsid w:val="00A52618"/>
    <w:rsid w:val="00A56FB2"/>
    <w:rsid w:val="00A646F5"/>
    <w:rsid w:val="00A66EB6"/>
    <w:rsid w:val="00A77907"/>
    <w:rsid w:val="00A84C12"/>
    <w:rsid w:val="00A94B27"/>
    <w:rsid w:val="00AA00F3"/>
    <w:rsid w:val="00AA2967"/>
    <w:rsid w:val="00AB3303"/>
    <w:rsid w:val="00AB4D56"/>
    <w:rsid w:val="00AC1657"/>
    <w:rsid w:val="00AC1BB3"/>
    <w:rsid w:val="00AC2FE6"/>
    <w:rsid w:val="00AD4947"/>
    <w:rsid w:val="00AF1BD6"/>
    <w:rsid w:val="00B07371"/>
    <w:rsid w:val="00B15269"/>
    <w:rsid w:val="00B4484B"/>
    <w:rsid w:val="00B548ED"/>
    <w:rsid w:val="00B56C9D"/>
    <w:rsid w:val="00B57BE6"/>
    <w:rsid w:val="00B71B18"/>
    <w:rsid w:val="00B75F31"/>
    <w:rsid w:val="00B77612"/>
    <w:rsid w:val="00B903E6"/>
    <w:rsid w:val="00B972AE"/>
    <w:rsid w:val="00BA3264"/>
    <w:rsid w:val="00BA5061"/>
    <w:rsid w:val="00BB142C"/>
    <w:rsid w:val="00BB2AA9"/>
    <w:rsid w:val="00BC545B"/>
    <w:rsid w:val="00BE0DCB"/>
    <w:rsid w:val="00C00BF8"/>
    <w:rsid w:val="00C02803"/>
    <w:rsid w:val="00C04F81"/>
    <w:rsid w:val="00C12E4B"/>
    <w:rsid w:val="00C14990"/>
    <w:rsid w:val="00C32DCC"/>
    <w:rsid w:val="00C345B7"/>
    <w:rsid w:val="00C37E83"/>
    <w:rsid w:val="00C47A27"/>
    <w:rsid w:val="00C536DF"/>
    <w:rsid w:val="00C54D8D"/>
    <w:rsid w:val="00C654A3"/>
    <w:rsid w:val="00C716F6"/>
    <w:rsid w:val="00C82B15"/>
    <w:rsid w:val="00C83FA0"/>
    <w:rsid w:val="00C852BA"/>
    <w:rsid w:val="00CB0FE3"/>
    <w:rsid w:val="00CB3083"/>
    <w:rsid w:val="00CB68F9"/>
    <w:rsid w:val="00CE597B"/>
    <w:rsid w:val="00CE7165"/>
    <w:rsid w:val="00D03117"/>
    <w:rsid w:val="00D03FEB"/>
    <w:rsid w:val="00D12D12"/>
    <w:rsid w:val="00D16F14"/>
    <w:rsid w:val="00D37447"/>
    <w:rsid w:val="00D45C34"/>
    <w:rsid w:val="00D550B7"/>
    <w:rsid w:val="00D55164"/>
    <w:rsid w:val="00D71FBE"/>
    <w:rsid w:val="00D77B49"/>
    <w:rsid w:val="00D868EE"/>
    <w:rsid w:val="00D913C6"/>
    <w:rsid w:val="00D94499"/>
    <w:rsid w:val="00DA4162"/>
    <w:rsid w:val="00DA794B"/>
    <w:rsid w:val="00DC3D68"/>
    <w:rsid w:val="00DC4887"/>
    <w:rsid w:val="00DC6F01"/>
    <w:rsid w:val="00DD1480"/>
    <w:rsid w:val="00DD5B55"/>
    <w:rsid w:val="00DE1B7E"/>
    <w:rsid w:val="00DE254C"/>
    <w:rsid w:val="00E151C7"/>
    <w:rsid w:val="00E2296B"/>
    <w:rsid w:val="00E259A9"/>
    <w:rsid w:val="00E3507C"/>
    <w:rsid w:val="00E36055"/>
    <w:rsid w:val="00E360F0"/>
    <w:rsid w:val="00E37824"/>
    <w:rsid w:val="00E405E9"/>
    <w:rsid w:val="00E453B3"/>
    <w:rsid w:val="00E64638"/>
    <w:rsid w:val="00E73965"/>
    <w:rsid w:val="00E808DA"/>
    <w:rsid w:val="00E966BA"/>
    <w:rsid w:val="00EA45DC"/>
    <w:rsid w:val="00EB1A68"/>
    <w:rsid w:val="00EB64E4"/>
    <w:rsid w:val="00EB6777"/>
    <w:rsid w:val="00ED7C41"/>
    <w:rsid w:val="00EF70B6"/>
    <w:rsid w:val="00F01014"/>
    <w:rsid w:val="00F02721"/>
    <w:rsid w:val="00F03935"/>
    <w:rsid w:val="00F04D3F"/>
    <w:rsid w:val="00F053E9"/>
    <w:rsid w:val="00F21BC8"/>
    <w:rsid w:val="00F46D75"/>
    <w:rsid w:val="00F523A2"/>
    <w:rsid w:val="00F52B17"/>
    <w:rsid w:val="00F5639C"/>
    <w:rsid w:val="00F642B2"/>
    <w:rsid w:val="00F71E49"/>
    <w:rsid w:val="00F726FC"/>
    <w:rsid w:val="00F80665"/>
    <w:rsid w:val="00F843AD"/>
    <w:rsid w:val="00FB16D5"/>
    <w:rsid w:val="00FB3780"/>
    <w:rsid w:val="00FC5AE5"/>
    <w:rsid w:val="00FD0F3E"/>
    <w:rsid w:val="00FD3DBD"/>
    <w:rsid w:val="00FF1346"/>
    <w:rsid w:val="00FF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463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semiHidden/>
    <w:rsid w:val="001965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2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2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2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2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463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semiHidden/>
    <w:rsid w:val="001965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2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2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2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2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STIPANETIĆ d.o.o. za ugostiteljstvo, trgovinu i usluge</izvorni_sadrzaj>
    <derivirana_varijabla naziv="DomainObject.Predmet.ProtustrankaFormated_1">  STIPANETIĆ d.o.o. za ugostiteljstvo, trgovinu i usluge</derivirana_varijabla>
  </DomainObject.Predmet.ProtustrankaFormated>
  <DomainObject.Predmet.ProtustrankaFormatedOIB>
    <izvorni_sadrzaj>  STIPANETIĆ d.o.o. za ugostiteljstvo, trgovinu i usluge, OIB 81226936697</izvorni_sadrzaj>
    <derivirana_varijabla naziv="DomainObject.Predmet.ProtustrankaFormatedOIB_1">  STIPANETIĆ d.o.o. za ugostiteljstvo, trgovinu i usluge, OIB 81226936697</derivirana_varijabla>
  </DomainObject.Predmet.ProtustrankaFormatedOIB>
  <DomainObject.Predmet.ProtustrankaFormatedWithAdress>
    <izvorni_sadrzaj> STIPANETIĆ d.o.o. za ugostiteljstvo, trgovinu i usluge, Radovanje 106, 35250 Radovanje</izvorni_sadrzaj>
    <derivirana_varijabla naziv="DomainObject.Predmet.ProtustrankaFormatedWithAdress_1"> STIPANETIĆ d.o.o. za ugostiteljstvo, trgovinu i usluge, Radovanje 106, 35250 Radovanje</derivirana_varijabla>
  </DomainObject.Predmet.ProtustrankaFormatedWithAdress>
  <DomainObject.Predmet.ProtustrankaFormatedWithAdressOIB>
    <izvorni_sadrzaj> STIPANETIĆ d.o.o. za ugostiteljstvo, trgovinu i usluge, OIB 81226936697, Radovanje 106, 35250 Radovanje</izvorni_sadrzaj>
    <derivirana_varijabla naziv="DomainObject.Predmet.ProtustrankaFormatedWithAdressOIB_1"> STIPANETIĆ d.o.o. za ugostiteljstvo, trgovinu i usluge, OIB 81226936697, Radovanje 106, 35250 Radovanje</derivirana_varijabla>
  </DomainObject.Predmet.ProtustrankaFormatedWithAdressOIB>
  <DomainObject.Predmet.ProtustrankaWithAdress>
    <izvorni_sadrzaj>STIPANETIĆ d.o.o. za ugostiteljstvo, trgovinu i usluge Radovanje 106, 35250 Radovanje</izvorni_sadrzaj>
    <derivirana_varijabla naziv="DomainObject.Predmet.ProtustrankaWithAdress_1">STIPANETIĆ d.o.o. za ugostiteljstvo, trgovinu i usluge Radovanje 106, 35250 Radovanje</derivirana_varijabla>
  </DomainObject.Predmet.ProtustrankaWithAdress>
  <DomainObject.Predmet.ProtustrankaWithAdressOIB>
    <izvorni_sadrzaj>STIPANETIĆ d.o.o. za ugostiteljstvo, trgovinu i usluge, OIB 81226936697, Radovanje 106, 35250 Radovanje</izvorni_sadrzaj>
    <derivirana_varijabla naziv="DomainObject.Predmet.ProtustrankaWithAdressOIB_1">STIPANETIĆ d.o.o. za ugostiteljstvo, trgovinu i usluge, OIB 81226936697, Radovanje 106, 35250 Radovanje</derivirana_varijabla>
  </DomainObject.Predmet.ProtustrankaWithAdressOIB>
  <DomainObject.Predmet.ProtustrankaNazivFormated>
    <izvorni_sadrzaj>STIPANETIĆ d.o.o. za ugostiteljstvo, trgovinu i usluge</izvorni_sadrzaj>
    <derivirana_varijabla naziv="DomainObject.Predmet.ProtustrankaNazivFormated_1">STIPANETIĆ d.o.o. za ugostiteljstvo, trgovinu i usluge</derivirana_varijabla>
  </DomainObject.Predmet.ProtustrankaNazivFormated>
  <DomainObject.Predmet.ProtustrankaNazivFormatedOIB>
    <izvorni_sadrzaj>STIPANETIĆ d.o.o. za ugostiteljstvo, trgovinu i usluge, OIB 81226936697</izvorni_sadrzaj>
    <derivirana_varijabla naziv="DomainObject.Predmet.ProtustrankaNazivFormatedOIB_1">STIPANETIĆ d.o.o. za ugostiteljstvo, trgovinu i usluge, OIB 81226936697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STIPANETIĆ d.o.o. za ugostiteljstvo, trgovinu i usluge</izvorni_sadrzaj>
    <derivirana_varijabla naziv="DomainObject.Predmet.StrankaFormated_1">  STIPANETIĆ d.o.o. za ugostiteljstvo, trgovinu i usluge</derivirana_varijabla>
  </DomainObject.Predmet.StrankaFormated>
  <DomainObject.Predmet.StrankaFormatedOIB>
    <izvorni_sadrzaj>  STIPANETIĆ d.o.o. za ugostiteljstvo, trgovinu i usluge, OIB 81226936697</izvorni_sadrzaj>
    <derivirana_varijabla naziv="DomainObject.Predmet.StrankaFormatedOIB_1">  STIPANETIĆ d.o.o. za ugostiteljstvo, trgovinu i usluge, OIB 81226936697</derivirana_varijabla>
  </DomainObject.Predmet.StrankaFormatedOIB>
  <DomainObject.Predmet.StrankaFormatedWithAdress>
    <izvorni_sadrzaj> STIPANETIĆ d.o.o. za ugostiteljstvo, trgovinu i usluge, Radovanje 106, 35250 Radovanje</izvorni_sadrzaj>
    <derivirana_varijabla naziv="DomainObject.Predmet.StrankaFormatedWithAdress_1"> STIPANETIĆ d.o.o. za ugostiteljstvo, trgovinu i usluge, Radovanje 106, 35250 Radovanje</derivirana_varijabla>
  </DomainObject.Predmet.StrankaFormatedWithAdress>
  <DomainObject.Predmet.StrankaFormatedWithAdressOIB>
    <izvorni_sadrzaj> STIPANETIĆ d.o.o. za ugostiteljstvo, trgovinu i usluge, OIB 81226936697, Radovanje 106, 35250 Radovanje</izvorni_sadrzaj>
    <derivirana_varijabla naziv="DomainObject.Predmet.StrankaFormatedWithAdressOIB_1"> STIPANETIĆ d.o.o. za ugostiteljstvo, trgovinu i usluge, OIB 81226936697, Radovanje 106, 35250 Radovanje</derivirana_varijabla>
  </DomainObject.Predmet.StrankaFormatedWithAdressOIB>
  <DomainObject.Predmet.StrankaWithAdress>
    <izvorni_sadrzaj>STIPANETIĆ d.o.o. za ugostiteljstvo, trgovinu i usluge Radovanje 106,35250 Radovanje</izvorni_sadrzaj>
    <derivirana_varijabla naziv="DomainObject.Predmet.StrankaWithAdress_1">STIPANETIĆ d.o.o. za ugostiteljstvo, trgovinu i usluge Radovanje 106,35250 Radovanje</derivirana_varijabla>
  </DomainObject.Predmet.StrankaWithAdress>
  <DomainObject.Predmet.StrankaWithAdressOIB>
    <izvorni_sadrzaj>STIPANETIĆ d.o.o. za ugostiteljstvo, trgovinu i usluge, OIB 81226936697, Radovanje 106,35250 Radovanje</izvorni_sadrzaj>
    <derivirana_varijabla naziv="DomainObject.Predmet.StrankaWithAdressOIB_1">STIPANETIĆ d.o.o. za ugostiteljstvo, trgovinu i usluge, OIB 81226936697, Radovanje 106,35250 Radovanje</derivirana_varijabla>
  </DomainObject.Predmet.StrankaWithAdressOIB>
  <DomainObject.Predmet.StrankaNazivFormated>
    <izvorni_sadrzaj>STIPANETIĆ d.o.o. za ugostiteljstvo, trgovinu i usluge</izvorni_sadrzaj>
    <derivirana_varijabla naziv="DomainObject.Predmet.StrankaNazivFormated_1">STIPANETIĆ d.o.o. za ugostiteljstvo, trgovinu i usluge</derivirana_varijabla>
  </DomainObject.Predmet.StrankaNazivFormated>
  <DomainObject.Predmet.StrankaNazivFormatedOIB>
    <izvorni_sadrzaj>STIPANETIĆ d.o.o. za ugostiteljstvo, trgovinu i usluge, OIB 81226936697</izvorni_sadrzaj>
    <derivirana_varijabla naziv="DomainObject.Predmet.StrankaNazivFormatedOIB_1">STIPANETIĆ d.o.o. za ugostiteljstvo, trgovinu i usluge, OIB 81226936697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STIPANETIĆ d.o.o. za ugostiteljstvo, trgovinu i usluge</item>
    </izvorni_sadrzaj>
    <derivirana_varijabla naziv="DomainObject.Predmet.StrankaListFormated_1">
      <item>STIPANETIĆ d.o.o. za ugostiteljstvo, trgovinu i usluge</item>
    </derivirana_varijabla>
  </DomainObject.Predmet.StrankaListFormated>
  <DomainObject.Predmet.StrankaListFormatedOIB>
    <izvorni_sadrzaj>
      <item>STIPANETIĆ d.o.o. za ugostiteljstvo, trgovinu i usluge, OIB 81226936697</item>
    </izvorni_sadrzaj>
    <derivirana_varijabla naziv="DomainObject.Predmet.StrankaListFormatedOIB_1">
      <item>STIPANETIĆ d.o.o. za ugostiteljstvo, trgovinu i usluge, OIB 81226936697</item>
    </derivirana_varijabla>
  </DomainObject.Predmet.StrankaListFormatedOIB>
  <DomainObject.Predmet.StrankaListFormatedWithAdress>
    <izvorni_sadrzaj>
      <item>STIPANETIĆ d.o.o. za ugostiteljstvo, trgovinu i usluge, Radovanje 106, 35250 Radovanje</item>
    </izvorni_sadrzaj>
    <derivirana_varijabla naziv="DomainObject.Predmet.StrankaListFormatedWithAdress_1">
      <item>STIPANETIĆ d.o.o. za ugostiteljstvo, trgovinu i usluge, Radovanje 106, 35250 Radovanje</item>
    </derivirana_varijabla>
  </DomainObject.Predmet.StrankaListFormatedWithAdress>
  <DomainObject.Predmet.StrankaListFormatedWithAdressOIB>
    <izvorni_sadrzaj>
      <item>STIPANETIĆ d.o.o. za ugostiteljstvo, trgovinu i usluge, OIB 81226936697, Radovanje 106, 35250 Radovanje</item>
    </izvorni_sadrzaj>
    <derivirana_varijabla naziv="DomainObject.Predmet.StrankaListFormatedWithAdressOIB_1">
      <item>STIPANETIĆ d.o.o. za ugostiteljstvo, trgovinu i usluge, OIB 81226936697, Radovanje 106, 35250 Radovanje</item>
    </derivirana_varijabla>
  </DomainObject.Predmet.StrankaListFormatedWithAdressOIB>
  <DomainObject.Predmet.StrankaListNazivFormated>
    <izvorni_sadrzaj>
      <item>STIPANETIĆ d.o.o. za ugostiteljstvo, trgovinu i usluge</item>
    </izvorni_sadrzaj>
    <derivirana_varijabla naziv="DomainObject.Predmet.StrankaListNazivFormated_1">
      <item>STIPANETIĆ d.o.o. za ugostiteljstvo, trgovinu i usluge</item>
    </derivirana_varijabla>
  </DomainObject.Predmet.StrankaListNazivFormated>
  <DomainObject.Predmet.StrankaListNazivFormatedOIB>
    <izvorni_sadrzaj>
      <item>STIPANETIĆ d.o.o. za ugostiteljstvo, trgovinu i usluge, OIB 81226936697</item>
    </izvorni_sadrzaj>
    <derivirana_varijabla naziv="DomainObject.Predmet.StrankaListNazivFormatedOIB_1">
      <item>STIPANETIĆ d.o.o. za ugostiteljstvo, trgovinu i usluge, OIB 81226936697</item>
    </derivirana_varijabla>
  </DomainObject.Predmet.StrankaListNazivFormatedOIB>
  <DomainObject.Predmet.ProtuStrankaListFormated>
    <izvorni_sadrzaj>
      <item>STIPANETIĆ d.o.o. za ugostiteljstvo, trgovinu i usluge</item>
    </izvorni_sadrzaj>
    <derivirana_varijabla naziv="DomainObject.Predmet.ProtuStrankaListFormated_1">
      <item>STIPANETIĆ d.o.o. za ugostiteljstvo, trgovinu i usluge</item>
    </derivirana_varijabla>
  </DomainObject.Predmet.ProtuStrankaListFormated>
  <DomainObject.Predmet.ProtuStrankaListFormatedOIB>
    <izvorni_sadrzaj>
      <item>STIPANETIĆ d.o.o. za ugostiteljstvo, trgovinu i usluge, OIB 81226936697</item>
    </izvorni_sadrzaj>
    <derivirana_varijabla naziv="DomainObject.Predmet.ProtuStrankaListFormatedOIB_1">
      <item>STIPANETIĆ d.o.o. za ugostiteljstvo, trgovinu i usluge, OIB 81226936697</item>
    </derivirana_varijabla>
  </DomainObject.Predmet.ProtuStrankaListFormatedOIB>
  <DomainObject.Predmet.ProtuStrankaListFormatedWithAdress>
    <izvorni_sadrzaj>
      <item>STIPANETIĆ d.o.o. za ugostiteljstvo, trgovinu i usluge, Radovanje 106, 35250 Radovanje</item>
    </izvorni_sadrzaj>
    <derivirana_varijabla naziv="DomainObject.Predmet.ProtuStrankaListFormatedWithAdress_1">
      <item>STIPANETIĆ d.o.o. za ugostiteljstvo, trgovinu i usluge, Radovanje 106, 35250 Radovanje</item>
    </derivirana_varijabla>
  </DomainObject.Predmet.ProtuStrankaListFormatedWithAdress>
  <DomainObject.Predmet.ProtuStrankaListFormatedWithAdressOIB>
    <izvorni_sadrzaj>
      <item>STIPANETIĆ d.o.o. za ugostiteljstvo, trgovinu i usluge, OIB 81226936697, Radovanje 106, 35250 Radovanje</item>
    </izvorni_sadrzaj>
    <derivirana_varijabla naziv="DomainObject.Predmet.ProtuStrankaListFormatedWithAdressOIB_1">
      <item>STIPANETIĆ d.o.o. za ugostiteljstvo, trgovinu i usluge, OIB 81226936697, Radovanje 106, 35250 Radovanje</item>
    </derivirana_varijabla>
  </DomainObject.Predmet.ProtuStrankaListFormatedWithAdressOIB>
  <DomainObject.Predmet.ProtuStrankaListNazivFormated>
    <izvorni_sadrzaj>
      <item>STIPANETIĆ d.o.o. za ugostiteljstvo, trgovinu i usluge</item>
    </izvorni_sadrzaj>
    <derivirana_varijabla naziv="DomainObject.Predmet.ProtuStrankaListNazivFormated_1">
      <item>STIPANETIĆ d.o.o. za ugostiteljstvo, trgovinu i usluge</item>
    </derivirana_varijabla>
  </DomainObject.Predmet.ProtuStrankaListNazivFormated>
  <DomainObject.Predmet.ProtuStrankaListNazivFormatedOIB>
    <izvorni_sadrzaj>
      <item>STIPANETIĆ d.o.o. za ugostiteljstvo, trgovinu i usluge, OIB 81226936697</item>
    </izvorni_sadrzaj>
    <derivirana_varijabla naziv="DomainObject.Predmet.ProtuStrankaListNazivFormatedOIB_1">
      <item>STIPANETIĆ d.o.o. za ugostiteljstvo, trgovinu i usluge, OIB 81226936697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STIPANETIĆ d.o.o. za ugostiteljstvo, trgovinu i usluge</izvorni_sadrzaj>
    <derivirana_varijabla naziv="DomainObject.Predmet.StrankaIDrugi_1">STIPANETIĆ d.o.o. za ugostiteljstvo, trgovinu i usluge</derivirana_varijabla>
  </DomainObject.Predmet.StrankaIDrugi>
  <DomainObject.Predmet.ProtustrankaIDrugi>
    <izvorni_sadrzaj>STIPANETIĆ d.o.o. za ugostiteljstvo, trgovinu i usluge</izvorni_sadrzaj>
    <derivirana_varijabla naziv="DomainObject.Predmet.ProtustrankaIDrugi_1">STIPANETIĆ d.o.o. za ugostiteljstvo, trgovinu i usluge</derivirana_varijabla>
  </DomainObject.Predmet.ProtustrankaIDrugi>
  <DomainObject.Predmet.StrankaIDrugiAdressOIB>
    <izvorni_sadrzaj>STIPANETIĆ d.o.o. za ugostiteljstvo, trgovinu i usluge, OIB 81226936697, Radovanje 106, 35250 Radovanje</izvorni_sadrzaj>
    <derivirana_varijabla naziv="DomainObject.Predmet.StrankaIDrugiAdressOIB_1">STIPANETIĆ d.o.o. za ugostiteljstvo, trgovinu i usluge, OIB 81226936697, Radovanje 106, 35250 Radovanje</derivirana_varijabla>
  </DomainObject.Predmet.StrankaIDrugiAdressOIB>
  <DomainObject.Predmet.ProtustrankaIDrugiAdressOIB>
    <izvorni_sadrzaj>STIPANETIĆ d.o.o. za ugostiteljstvo, trgovinu i usluge, OIB 81226936697, Radovanje 106, 35250 Radovanje</izvorni_sadrzaj>
    <derivirana_varijabla naziv="DomainObject.Predmet.ProtustrankaIDrugiAdressOIB_1">STIPANETIĆ d.o.o. za ugostiteljstvo, trgovinu i usluge, OIB 81226936697, Radovanje 106,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STIPANETIĆ d.o.o. za ugostiteljstvo, trgovinu i usluge</item>
      <item>STIPANETIĆ d.o.o. za ugostiteljstvo, trgovinu i usluge</item>
    </izvorni_sadrzaj>
    <derivirana_varijabla naziv="DomainObject.Predmet.SudioniciListNaziv_1">
      <item>STIPANETIĆ d.o.o. za ugostiteljstvo, trgovinu i usluge</item>
      <item>STIPANETIĆ d.o.o. za ugostiteljstvo, trgovinu i usluge</item>
    </derivirana_varijabla>
  </DomainObject.Predmet.SudioniciListNaziv>
  <DomainObject.Predmet.SudioniciListAdressOIB>
    <izvorni_sadrzaj>
      <item>STIPANETIĆ d.o.o. za ugostiteljstvo, trgovinu i usluge, OIB 81226936697, Radovanje 106,35250 Radovanje</item>
      <item>STIPANETIĆ d.o.o. za ugostiteljstvo, trgovinu i usluge, OIB 81226936697, Radovanje 106,35250 Radovanje</item>
    </izvorni_sadrzaj>
    <derivirana_varijabla naziv="DomainObject.Predmet.SudioniciListAdressOIB_1">
      <item>STIPANETIĆ d.o.o. za ugostiteljstvo, trgovinu i usluge, OIB 81226936697, Radovanje 106,35250 Radovanje</item>
      <item>STIPANETIĆ d.o.o. za ugostiteljstvo, trgovinu i usluge, OIB 81226936697, Radovanje 106,35250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81226936697</item>
      <item>, OIB 81226936697</item>
    </izvorni_sadrzaj>
    <derivirana_varijabla naziv="DomainObject.Predmet.SudioniciListNazivOIB_1">
      <item>, OIB 81226936697</item>
      <item>, OIB 81226936697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218</properties:Words>
  <properties:Characters>1161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3 P-131/10-19      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2016-07-06T11:04:00Z</dcterms:created>
  <dc:creator>sban</dc:creator>
  <cp:keywords/>
  <cp:lastModifiedBy>wsadmin</cp:lastModifiedBy>
  <cp:lastPrinted>2016-07-06T11:04:00Z</cp:lastPrinted>
  <dcterms:modified xmlns:xsi="http://www.w3.org/2001/XMLSchema-instance" xsi:type="dcterms:W3CDTF">2016-07-06T11:26:00Z</dcterms:modified>
  <cp:revision>4</cp:revision>
  <dc:subject/>
  <dc:title>       3 P-131/10-19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