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f0952b4" w14:paraId="f0952b4" w:rsidRDefault="00A06BAD" w:rsidP="000B2B60" w:rsidR="00A06BAD">
      <w:pPr>
        <w:jc w:val="right"/>
        <w15:collapsed w:val="false"/>
      </w:pPr>
      <w:r w:rsidRPr="001A4844">
        <w:t>Poslovni broj: 4. St-</w:t>
      </w:r>
      <w:r w:rsidR="000B2B60">
        <w:t>385</w:t>
      </w:r>
      <w:r w:rsidR="00721F2B">
        <w:t>/2018</w:t>
      </w:r>
      <w:r w:rsidR="00495E55">
        <w:t>-</w:t>
      </w:r>
      <w:r w:rsidR="000B2B60">
        <w:t>3</w:t>
      </w:r>
    </w:p>
    <w:p w:rsidRDefault="00A06BAD" w:rsidP="00A06BAD" w:rsidR="00A06BAD" w:rsidRPr="00D92D1F">
      <w:pPr>
        <w:spacing w:after="200" w:before="120"/>
        <w:jc w:val="center"/>
      </w:pPr>
      <w:r w:rsidRPr="00D92D1F">
        <w:t xml:space="preserve">R E P U B L I K </w:t>
      </w:r>
      <w:r>
        <w:t>A   H R V A T S K A</w:t>
      </w:r>
    </w:p>
    <w:p w:rsidRDefault="00A06BAD" w:rsidP="000B2B60" w:rsidR="003655A0" w:rsidRPr="000B2B60">
      <w:pPr>
        <w:spacing w:after="200" w:before="120"/>
        <w:jc w:val="center"/>
      </w:pPr>
      <w:r w:rsidRPr="00D92D1F">
        <w:t>R J E Š E N J E</w:t>
      </w:r>
    </w:p>
    <w:p w:rsidRDefault="003655A0" w:rsidP="003655A0" w:rsidR="003655A0" w:rsidRPr="00DF6A59">
      <w:pPr>
        <w:jc w:val="both"/>
      </w:pPr>
      <w:r>
        <w:tab/>
      </w:r>
      <w:r w:rsidR="00A06BAD">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0B2B60">
        <w:t>AMBER, d.o.o., Put Pasika 9, Supetar, OIB: 68074838475</w:t>
      </w:r>
      <w:r w:rsidR="00A06BAD">
        <w:t xml:space="preserve">, </w:t>
      </w:r>
      <w:r w:rsidR="000B2B60">
        <w:t>10. listopada</w:t>
      </w:r>
      <w:r w:rsidR="00A06BAD">
        <w:t xml:space="preserve"> 2018.</w:t>
      </w: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0B2B60">
        <w:rPr>
          <w:szCs w:val="24"/>
        </w:rPr>
        <w:t xml:space="preserve">Jerzy Piotrowski, </w:t>
      </w:r>
      <w:r w:rsidR="000B2B60" w:rsidRPr="00230A0E">
        <w:rPr>
          <w:szCs w:val="24"/>
        </w:rPr>
        <w:t>Poljska, Rumia, ul. Batorego 42</w:t>
      </w:r>
      <w:r w:rsidR="000B2B60">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0B2B60">
        <w:t>385</w:t>
      </w:r>
      <w:r>
        <w:t>-</w:t>
      </w:r>
      <w:r w:rsidR="00721F2B">
        <w:t>2018</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0B2B60">
        <w:t>385</w:t>
      </w:r>
      <w:r>
        <w:t>-</w:t>
      </w:r>
      <w:r w:rsidR="00721F2B">
        <w:t>2018</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0B2B60" w:rsidR="000B2B60">
      <w:r>
        <w:br w:type="page"/>
      </w:r>
    </w:p>
    <w:p w:rsidRDefault="003655A0" w:rsidP="003655A0" w:rsidR="003655A0">
      <w:pPr>
        <w:jc w:val="center"/>
      </w:pPr>
      <w:r>
        <w:lastRenderedPageBreak/>
        <w:t>Obrazloženje</w:t>
      </w:r>
    </w:p>
    <w:p w:rsidRDefault="003655A0" w:rsidP="003655A0" w:rsidR="003655A0">
      <w:pPr>
        <w:ind w:left="360"/>
        <w:jc w:val="center"/>
      </w:pPr>
    </w:p>
    <w:p w:rsidRDefault="000B2B60" w:rsidP="000B2B60" w:rsidR="000B2B60">
      <w:pPr>
        <w:spacing w:before="200"/>
        <w:ind w:firstLine="709"/>
        <w:jc w:val="both"/>
      </w:pPr>
      <w:r>
        <w:t>Financijska agencija, Regionalni centar Split podnijela je ovom sudu 30. listopada 2015. zahtjev za provedbu skraćenog stečajnog postupka nad AMBER, d.o.o., Put Pasika 9, Supetar, OIB: 68074838475, navodeći da dužnik nema zaposlenih, a da na dan 1. rujna 2015. u Očevidniku redoslijeda osnova za plaćanje, ima evidentirane neizvršene osnove za plaćanje u neprekinutom razdoblju od 4137 dana, u ukupnom iznosu od 1.400.418,25 kuna.</w:t>
      </w:r>
    </w:p>
    <w:p w:rsidRDefault="000B2B60" w:rsidP="000B2B60" w:rsidR="000B2B60">
      <w:pPr>
        <w:spacing w:before="200"/>
        <w:ind w:firstLine="709"/>
        <w:jc w:val="both"/>
      </w:pPr>
      <w:r>
        <w:t>Budući da su prema podacima iz podnesenog zahtjeva bile ispunjene pretpostavke iz čl. 428. SZ ovaj sud je 11. siječnja 2017.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0B2B60" w:rsidP="000B2B60" w:rsidR="000B2B60">
      <w:pPr>
        <w:spacing w:before="200"/>
        <w:ind w:firstLine="708"/>
        <w:jc w:val="both"/>
      </w:pPr>
      <w:r>
        <w:t>Vjerovnik Republika Hrvatska - Ministarstvo financija je 23. siječnja 2017. podnio sudu prijedlog za otvaranje stečajnog postupka nad dužnikom (list 10-11 spisa) uz koji je dostavio dokaze o postojanju tražbine (list 12-15 spisa).</w:t>
      </w:r>
    </w:p>
    <w:p w:rsidRDefault="000B2B60" w:rsidP="000B2B60" w:rsidR="000B2B60">
      <w:pPr>
        <w:ind w:firstLine="708"/>
        <w:jc w:val="both"/>
      </w:pPr>
    </w:p>
    <w:p w:rsidRDefault="000B2B60" w:rsidP="000B2B60" w:rsidR="000B2B60">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4.St-971/2015 od 27. ožujka 2018.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0B2B60" w:rsidP="000B2B60" w:rsidR="000B2B60">
      <w:pPr>
        <w:ind w:firstLine="708"/>
        <w:jc w:val="both"/>
      </w:pPr>
    </w:p>
    <w:p w:rsidRDefault="000B2B60" w:rsidP="000B2B60" w:rsidR="000B2B60">
      <w:pPr>
        <w:ind w:firstLine="708"/>
        <w:jc w:val="both"/>
      </w:pPr>
      <w:r>
        <w:t>Po pravomoćnosti rješenja ovog suda o obustavi skraćenog stečajnog postupka</w:t>
      </w:r>
      <w:r w:rsidRPr="00BF1E80">
        <w:t xml:space="preserve"> </w:t>
      </w:r>
      <w:r>
        <w:t>od 27. ožujka 2018., ovaj predmet je zaveden po novi poslovni broj St-385/2018.</w:t>
      </w:r>
    </w:p>
    <w:p w:rsidRDefault="00721F2B" w:rsidP="003655A0" w:rsidR="00721F2B">
      <w:pPr>
        <w:ind w:firstLine="709"/>
        <w:jc w:val="both"/>
      </w:pPr>
    </w:p>
    <w:p w:rsidRDefault="003655A0" w:rsidP="003655A0" w:rsidR="003655A0">
      <w:pPr>
        <w:ind w:firstLine="709"/>
        <w:jc w:val="both"/>
      </w:pPr>
      <w:r>
        <w:t xml:space="preserve">Rješenjem ovog suda poslovni broj </w:t>
      </w:r>
      <w:r w:rsidR="00464723">
        <w:t>4</w:t>
      </w:r>
      <w:r w:rsidR="00495E55">
        <w:t>.</w:t>
      </w:r>
      <w:r w:rsidRPr="007224A6">
        <w:t>St-</w:t>
      </w:r>
      <w:r w:rsidR="000B2B60">
        <w:t>385</w:t>
      </w:r>
      <w:r w:rsidR="00721F2B">
        <w:t>/2018</w:t>
      </w:r>
      <w:r w:rsidRPr="007224A6">
        <w:t xml:space="preserve"> od</w:t>
      </w:r>
      <w:r w:rsidRPr="00702A5E">
        <w:rPr>
          <w:b/>
        </w:rPr>
        <w:t xml:space="preserve"> </w:t>
      </w:r>
      <w:r w:rsidR="000B2B60">
        <w:t>10. listopada</w:t>
      </w:r>
      <w:r w:rsidR="00464723">
        <w:t xml:space="preserve"> </w:t>
      </w:r>
      <w:r>
        <w:t xml:space="preserve">2018.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w:t>
      </w:r>
      <w:r>
        <w:lastRenderedPageBreak/>
        <w:t>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0B2B60">
        <w:rPr>
          <w:szCs w:val="24"/>
        </w:rPr>
        <w:t>Jerzy Piotrowski</w:t>
      </w:r>
      <w:r>
        <w:t>, 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721F2B">
        <w:t>podnio</w:t>
      </w:r>
      <w:r>
        <w:t xml:space="preserve"> prijedlog za otvaranje stečajnog postupka, </w:t>
      </w:r>
      <w:r w:rsidRPr="00EC5A41">
        <w:t>posljedično čemu je zahtjev za provedbu skraćenog stečajnog postupka, po službenoj dužnosti, podnijela Financijska agencija koja je, kao i vjerovnik Republika Hrvatska, na temelju čl</w:t>
      </w:r>
      <w:r w:rsidR="00464723" w:rsidRPr="00EC5A41">
        <w:t>anka</w:t>
      </w:r>
      <w:r w:rsidRPr="00EC5A41">
        <w:t xml:space="preserve"> 114. st</w:t>
      </w:r>
      <w:r w:rsidR="00464723" w:rsidRPr="00EC5A41">
        <w:t>avak 3. SZ</w:t>
      </w:r>
      <w:r w:rsidRPr="00EC5A41">
        <w:t xml:space="preserve"> oslobođena plaćanja predujma, to je stoga ovaj </w:t>
      </w:r>
      <w:r>
        <w:t xml:space="preserve">sud pozvao </w:t>
      </w:r>
      <w:r w:rsidR="000B2B60">
        <w:rPr>
          <w:szCs w:val="24"/>
        </w:rPr>
        <w:t>Jerzy Piotrowski</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0B2B60">
        <w:t xml:space="preserve">, 10. listopada </w:t>
      </w:r>
      <w:r>
        <w:t>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36611E">
      <w:pPr>
        <w:pStyle w:val="Tijeloteksta"/>
        <w:tabs>
          <w:tab w:pos="1276" w:val="left"/>
        </w:tabs>
        <w:ind w:left="6372"/>
        <w:jc w:val="center"/>
      </w:pPr>
      <w:r>
        <w:t>Katarina Mikulić</w:t>
      </w:r>
      <w:r w:rsidR="0036611E">
        <w:t>,v.r.</w:t>
      </w:r>
    </w:p>
    <w:p w:rsidRDefault="0036611E" w:rsidP="0071700F" w:rsidR="0036611E">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36611E" w:rsidP="0071700F" w:rsidR="0036611E"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464723" w:rsidP="00464723" w:rsidR="003655A0">
      <w:pPr>
        <w:pStyle w:val="Tijeloteksta"/>
        <w:tabs>
          <w:tab w:pos="1276" w:val="left"/>
        </w:tabs>
        <w:ind w:left="6372"/>
        <w:jc w:val="center"/>
      </w:pPr>
      <w:r>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ind w:firstLine="708"/>
        <w:jc w:val="both"/>
      </w:pP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rsidR="000B2B60">
          <w:t xml:space="preserve">       </w:t>
        </w:r>
        <w:r>
          <w:fldChar w:fldCharType="begin"/>
        </w:r>
        <w:r>
          <w:instrText>PAGE   \* MERGEFORMAT</w:instrText>
        </w:r>
        <w:r>
          <w:fldChar w:fldCharType="separate"/>
        </w:r>
        <w:r w:rsidR="0036611E">
          <w:rPr>
            <w:noProof/>
          </w:rPr>
          <w:t>3</w:t>
        </w:r>
        <w:r>
          <w:fldChar w:fldCharType="end"/>
        </w:r>
      </w:sdtContent>
    </w:sdt>
    <w:r>
      <w:tab/>
    </w:r>
    <w:r w:rsidR="00A06BAD">
      <w:tab/>
    </w:r>
    <w:r w:rsidR="00A06BAD">
      <w:tab/>
    </w:r>
    <w:r w:rsidR="00A06BAD" w:rsidRPr="001A4844">
      <w:t>Poslovni broj: 4. St-</w:t>
    </w:r>
    <w:r w:rsidR="000B2B60">
      <w:t>385</w:t>
    </w:r>
    <w:r w:rsidR="00721F2B">
      <w:t>/2018</w:t>
    </w:r>
    <w:r w:rsidR="00495E55">
      <w:t>-</w:t>
    </w:r>
    <w:r w:rsidR="000B2B60">
      <w:t>3</w:t>
    </w:r>
  </w:p>
  <w:p w:rsidRDefault="0036611E"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2B60"/>
    <w:rsid w:val="000B4D96"/>
    <w:rsid w:val="000D5416"/>
    <w:rsid w:val="000E6D83"/>
    <w:rsid w:val="00216401"/>
    <w:rsid w:val="0024181F"/>
    <w:rsid w:val="002C285B"/>
    <w:rsid w:val="00352C5B"/>
    <w:rsid w:val="003655A0"/>
    <w:rsid w:val="0036611E"/>
    <w:rsid w:val="003C2F22"/>
    <w:rsid w:val="00417EA6"/>
    <w:rsid w:val="00464723"/>
    <w:rsid w:val="00495E55"/>
    <w:rsid w:val="00704768"/>
    <w:rsid w:val="0071519E"/>
    <w:rsid w:val="00721F2B"/>
    <w:rsid w:val="007F7A84"/>
    <w:rsid w:val="00814EDB"/>
    <w:rsid w:val="00815142"/>
    <w:rsid w:val="00853B3E"/>
    <w:rsid w:val="00884CE9"/>
    <w:rsid w:val="008F5B2C"/>
    <w:rsid w:val="00981D37"/>
    <w:rsid w:val="00A06BAD"/>
    <w:rsid w:val="00A51DE9"/>
    <w:rsid w:val="00AA01F5"/>
    <w:rsid w:val="00B7506F"/>
    <w:rsid w:val="00CE3362"/>
    <w:rsid w:val="00D329C6"/>
    <w:rsid w:val="00D778AF"/>
    <w:rsid w:val="00D8632A"/>
    <w:rsid w:val="00DD0D50"/>
    <w:rsid w:val="00DE0797"/>
    <w:rsid w:val="00DF6A59"/>
    <w:rsid w:val="00EB6A52"/>
    <w:rsid w:val="00EC5A4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36611E"/>
    <w:rPr>
      <w:color w:val="808080"/>
      <w:bdr w:space="0" w:sz="0" w:color="auto" w:val="none"/>
      <w:shd w:fill="auto" w:color="auto" w:val="clear"/>
    </w:rPr>
  </w:style>
  <w:style w:customStyle="true" w:styleId="eSPISCCParagraphDefaultFont" w:type="character">
    <w:name w:val="eSPIS_CC_Paragraph Default Font"/>
    <w:basedOn w:val="Zadanifontodlomka"/>
    <w:rsid w:val="0036611E"/>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36611E"/>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36611E"/>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36611E"/>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36611E"/>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36611E"/>
    <w:rPr>
      <w:color w:val="808080"/>
      <w:bdr w:color="auto" w:space="0" w:sz="0" w:val="none"/>
      <w:shd w:color="auto" w:fill="auto" w:val="clear"/>
    </w:rPr>
  </w:style>
  <w:style w:customStyle="1" w:styleId="eSPISCCParagraphDefaultFont" w:type="character">
    <w:name w:val="eSPIS_CC_Paragraph Default Font"/>
    <w:basedOn w:val="Zadanifontodlomka"/>
    <w:rsid w:val="0036611E"/>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36611E"/>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36611E"/>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36611E"/>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36611E"/>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2018.</izvorni_sadrzaj>
    <derivirana_varijabla naziv="DomainObject.DatumDonosenjaOdluke_1">10.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385</izvorni_sadrzaj>
    <derivirana_varijabla naziv="DomainObject.Predmet.Broj_1">385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2018.</izvorni_sadrzaj>
    <derivirana_varijabla naziv="DomainObject.Predmet.DatumOsnivanja_1">25.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St-385/2018</izvorni_sadrzaj>
    <derivirana_varijabla naziv="DomainObject.Predmet.OznakaBroj_1">St-385/2018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AMBER, d.o.o. za ugostiteljstvo i trgovinu</izvorni_sadrzaj>
    <derivirana_varijabla naziv="DomainObject.Predmet.ProtustrankaFormated_1">  AMBER, d.o.o. za ugostiteljstvo i trgovinu</derivirana_varijabla>
  </DomainObject.Predmet.ProtustrankaFormated>
  <DomainObject.Predmet.ProtustrankaFormatedOIB>
    <izvorni_sadrzaj>  AMBER, d.o.o. za ugostiteljstvo i trgovinu, OIB 68074838475</izvorni_sadrzaj>
    <derivirana_varijabla naziv="DomainObject.Predmet.ProtustrankaFormatedOIB_1">  AMBER, d.o.o. za ugostiteljstvo i trgovinu, OIB 68074838475</derivirana_varijabla>
  </DomainObject.Predmet.ProtustrankaFormatedOIB>
  <DomainObject.Predmet.ProtustrankaFormatedWithAdress>
    <izvorni_sadrzaj> AMBER, d.o.o. za ugostiteljstvo i trgovinu, Put Pasika 9, 21400 Supetar</izvorni_sadrzaj>
    <derivirana_varijabla naziv="DomainObject.Predmet.ProtustrankaFormatedWithAdress_1"> AMBER, d.o.o. za ugostiteljstvo i trgovinu, Put Pasika 9, 21400 Supetar</derivirana_varijabla>
  </DomainObject.Predmet.ProtustrankaFormatedWithAdress>
  <DomainObject.Predmet.ProtustrankaFormatedWithAdressOIB>
    <izvorni_sadrzaj> AMBER, d.o.o. za ugostiteljstvo i trgovinu, OIB 68074838475, Put Pasika 9, 21400 Supetar</izvorni_sadrzaj>
    <derivirana_varijabla naziv="DomainObject.Predmet.ProtustrankaFormatedWithAdressOIB_1"> AMBER, d.o.o. za ugostiteljstvo i trgovinu, OIB 68074838475, Put Pasika 9, 21400 Supetar</derivirana_varijabla>
  </DomainObject.Predmet.ProtustrankaFormatedWithAdressOIB>
  <DomainObject.Predmet.ProtustrankaWithAdress>
    <izvorni_sadrzaj>AMBER, d.o.o. za ugostiteljstvo i trgovinu Put Pasika 9, 21400 Supetar</izvorni_sadrzaj>
    <derivirana_varijabla naziv="DomainObject.Predmet.ProtustrankaWithAdress_1">AMBER, d.o.o. za ugostiteljstvo i trgovinu Put Pasika 9, 21400 Supetar</derivirana_varijabla>
  </DomainObject.Predmet.ProtustrankaWithAdress>
  <DomainObject.Predmet.ProtustrankaWithAdressOIB>
    <izvorni_sadrzaj>AMBER, d.o.o. za ugostiteljstvo i trgovinu, OIB 68074838475, Put Pasika 9, 21400 Supetar</izvorni_sadrzaj>
    <derivirana_varijabla naziv="DomainObject.Predmet.ProtustrankaWithAdressOIB_1">AMBER, d.o.o. za ugostiteljstvo i trgovinu, OIB 68074838475, Put Pasika 9, 21400 Supetar</derivirana_varijabla>
  </DomainObject.Predmet.ProtustrankaWithAdressOIB>
  <DomainObject.Predmet.ProtustrankaNazivFormated>
    <izvorni_sadrzaj>AMBER, d.o.o. za ugostiteljstvo i trgovinu</izvorni_sadrzaj>
    <derivirana_varijabla naziv="DomainObject.Predmet.ProtustrankaNazivFormated_1">AMBER, d.o.o. za ugostiteljstvo i trgovinu</derivirana_varijabla>
  </DomainObject.Predmet.ProtustrankaNazivFormated>
  <DomainObject.Predmet.ProtustrankaNazivFormatedOIB>
    <izvorni_sadrzaj>AMBER, d.o.o. za ugostiteljstvo i trgovinu, OIB 68074838475</izvorni_sadrzaj>
    <derivirana_varijabla naziv="DomainObject.Predmet.ProtustrankaNazivFormatedOIB_1">AMBER, d.o.o. za ugostiteljstvo i trgovinu, OIB 68074838475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AMBER, d.o.o. za ugostiteljstvo i trgovinu</item>
    </izvorni_sadrzaj>
    <derivirana_varijabla naziv="DomainObject.Predmet.ProtuStrankaListFormated_1">
      <item>AMBER, d.o.o. za ugostiteljstvo i trgovinu</item>
    </derivirana_varijabla>
  </DomainObject.Predmet.ProtuStrankaListFormated>
  <DomainObject.Predmet.ProtuStrankaListFormatedOIB>
    <izvorni_sadrzaj>
      <item>AMBER, d.o.o. za ugostiteljstvo i trgovinu, OIB 68074838475</item>
    </izvorni_sadrzaj>
    <derivirana_varijabla naziv="DomainObject.Predmet.ProtuStrankaListFormatedOIB_1">
      <item>AMBER, d.o.o. za ugostiteljstvo i trgovinu, OIB 68074838475</item>
    </derivirana_varijabla>
  </DomainObject.Predmet.ProtuStrankaListFormatedOIB>
  <DomainObject.Predmet.ProtuStrankaListFormatedWithAdress>
    <izvorni_sadrzaj>
      <item>AMBER, d.o.o. za ugostiteljstvo i trgovinu, Put Pasika 9, 21400 Supetar</item>
    </izvorni_sadrzaj>
    <derivirana_varijabla naziv="DomainObject.Predmet.ProtuStrankaListFormatedWithAdress_1">
      <item>AMBER, d.o.o. za ugostiteljstvo i trgovinu, Put Pasika 9, 21400 Supetar</item>
    </derivirana_varijabla>
  </DomainObject.Predmet.ProtuStrankaListFormatedWithAdress>
  <DomainObject.Predmet.ProtuStrankaListFormatedWithAdressOIB>
    <izvorni_sadrzaj>
      <item>AMBER, d.o.o. za ugostiteljstvo i trgovinu, OIB 68074838475, Put Pasika 9, 21400 Supetar</item>
    </izvorni_sadrzaj>
    <derivirana_varijabla naziv="DomainObject.Predmet.ProtuStrankaListFormatedWithAdressOIB_1">
      <item>AMBER, d.o.o. za ugostiteljstvo i trgovinu, OIB 68074838475, Put Pasika 9, 21400 Supetar</item>
    </derivirana_varijabla>
  </DomainObject.Predmet.ProtuStrankaListFormatedWithAdressOIB>
  <DomainObject.Predmet.ProtuStrankaListNazivFormated>
    <izvorni_sadrzaj>
      <item>AMBER, d.o.o. za ugostiteljstvo i trgovinu</item>
    </izvorni_sadrzaj>
    <derivirana_varijabla naziv="DomainObject.Predmet.ProtuStrankaListNazivFormated_1">
      <item>AMBER, d.o.o. za ugostiteljstvo i trgovinu</item>
    </derivirana_varijabla>
  </DomainObject.Predmet.ProtuStrankaListNazivFormated>
  <DomainObject.Predmet.ProtuStrankaListNazivFormatedOIB>
    <izvorni_sadrzaj>
      <item>AMBER, d.o.o. za ugostiteljstvo i trgovinu, OIB 68074838475</item>
    </izvorni_sadrzaj>
    <derivirana_varijabla naziv="DomainObject.Predmet.ProtuStrankaListNazivFormatedOIB_1">
      <item>AMBER, d.o.o. za ugostiteljstvo i trgovinu, OIB 68074838475</item>
    </derivirana_varijabla>
  </DomainObject.Predmet.ProtuStrankaListNazivFormatedOIB>
  <DomainObject.Predmet.OstaliListFormated>
    <izvorni_sadrzaj>
      <item>Županijsko državno odvjetništvo u Splitu punomoćnik sudionika u postupku Ministarstvo financija RH</item>
      <item>Jerzy Piotrowski</item>
    </izvorni_sadrzaj>
    <derivirana_varijabla naziv="DomainObject.Predmet.OstaliListFormated_1">
      <item>Županijsko državno odvjetništvo u Splitu punomoćnik sudionika u postupku Ministarstvo financija RH</item>
      <item>Jerzy Piotrowski</item>
    </derivirana_varijabla>
  </DomainObject.Predmet.OstaliListFormated>
  <DomainObject.Predmet.OstaliListFormatedOIB>
    <izvorni_sadrzaj>
      <item>Županijsko državno odvjetništvo u Splitu punomoćnik sudionika u postupku Ministarstvo financija RH</item>
      <item>Jerzy Piotrowski, OIB </item>
    </izvorni_sadrzaj>
    <derivirana_varijabla naziv="DomainObject.Predmet.OstaliListFormatedOIB_1">
      <item>Županijsko državno odvjetništvo u Splitu punomoćnik sudionika u postupku Ministarstvo financija RH</item>
      <item>Jerzy Piotrowski, OIB </item>
    </derivirana_varijabla>
  </DomainObject.Predmet.OstaliListFormatedOIB>
  <DomainObject.Predmet.OstaliListFormatedWithAdress>
    <izvorni_sadrzaj>
      <item>Županijsko državno odvjetništvo u Splitu, Gundulićeva 29a, 21000 Split punomoćnik sudionika u postupku Ministarstvo financija RH</item>
      <item>Jerzy Piotrowski, ul.Batorego 42, Rumia </item>
    </izvorni_sadrzaj>
    <derivirana_varijabla naziv="DomainObject.Predmet.OstaliListFormatedWithAdress_1">
      <item>Županijsko državno odvjetništvo u Splitu, Gundulićeva 29a, 21000 Split punomoćnik sudionika u postupku Ministarstvo financija RH</item>
      <item>Jerzy Piotrowski, ul.Batorego 42, Rumia </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Jerzy Piotrowski, OIB , ul.Batorego 42, Rumia </item>
    </izvorni_sadrzaj>
    <derivirana_varijabla naziv="DomainObject.Predmet.OstaliListFormatedWithAdressOIB_1">
      <item>Županijsko državno odvjetništvo u Splitu, Gundulićeva 29a, 21000 Split punomoćnik sudionika u postupku Ministarstvo financija RH</item>
      <item>Jerzy Piotrowski, OIB , ul.Batorego 42, Rumia </item>
    </derivirana_varijabla>
  </DomainObject.Predmet.OstaliListFormatedWithAdressOIB>
  <DomainObject.Predmet.OstaliListNazivFormated>
    <izvorni_sadrzaj>
      <item>Županijsko državno odvjetništvo u Splitu</item>
      <item>Jerzy Piotrowski</item>
    </izvorni_sadrzaj>
    <derivirana_varijabla naziv="DomainObject.Predmet.OstaliListNazivFormated_1">
      <item>Županijsko državno odvjetništvo u Splitu</item>
      <item>Jerzy Piotrowski</item>
    </derivirana_varijabla>
  </DomainObject.Predmet.OstaliListNazivFormated>
  <DomainObject.Predmet.OstaliListNazivFormatedOIB>
    <izvorni_sadrzaj>
      <item>Županijsko državno odvjetništvo u Splitu</item>
      <item>Jerzy Piotrowski, OIB </item>
    </izvorni_sadrzaj>
    <derivirana_varijabla naziv="DomainObject.Predmet.OstaliListNazivFormatedOIB_1">
      <item>Županijsko državno odvjetništvo u Splitu</item>
      <item>Jerzy Piotrowski, OIB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2018.</izvorni_sadrzaj>
    <derivirana_varijabla naziv="DomainObject.Datum_1">10. listopada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AMBER, d.o.o. za ugostiteljstvo i trgovinu</izvorni_sadrzaj>
    <derivirana_varijabla naziv="DomainObject.Predmet.ProtustrankaIDrugi_1">AMBER, d.o.o. za ugostiteljstvo i trgovinu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AMBER, d.o.o. za ugostiteljstvo i trgovinu, OIB 68074838475, Put Pasika 9, 21400 Supetar</izvorni_sadrzaj>
    <derivirana_varijabla naziv="DomainObject.Predmet.ProtustrankaIDrugiAdressOIB_1">AMBER, d.o.o. za ugostiteljstvo i trgovinu, OIB 68074838475, Put Pasika 9, 21400 Supetar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AMBER, d.o.o. za ugostiteljstvo i trgovinu</item>
      <item>Ministarstvo financija RH</item>
      <item>Županijsko državno odvjetništvo u Splitu</item>
      <item>Jerzy Piotrowski</item>
    </izvorni_sadrzaj>
    <derivirana_varijabla naziv="DomainObject.Predmet.SudioniciListNaziv_1">
      <item>AMBER, d.o.o. za ugostiteljstvo i trgovinu</item>
      <item>Ministarstvo financija RH</item>
      <item>Županijsko državno odvjetništvo u Splitu</item>
      <item>Jerzy Piotrowski</item>
    </derivirana_varijabla>
  </DomainObject.Predmet.SudioniciListNaziv>
  <DomainObject.Predmet.SudioniciListAdressOIB>
    <izvorni_sadrzaj>
      <item>AMBER, d.o.o. za ugostiteljstvo i trgovinu, OIB 68074838475, Put Pasika 9,21400 Supetar</item>
      <item>Ministarstvo financija RH, OIB 18683136487, Katančićeva 5,10000 Zagreb</item>
      <item>Županijsko državno odvjetništvo u Splitu, Gundulićeva 29a,21000 Split</item>
      <item>Jerzy Piotrowski, OIB , ul.Batorego 42,Rumia </item>
    </izvorni_sadrzaj>
    <derivirana_varijabla naziv="DomainObject.Predmet.SudioniciListAdressOIB_1">
      <item>AMBER, d.o.o. za ugostiteljstvo i trgovinu, OIB 68074838475, Put Pasika 9,21400 Supetar</item>
      <item>Ministarstvo financija RH, OIB 18683136487, Katančićeva 5,10000 Zagreb</item>
      <item>Županijsko državno odvjetništvo u Splitu, Gundulićeva 29a,21000 Split</item>
      <item>Jerzy Piotrowski, OIB , ul.Batorego 42,Rumia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68074838475</item>
      <item>, OIB 18683136487</item>
      <item>, OIB null</item>
      <item>, OIB </item>
    </izvorni_sadrzaj>
    <derivirana_varijabla naziv="DomainObject.Predmet.SudioniciListNazivOIB_1">
      <item>, OIB 68074838475</item>
      <item>, OIB 18683136487</item>
      <item>, OIB null</item>
      <item>, OIB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1212</properties:Words>
  <properties:Characters>6805</properties:Characters>
  <properties:Lines>136</properties:Lines>
  <properties:Paragraphs>31</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2018-10-10T12:56:00Z</cp:lastPrinted>
  <dcterms:modified xmlns:xsi="http://www.w3.org/2001/XMLSchema-instance" xsi:type="dcterms:W3CDTF">2018-10-10T12:56:00Z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