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ca7e" w14:paraId="1eeca7e" w:rsidRDefault="007634B0" w:rsidP="00407841" w:rsidR="00407841" w:rsidRPr="00601582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01582">
        <w:rPr>
          <w:b/>
          <w:sz w:val="22"/>
          <w:szCs w:val="22"/>
        </w:rPr>
        <w:t>Posl.br. 7.St.</w:t>
      </w:r>
      <w:r w:rsidR="00BE3C73" w:rsidRPr="00601582">
        <w:rPr>
          <w:b/>
          <w:sz w:val="22"/>
          <w:szCs w:val="22"/>
        </w:rPr>
        <w:t>1</w:t>
      </w:r>
      <w:r w:rsidR="00A90918">
        <w:rPr>
          <w:b/>
          <w:sz w:val="22"/>
          <w:szCs w:val="22"/>
        </w:rPr>
        <w:t>124</w:t>
      </w:r>
      <w:r w:rsidR="00583F5B" w:rsidRPr="00601582">
        <w:rPr>
          <w:b/>
          <w:sz w:val="22"/>
          <w:szCs w:val="22"/>
        </w:rPr>
        <w:t>/</w:t>
      </w:r>
      <w:r w:rsidR="002D78E4" w:rsidRPr="00601582">
        <w:rPr>
          <w:b/>
          <w:sz w:val="22"/>
          <w:szCs w:val="22"/>
        </w:rPr>
        <w:t>16</w:t>
      </w:r>
    </w:p>
    <w:p w:rsidRDefault="00407841" w:rsidP="00407841" w:rsidR="00407841" w:rsidRPr="00601582">
      <w:pPr>
        <w:tabs>
          <w:tab w:pos="1175" w:val="left"/>
        </w:tabs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 xml:space="preserve">                   </w:t>
      </w:r>
      <w:r w:rsidRPr="00601582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601582">
      <w:pPr>
        <w:jc w:val="both"/>
        <w:rPr>
          <w:color w:val="000000"/>
          <w:sz w:val="22"/>
          <w:szCs w:val="22"/>
        </w:rPr>
      </w:pPr>
      <w:r w:rsidRPr="00601582">
        <w:rPr>
          <w:b/>
          <w:sz w:val="22"/>
          <w:szCs w:val="22"/>
        </w:rPr>
        <w:t>REPUBLIKA HRVATSKA</w:t>
      </w: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TRGOVAČKI SUD U SPLITU</w:t>
      </w:r>
    </w:p>
    <w:p w:rsidRDefault="004634EE" w:rsidP="00407841" w:rsidR="004634EE" w:rsidRPr="00601582">
      <w:pPr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21000 SPL</w:t>
      </w:r>
      <w:r w:rsidR="00772BD0" w:rsidRPr="00601582">
        <w:rPr>
          <w:b/>
          <w:sz w:val="22"/>
          <w:szCs w:val="22"/>
        </w:rPr>
        <w:t>I</w:t>
      </w:r>
      <w:r w:rsidRPr="00601582">
        <w:rPr>
          <w:b/>
          <w:sz w:val="22"/>
          <w:szCs w:val="22"/>
        </w:rPr>
        <w:t>T</w:t>
      </w:r>
    </w:p>
    <w:p w:rsidRDefault="004634EE" w:rsidP="00407841" w:rsidR="004634EE" w:rsidRPr="00601582">
      <w:pPr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Sukoišanska 6</w:t>
      </w: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</w:p>
    <w:p w:rsidRDefault="001B47A7" w:rsidP="00407841" w:rsidR="001B47A7" w:rsidRPr="00601582">
      <w:pPr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jc w:val="center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REPUBLIKA HRVATSKA</w:t>
      </w:r>
    </w:p>
    <w:p w:rsidRDefault="00407841" w:rsidP="00407841" w:rsidR="00407841" w:rsidRPr="00601582">
      <w:pPr>
        <w:jc w:val="center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RJEŠENJE</w:t>
      </w:r>
    </w:p>
    <w:p w:rsidRDefault="001B47A7" w:rsidP="00407841" w:rsidR="001B47A7" w:rsidRPr="00601582">
      <w:pPr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ind w:firstLine="708"/>
        <w:jc w:val="both"/>
        <w:rPr>
          <w:b/>
          <w:sz w:val="22"/>
          <w:szCs w:val="22"/>
        </w:rPr>
      </w:pPr>
    </w:p>
    <w:p w:rsidRDefault="003D1676" w:rsidP="00A90918" w:rsidR="005356A3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Trgovački sud u Splitu</w:t>
      </w:r>
      <w:r w:rsidR="00407841" w:rsidRPr="00601582">
        <w:rPr>
          <w:sz w:val="22"/>
          <w:szCs w:val="22"/>
        </w:rPr>
        <w:t>, po stečajnom sucu Diani Butigan Granić</w:t>
      </w:r>
      <w:r w:rsidR="00772BD0" w:rsidRPr="00601582">
        <w:rPr>
          <w:sz w:val="22"/>
          <w:szCs w:val="22"/>
        </w:rPr>
        <w:t>,</w:t>
      </w:r>
      <w:r w:rsidR="00407841" w:rsidRPr="00601582">
        <w:rPr>
          <w:sz w:val="22"/>
          <w:szCs w:val="22"/>
        </w:rPr>
        <w:t xml:space="preserve"> u prethodnom postupku radi utvrđivanja uvjeta za otvaranje stečajnog postupka nad dužnikom</w:t>
      </w:r>
      <w:r w:rsidR="00A90918">
        <w:rPr>
          <w:sz w:val="22"/>
          <w:szCs w:val="22"/>
        </w:rPr>
        <w:t xml:space="preserve"> </w:t>
      </w:r>
      <w:r w:rsidR="00A90918">
        <w:t>DUBLJE d.o.o., Kučiće 157, 21208 Kučiće, OIB: 81759088695</w:t>
      </w:r>
      <w:r w:rsidR="00A90918">
        <w:rPr>
          <w:sz w:val="22"/>
          <w:szCs w:val="22"/>
        </w:rPr>
        <w:t xml:space="preserve">, </w:t>
      </w:r>
      <w:r w:rsidR="005356A3" w:rsidRPr="00601582">
        <w:rPr>
          <w:sz w:val="22"/>
          <w:szCs w:val="22"/>
        </w:rPr>
        <w:t xml:space="preserve">dana </w:t>
      </w:r>
      <w:r w:rsidR="007C3277" w:rsidRPr="00601582">
        <w:rPr>
          <w:sz w:val="22"/>
          <w:szCs w:val="22"/>
        </w:rPr>
        <w:t>8</w:t>
      </w:r>
      <w:r w:rsidR="005356A3" w:rsidRPr="00601582">
        <w:rPr>
          <w:sz w:val="22"/>
          <w:szCs w:val="22"/>
        </w:rPr>
        <w:t>. svibnja 2017.g.</w:t>
      </w:r>
    </w:p>
    <w:p w:rsidRDefault="005356A3" w:rsidP="001D4345" w:rsidR="005356A3" w:rsidRPr="00601582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601582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601582">
      <w:pPr>
        <w:jc w:val="center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r i j e š i o    j e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jc w:val="both"/>
        <w:rPr>
          <w:sz w:val="22"/>
          <w:szCs w:val="22"/>
        </w:rPr>
      </w:pPr>
      <w:r w:rsidRPr="00601582">
        <w:rPr>
          <w:b/>
          <w:sz w:val="22"/>
          <w:szCs w:val="22"/>
        </w:rPr>
        <w:t>1.</w:t>
      </w:r>
      <w:r w:rsidRPr="00601582">
        <w:rPr>
          <w:sz w:val="22"/>
          <w:szCs w:val="22"/>
        </w:rPr>
        <w:t xml:space="preserve"> </w:t>
      </w:r>
      <w:r w:rsidRPr="00601582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A90918">
        <w:t>DUBLJE d.o.o., Kučiće 157, 21208 Kučiće, OIB: 81759088695</w:t>
      </w:r>
      <w:r w:rsidR="00601582" w:rsidRPr="00601582">
        <w:rPr>
          <w:sz w:val="22"/>
          <w:szCs w:val="22"/>
        </w:rPr>
        <w:t xml:space="preserve">, </w:t>
      </w:r>
      <w:r w:rsidRPr="00601582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601582">
        <w:rPr>
          <w:sz w:val="22"/>
          <w:szCs w:val="22"/>
        </w:rPr>
        <w:t>d</w:t>
      </w:r>
      <w:r w:rsidR="009D5071" w:rsidRPr="00601582">
        <w:rPr>
          <w:sz w:val="22"/>
          <w:szCs w:val="22"/>
        </w:rPr>
        <w:t xml:space="preserve">. Zagreb, </w:t>
      </w:r>
      <w:r w:rsidR="003D1676" w:rsidRPr="00601582">
        <w:rPr>
          <w:sz w:val="22"/>
          <w:szCs w:val="22"/>
        </w:rPr>
        <w:t>pozivom na broj 10-</w:t>
      </w:r>
      <w:r w:rsidR="00BE3C73" w:rsidRPr="00601582">
        <w:rPr>
          <w:sz w:val="22"/>
          <w:szCs w:val="22"/>
        </w:rPr>
        <w:t>1</w:t>
      </w:r>
      <w:r w:rsidR="00A90918">
        <w:rPr>
          <w:sz w:val="22"/>
          <w:szCs w:val="22"/>
        </w:rPr>
        <w:t>124</w:t>
      </w:r>
      <w:r w:rsidR="00DE5301" w:rsidRPr="00601582">
        <w:rPr>
          <w:sz w:val="22"/>
          <w:szCs w:val="22"/>
        </w:rPr>
        <w:t>-16</w:t>
      </w:r>
      <w:r w:rsidR="002D78E4" w:rsidRPr="00601582">
        <w:rPr>
          <w:sz w:val="22"/>
          <w:szCs w:val="22"/>
        </w:rPr>
        <w:t>, model 02,  iznos od 20</w:t>
      </w:r>
      <w:r w:rsidRPr="00601582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601582">
      <w:pPr>
        <w:jc w:val="both"/>
        <w:rPr>
          <w:sz w:val="22"/>
          <w:szCs w:val="22"/>
        </w:rPr>
      </w:pPr>
    </w:p>
    <w:p w:rsidRDefault="00407841" w:rsidP="00407841" w:rsidR="00407841" w:rsidRPr="00601582">
      <w:pPr>
        <w:jc w:val="both"/>
        <w:rPr>
          <w:sz w:val="22"/>
          <w:szCs w:val="22"/>
        </w:rPr>
      </w:pPr>
      <w:r w:rsidRPr="00601582">
        <w:rPr>
          <w:b/>
          <w:sz w:val="22"/>
          <w:szCs w:val="22"/>
        </w:rPr>
        <w:t xml:space="preserve">2. </w:t>
      </w:r>
      <w:r w:rsidRPr="00601582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601582">
      <w:pPr>
        <w:jc w:val="both"/>
        <w:rPr>
          <w:sz w:val="22"/>
          <w:szCs w:val="22"/>
        </w:rPr>
      </w:pPr>
    </w:p>
    <w:p w:rsidRDefault="00407841" w:rsidP="00407841" w:rsidR="00407841" w:rsidRPr="00601582">
      <w:pPr>
        <w:jc w:val="both"/>
        <w:rPr>
          <w:sz w:val="22"/>
          <w:szCs w:val="22"/>
        </w:rPr>
      </w:pPr>
      <w:r w:rsidRPr="00601582">
        <w:rPr>
          <w:b/>
          <w:sz w:val="22"/>
          <w:szCs w:val="22"/>
        </w:rPr>
        <w:t xml:space="preserve">3. </w:t>
      </w:r>
      <w:r w:rsidRPr="00601582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601582">
      <w:pPr>
        <w:jc w:val="both"/>
        <w:rPr>
          <w:sz w:val="22"/>
          <w:szCs w:val="22"/>
        </w:rPr>
      </w:pPr>
    </w:p>
    <w:p w:rsidRDefault="00407841" w:rsidP="00407841" w:rsidR="00407841" w:rsidRPr="00601582">
      <w:pPr>
        <w:jc w:val="both"/>
        <w:rPr>
          <w:sz w:val="22"/>
          <w:szCs w:val="22"/>
        </w:rPr>
      </w:pPr>
      <w:r w:rsidRPr="00601582">
        <w:rPr>
          <w:b/>
          <w:sz w:val="22"/>
          <w:szCs w:val="22"/>
        </w:rPr>
        <w:t xml:space="preserve">4. </w:t>
      </w:r>
      <w:r w:rsidRPr="00601582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601582">
      <w:pPr>
        <w:jc w:val="both"/>
        <w:rPr>
          <w:sz w:val="22"/>
          <w:szCs w:val="22"/>
        </w:rPr>
      </w:pPr>
    </w:p>
    <w:p w:rsidRDefault="00407841" w:rsidP="00407841" w:rsidR="00407841" w:rsidRPr="00601582">
      <w:pPr>
        <w:jc w:val="both"/>
        <w:rPr>
          <w:sz w:val="22"/>
          <w:szCs w:val="22"/>
        </w:rPr>
      </w:pPr>
      <w:r w:rsidRPr="00601582">
        <w:rPr>
          <w:b/>
          <w:sz w:val="22"/>
          <w:szCs w:val="22"/>
        </w:rPr>
        <w:t>5.</w:t>
      </w:r>
      <w:r w:rsidRPr="00601582">
        <w:rPr>
          <w:sz w:val="22"/>
          <w:szCs w:val="22"/>
        </w:rPr>
        <w:t xml:space="preserve"> </w:t>
      </w:r>
      <w:r w:rsidRPr="00601582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601582">
      <w:pPr>
        <w:jc w:val="both"/>
        <w:rPr>
          <w:sz w:val="22"/>
          <w:szCs w:val="22"/>
        </w:rPr>
      </w:pPr>
    </w:p>
    <w:p w:rsidRDefault="00407841" w:rsidP="00407841" w:rsidR="00407841" w:rsidRPr="00601582">
      <w:pPr>
        <w:jc w:val="center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O b r a z l o ž e n j e</w:t>
      </w: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</w:p>
    <w:p w:rsidRDefault="00407841" w:rsidP="007C3277" w:rsidR="00A90918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Predlagatelj –</w:t>
      </w:r>
      <w:r w:rsidR="00D76EDF" w:rsidRPr="00601582">
        <w:rPr>
          <w:sz w:val="22"/>
          <w:szCs w:val="22"/>
        </w:rPr>
        <w:t xml:space="preserve"> FINA, podnio je ovom sudu dana </w:t>
      </w:r>
      <w:r w:rsidR="007C3277" w:rsidRPr="00601582">
        <w:rPr>
          <w:sz w:val="22"/>
          <w:szCs w:val="22"/>
        </w:rPr>
        <w:t>23.8.</w:t>
      </w:r>
      <w:r w:rsidR="002D78E4" w:rsidRPr="00601582">
        <w:rPr>
          <w:sz w:val="22"/>
          <w:szCs w:val="22"/>
        </w:rPr>
        <w:t>2016</w:t>
      </w:r>
      <w:r w:rsidRPr="00601582">
        <w:rPr>
          <w:sz w:val="22"/>
          <w:szCs w:val="22"/>
        </w:rPr>
        <w:t>.g. prijedlog za otvaranje stečajnog postupka nad dužnikom</w:t>
      </w:r>
      <w:r w:rsidR="00DF6F78" w:rsidRPr="00601582">
        <w:rPr>
          <w:sz w:val="22"/>
          <w:szCs w:val="22"/>
        </w:rPr>
        <w:t xml:space="preserve"> </w:t>
      </w:r>
      <w:r w:rsidR="00A90918">
        <w:t>DUBLJE d.o.o., Kučiće 157, 21208 Kučiće, OIB: 81759088695.</w:t>
      </w:r>
    </w:p>
    <w:p w:rsidRDefault="00407841" w:rsidP="00DF6F78" w:rsidR="00407841" w:rsidRPr="00601582">
      <w:pPr>
        <w:jc w:val="both"/>
        <w:rPr>
          <w:sz w:val="22"/>
          <w:szCs w:val="22"/>
        </w:rPr>
      </w:pP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 xml:space="preserve">U svom prijedlogu predlagatelj navodi da </w:t>
      </w:r>
      <w:r w:rsidR="00443432" w:rsidRPr="00601582">
        <w:rPr>
          <w:sz w:val="22"/>
          <w:szCs w:val="22"/>
        </w:rPr>
        <w:t>je dužnik nesposoban za plaćanje</w:t>
      </w:r>
      <w:r w:rsidRPr="00601582">
        <w:rPr>
          <w:sz w:val="22"/>
          <w:szCs w:val="22"/>
        </w:rPr>
        <w:t>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601582">
        <w:rPr>
          <w:sz w:val="22"/>
          <w:szCs w:val="22"/>
        </w:rPr>
        <w:t xml:space="preserve"> gornji poslovni broj</w:t>
      </w:r>
      <w:r w:rsidR="002D78E4" w:rsidRPr="00601582">
        <w:rPr>
          <w:sz w:val="22"/>
          <w:szCs w:val="22"/>
        </w:rPr>
        <w:t xml:space="preserve"> od </w:t>
      </w:r>
      <w:r w:rsidR="00A90918">
        <w:rPr>
          <w:sz w:val="22"/>
          <w:szCs w:val="22"/>
        </w:rPr>
        <w:t>3</w:t>
      </w:r>
      <w:r w:rsidR="005356A3" w:rsidRPr="00601582">
        <w:rPr>
          <w:sz w:val="22"/>
          <w:szCs w:val="22"/>
        </w:rPr>
        <w:t xml:space="preserve">. travnja 2017.g. </w:t>
      </w:r>
      <w:r w:rsidRPr="00601582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Društvo je nesposobno za plaćanje.</w:t>
      </w:r>
    </w:p>
    <w:p w:rsidRDefault="00407841" w:rsidP="005356A3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lastRenderedPageBreak/>
        <w:t xml:space="preserve">Žiro račun dužnika blokiran je za iznos od </w:t>
      </w:r>
      <w:r w:rsidR="00A90918">
        <w:rPr>
          <w:sz w:val="22"/>
          <w:szCs w:val="22"/>
        </w:rPr>
        <w:t xml:space="preserve">41.931,09 </w:t>
      </w:r>
      <w:r w:rsidR="005356A3" w:rsidRPr="00601582">
        <w:rPr>
          <w:sz w:val="22"/>
          <w:szCs w:val="22"/>
        </w:rPr>
        <w:t xml:space="preserve"> </w:t>
      </w:r>
      <w:r w:rsidRPr="00601582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Društvo nema</w:t>
      </w:r>
      <w:r w:rsidR="00B400F0" w:rsidRPr="00601582">
        <w:rPr>
          <w:sz w:val="22"/>
          <w:szCs w:val="22"/>
        </w:rPr>
        <w:t xml:space="preserve"> imovini</w:t>
      </w:r>
      <w:r w:rsidRPr="00601582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601582">
        <w:rPr>
          <w:sz w:val="22"/>
          <w:szCs w:val="22"/>
        </w:rPr>
        <w:t>pokrenuo postupak p</w:t>
      </w:r>
      <w:r w:rsidR="00CD2208" w:rsidRPr="00601582">
        <w:rPr>
          <w:sz w:val="22"/>
          <w:szCs w:val="22"/>
        </w:rPr>
        <w:t>rotiv dužnikovog dužnika i na k</w:t>
      </w:r>
      <w:r w:rsidR="008D6B1E" w:rsidRPr="00601582">
        <w:rPr>
          <w:sz w:val="22"/>
          <w:szCs w:val="22"/>
        </w:rPr>
        <w:t xml:space="preserve">raju </w:t>
      </w:r>
      <w:r w:rsidRPr="00601582">
        <w:rPr>
          <w:sz w:val="22"/>
          <w:szCs w:val="22"/>
        </w:rPr>
        <w:t>namirili vjerovnici.</w:t>
      </w:r>
      <w:r w:rsidR="00CD2208" w:rsidRPr="00601582">
        <w:rPr>
          <w:sz w:val="22"/>
          <w:szCs w:val="22"/>
        </w:rPr>
        <w:t xml:space="preserve"> 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Iz potvr</w:t>
      </w:r>
      <w:r w:rsidR="00BE3C73" w:rsidRPr="00601582">
        <w:rPr>
          <w:sz w:val="22"/>
          <w:szCs w:val="22"/>
        </w:rPr>
        <w:t>de koja prileži u spisu (l.s.</w:t>
      </w:r>
      <w:r w:rsidR="00A90918">
        <w:rPr>
          <w:sz w:val="22"/>
          <w:szCs w:val="22"/>
        </w:rPr>
        <w:t>15</w:t>
      </w:r>
      <w:r w:rsidRPr="00601582">
        <w:rPr>
          <w:sz w:val="22"/>
          <w:szCs w:val="22"/>
        </w:rPr>
        <w:t>) proizlazi da je žiro račun društva neprekidno blokiran u razdoblju duljem od</w:t>
      </w:r>
      <w:r w:rsidR="00D76EDF" w:rsidRPr="00601582">
        <w:rPr>
          <w:sz w:val="22"/>
          <w:szCs w:val="22"/>
        </w:rPr>
        <w:t xml:space="preserve"> </w:t>
      </w:r>
      <w:r w:rsidR="00A90918">
        <w:rPr>
          <w:sz w:val="22"/>
          <w:szCs w:val="22"/>
        </w:rPr>
        <w:t xml:space="preserve">1820 </w:t>
      </w:r>
      <w:r w:rsidR="00D6737D" w:rsidRPr="00601582">
        <w:rPr>
          <w:sz w:val="22"/>
          <w:szCs w:val="22"/>
        </w:rPr>
        <w:t>dan</w:t>
      </w:r>
      <w:r w:rsidR="005A2B2B" w:rsidRPr="00601582">
        <w:rPr>
          <w:sz w:val="22"/>
          <w:szCs w:val="22"/>
        </w:rPr>
        <w:t>a</w:t>
      </w:r>
      <w:r w:rsidRPr="00601582">
        <w:rPr>
          <w:sz w:val="22"/>
          <w:szCs w:val="22"/>
        </w:rPr>
        <w:t>.</w:t>
      </w:r>
    </w:p>
    <w:p w:rsidRDefault="00C67953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Sud nema podatak iz kojih pro</w:t>
      </w:r>
      <w:r w:rsidR="00466197" w:rsidRPr="00601582">
        <w:rPr>
          <w:sz w:val="22"/>
          <w:szCs w:val="22"/>
        </w:rPr>
        <w:t>i</w:t>
      </w:r>
      <w:r w:rsidRPr="00601582">
        <w:rPr>
          <w:sz w:val="22"/>
          <w:szCs w:val="22"/>
        </w:rPr>
        <w:t>zlazi da društvo ima</w:t>
      </w:r>
      <w:r w:rsidR="00407841" w:rsidRPr="00601582">
        <w:rPr>
          <w:sz w:val="22"/>
          <w:szCs w:val="22"/>
        </w:rPr>
        <w:t xml:space="preserve"> bilo kakvu imovinu.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Stoga se pozivaju v</w:t>
      </w:r>
      <w:r w:rsidR="002D78E4" w:rsidRPr="00601582">
        <w:rPr>
          <w:sz w:val="22"/>
          <w:szCs w:val="22"/>
        </w:rPr>
        <w:t>jerovnici na uplatu iznosa od 20</w:t>
      </w:r>
      <w:r w:rsidRPr="00601582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Zatraženi iznos od 20</w:t>
      </w:r>
      <w:r w:rsidR="00407841" w:rsidRPr="00601582">
        <w:rPr>
          <w:sz w:val="22"/>
          <w:szCs w:val="22"/>
        </w:rPr>
        <w:t>.000,00 kuna na ime pokrića troškova kako prethodnog tako i otvorenog stečajnog postupka odnosi se</w:t>
      </w:r>
      <w:r w:rsidR="0065181B" w:rsidRPr="00601582">
        <w:rPr>
          <w:sz w:val="22"/>
          <w:szCs w:val="22"/>
        </w:rPr>
        <w:t xml:space="preserve"> na</w:t>
      </w:r>
      <w:r w:rsidR="00407841" w:rsidRPr="00601582">
        <w:rPr>
          <w:sz w:val="22"/>
          <w:szCs w:val="22"/>
        </w:rPr>
        <w:t xml:space="preserve"> troškove</w:t>
      </w:r>
      <w:r w:rsidR="0002234D" w:rsidRPr="00601582">
        <w:rPr>
          <w:sz w:val="22"/>
          <w:szCs w:val="22"/>
        </w:rPr>
        <w:t xml:space="preserve"> i nagradu</w:t>
      </w:r>
      <w:r w:rsidR="00407841" w:rsidRPr="00601582">
        <w:rPr>
          <w:sz w:val="22"/>
          <w:szCs w:val="22"/>
        </w:rPr>
        <w:t xml:space="preserve"> privremenog i stečajnog upravitelja</w:t>
      </w:r>
      <w:r w:rsidR="00D76EDF" w:rsidRPr="00601582">
        <w:rPr>
          <w:sz w:val="22"/>
          <w:szCs w:val="22"/>
        </w:rPr>
        <w:t xml:space="preserve"> </w:t>
      </w:r>
      <w:r w:rsidR="0002234D" w:rsidRPr="00601582">
        <w:rPr>
          <w:sz w:val="22"/>
          <w:szCs w:val="22"/>
        </w:rPr>
        <w:t>(17.000,00 kn bruto)</w:t>
      </w:r>
      <w:r w:rsidR="00407841" w:rsidRPr="00601582">
        <w:rPr>
          <w:sz w:val="22"/>
          <w:szCs w:val="22"/>
        </w:rPr>
        <w:t>, materijalne troškove koji nastaju otvaranjem stečajnog postupka</w:t>
      </w:r>
      <w:r w:rsidR="0002234D" w:rsidRPr="00601582">
        <w:rPr>
          <w:sz w:val="22"/>
          <w:szCs w:val="22"/>
        </w:rPr>
        <w:t xml:space="preserve"> </w:t>
      </w:r>
      <w:r w:rsidR="00407841" w:rsidRPr="00601582">
        <w:rPr>
          <w:sz w:val="22"/>
          <w:szCs w:val="22"/>
        </w:rPr>
        <w:t xml:space="preserve"> i to izrade žiga, statističkog broja, otvaranja novog žiro računa</w:t>
      </w:r>
      <w:r w:rsidR="0002234D" w:rsidRPr="00601582">
        <w:rPr>
          <w:sz w:val="22"/>
          <w:szCs w:val="22"/>
        </w:rPr>
        <w:t xml:space="preserve"> (3.000,00 kn)</w:t>
      </w:r>
      <w:r w:rsidR="00407841" w:rsidRPr="00601582">
        <w:rPr>
          <w:sz w:val="22"/>
          <w:szCs w:val="22"/>
        </w:rPr>
        <w:t xml:space="preserve"> i dr.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601582">
      <w:pPr>
        <w:jc w:val="center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 xml:space="preserve">U </w:t>
      </w:r>
      <w:r w:rsidR="00772BD0" w:rsidRPr="00601582">
        <w:rPr>
          <w:b/>
          <w:sz w:val="22"/>
          <w:szCs w:val="22"/>
        </w:rPr>
        <w:t>Splitu</w:t>
      </w:r>
      <w:r w:rsidRPr="00601582">
        <w:rPr>
          <w:b/>
          <w:sz w:val="22"/>
          <w:szCs w:val="22"/>
        </w:rPr>
        <w:t xml:space="preserve">, </w:t>
      </w:r>
      <w:r w:rsidR="007C3277" w:rsidRPr="00601582">
        <w:rPr>
          <w:b/>
          <w:sz w:val="22"/>
          <w:szCs w:val="22"/>
        </w:rPr>
        <w:t>8</w:t>
      </w:r>
      <w:r w:rsidR="005356A3" w:rsidRPr="00601582">
        <w:rPr>
          <w:b/>
          <w:sz w:val="22"/>
          <w:szCs w:val="22"/>
        </w:rPr>
        <w:t xml:space="preserve">. svibnja </w:t>
      </w:r>
      <w:r w:rsidR="001D4345" w:rsidRPr="00601582">
        <w:rPr>
          <w:b/>
          <w:sz w:val="22"/>
          <w:szCs w:val="22"/>
        </w:rPr>
        <w:t xml:space="preserve"> 2017.g.</w:t>
      </w: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ind w:left="5664"/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Sudac:</w:t>
      </w:r>
    </w:p>
    <w:p w:rsidRDefault="00407841" w:rsidP="00407841" w:rsidR="00407841" w:rsidRPr="00601582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ind w:left="5664"/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Diana Butigan Granić</w:t>
      </w: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POUKA O PRAVNOM LIJEKU:</w:t>
      </w:r>
    </w:p>
    <w:p w:rsidRDefault="00407841" w:rsidP="00407841" w:rsidR="00407841" w:rsidRPr="00601582">
      <w:pPr>
        <w:jc w:val="both"/>
        <w:rPr>
          <w:sz w:val="22"/>
          <w:szCs w:val="22"/>
        </w:rPr>
      </w:pPr>
      <w:r w:rsidRPr="00601582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DN-a:</w:t>
      </w:r>
    </w:p>
    <w:p w:rsidRDefault="00583F5B" w:rsidP="00407841" w:rsidR="00407841" w:rsidRPr="00601582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601582">
        <w:rPr>
          <w:sz w:val="22"/>
          <w:szCs w:val="22"/>
        </w:rPr>
        <w:t>e-oglasna ploča suda</w:t>
      </w:r>
    </w:p>
    <w:p w:rsidRDefault="00550A50" w:rsidR="00550A50" w:rsidRPr="00601582">
      <w:pPr>
        <w:rPr>
          <w:sz w:val="22"/>
          <w:szCs w:val="22"/>
        </w:rPr>
      </w:pPr>
    </w:p>
    <w:sectPr w:rsidSect="00583F5B" w:rsidR="00550A50" w:rsidRPr="0060158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261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E3C73">
          <w:t>1</w:t>
        </w:r>
        <w:r w:rsidR="00A90918">
          <w:t>124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AA3"/>
    <w:rsid w:val="00273209"/>
    <w:rsid w:val="002D31C5"/>
    <w:rsid w:val="002D78E4"/>
    <w:rsid w:val="003716B5"/>
    <w:rsid w:val="00396519"/>
    <w:rsid w:val="003D1676"/>
    <w:rsid w:val="003D731C"/>
    <w:rsid w:val="003F177E"/>
    <w:rsid w:val="00407841"/>
    <w:rsid w:val="0044326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01582"/>
    <w:rsid w:val="0060417E"/>
    <w:rsid w:val="0065181B"/>
    <w:rsid w:val="006C4D7E"/>
    <w:rsid w:val="007449CC"/>
    <w:rsid w:val="007634B0"/>
    <w:rsid w:val="00772BD0"/>
    <w:rsid w:val="007C2CCE"/>
    <w:rsid w:val="007C3277"/>
    <w:rsid w:val="007E4859"/>
    <w:rsid w:val="007E6FD7"/>
    <w:rsid w:val="00893CB9"/>
    <w:rsid w:val="00896A3D"/>
    <w:rsid w:val="008D4C93"/>
    <w:rsid w:val="008D6B1E"/>
    <w:rsid w:val="008E3CA3"/>
    <w:rsid w:val="00942C66"/>
    <w:rsid w:val="009D5071"/>
    <w:rsid w:val="00A126EF"/>
    <w:rsid w:val="00A337D8"/>
    <w:rsid w:val="00A45A17"/>
    <w:rsid w:val="00A90918"/>
    <w:rsid w:val="00A93497"/>
    <w:rsid w:val="00AB7596"/>
    <w:rsid w:val="00AC3859"/>
    <w:rsid w:val="00B400F0"/>
    <w:rsid w:val="00BA3950"/>
    <w:rsid w:val="00BB5DE7"/>
    <w:rsid w:val="00BE3C73"/>
    <w:rsid w:val="00C22F72"/>
    <w:rsid w:val="00C50797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C2E1B"/>
    <w:rsid w:val="00DE5301"/>
    <w:rsid w:val="00DF6F78"/>
    <w:rsid w:val="00EA5C88"/>
    <w:rsid w:val="00EB11A9"/>
    <w:rsid w:val="00EF013A"/>
    <w:rsid w:val="00F10840"/>
    <w:rsid w:val="00F11C3A"/>
    <w:rsid w:val="00F14A92"/>
    <w:rsid w:val="00F53CE7"/>
    <w:rsid w:val="00F561CD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3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26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26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26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26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3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26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26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26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26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DUBLJE društvo s ograničenom odgovornošću za prijevoz, trgovinu, turistička agencija i usluge</izvorni_sadrzaj>
    <derivirana_varijabla naziv="DomainObject.Predmet.ProtustrankaFormated_1">  DUBLJE društvo s ograničenom odgovornošću za prijevoz, trgovinu, turistička agencija i usluge</derivirana_varijabla>
  </DomainObject.Predmet.ProtustrankaFormated>
  <DomainObject.Predmet.ProtustrankaFormatedOIB>
    <izvorni_sadrzaj>  DUBLJE društvo s ograničenom odgovornošću za prijevoz, trgovinu, turistička agencija i usluge, OIB 81759088695</izvorni_sadrzaj>
    <derivirana_varijabla naziv="DomainObject.Predmet.ProtustrankaFormatedOIB_1">  DUBLJE društvo s ograničenom odgovornošću za prijevoz, trgovinu, turistička agencija i usluge, OIB 81759088695</derivirana_varijabla>
  </DomainObject.Predmet.ProtustrankaFormatedOIB>
  <DomainObject.Predmet.ProtustrankaFormatedWithAdress>
    <izvorni_sadrzaj> DUBLJE društvo s ograničenom odgovornošću za prijevoz, trgovinu, turistička agencija i usluge, Kučiće 157, 21208 Kučiće</izvorni_sadrzaj>
    <derivirana_varijabla naziv="DomainObject.Predmet.ProtustrankaFormatedWithAdress_1"> DUBLJE društvo s ograničenom odgovornošću za prijevoz, trgovinu, turistička agencija i usluge, Kučiće 157, 21208 Kučiće</derivirana_varijabla>
  </DomainObject.Predmet.ProtustrankaFormatedWithAdress>
  <DomainObject.Predmet.ProtustrankaFormatedWithAdressOIB>
    <izvorni_sadrzaj> DUBLJE društvo s ograničenom odgovornošću za prijevoz, trgovinu, turistička agencija i usluge, OIB 81759088695, Kučiće 157, 21208 Kučiće</izvorni_sadrzaj>
    <derivirana_varijabla naziv="DomainObject.Predmet.ProtustrankaFormatedWithAdressOIB_1"> DUBLJE društvo s ograničenom odgovornošću za prijevoz, trgovinu, turistička agencija i usluge, OIB 81759088695, Kučiće 157, 21208 Kučiće</derivirana_varijabla>
  </DomainObject.Predmet.ProtustrankaFormatedWithAdressOIB>
  <DomainObject.Predmet.ProtustrankaWithAdress>
    <izvorni_sadrzaj>DUBLJE društvo s ograničenom odgovornošću za prijevoz, trgovinu, turistička agencija i usluge Kučiće 157, 21208 Kučiće</izvorni_sadrzaj>
    <derivirana_varijabla naziv="DomainObject.Predmet.ProtustrankaWithAdress_1">DUBLJE društvo s ograničenom odgovornošću za prijevoz, trgovinu, turistička agencija i usluge Kučiće 157, 21208 Kučiće</derivirana_varijabla>
  </DomainObject.Predmet.ProtustrankaWithAdress>
  <DomainObject.Predmet.ProtustrankaWithAdressOIB>
    <izvorni_sadrzaj>DUBLJE društvo s ograničenom odgovornošću za prijevoz, trgovinu, turistička agencija i usluge, OIB 81759088695, Kučiće 157, 21208 Kučiće</izvorni_sadrzaj>
    <derivirana_varijabla naziv="DomainObject.Predmet.ProtustrankaWithAdressOIB_1">DUBLJE društvo s ograničenom odgovornošću za prijevoz, trgovinu, turistička agencija i usluge, OIB 81759088695, Kučiće 157, 21208 Kučiće</derivirana_varijabla>
  </DomainObject.Predmet.ProtustrankaWithAdressOIB>
  <DomainObject.Predmet.ProtustrankaNazivFormated>
    <izvorni_sadrzaj>DUBLJE društvo s ograničenom odgovornošću za prijevoz, trgovinu, turistička agencija i usluge</izvorni_sadrzaj>
    <derivirana_varijabla naziv="DomainObject.Predmet.ProtustrankaNazivFormated_1">DUBLJE društvo s ograničenom odgovornošću za prijevoz, trgovinu, turistička agencija i usluge</derivirana_varijabla>
  </DomainObject.Predmet.ProtustrankaNazivFormated>
  <DomainObject.Predmet.ProtustrankaNazivFormatedOIB>
    <izvorni_sadrzaj>DUBLJE društvo s ograničenom odgovornošću za prijevoz, trgovinu, turistička agencija i usluge, OIB 81759088695</izvorni_sadrzaj>
    <derivirana_varijabla naziv="DomainObject.Predmet.ProtustrankaNazivFormatedOIB_1">DUBLJE društvo s ograničenom odgovornošću za prijevoz, trgovinu, turistička agencija i usluge, OIB 81759088695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41931.09</izvorni_sadrzaj>
    <derivirana_varijabla naziv="DomainObject.Predmet.TrenutnaVrijednost_1">41931.09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DUBLJE društvo s ograničenom odgovornošću za prijevoz, trgovinu, turistička agencija i usluge</item>
    </izvorni_sadrzaj>
    <derivirana_varijabla naziv="DomainObject.Predmet.ProtuStrankaListFormated_1">
      <item>DUBLJE društvo s ograničenom odgovornošću za prijevoz, trgovinu, turistička agencija i usluge</item>
    </derivirana_varijabla>
  </DomainObject.Predmet.ProtuStrankaListFormated>
  <DomainObject.Predmet.ProtuStrankaListFormatedOIB>
    <izvorni_sadrzaj>
      <item>DUBLJE društvo s ograničenom odgovornošću za prijevoz, trgovinu, turistička agencija i usluge, OIB 81759088695</item>
    </izvorni_sadrzaj>
    <derivirana_varijabla naziv="DomainObject.Predmet.ProtuStrankaListFormatedOIB_1">
      <item>DUBLJE društvo s ograničenom odgovornošću za prijevoz, trgovinu, turistička agencija i usluge, OIB 81759088695</item>
    </derivirana_varijabla>
  </DomainObject.Predmet.ProtuStrankaListFormatedOIB>
  <DomainObject.Predmet.ProtuStrankaListFormatedWithAdress>
    <izvorni_sadrzaj>
      <item>DUBLJE društvo s ograničenom odgovornošću za prijevoz, trgovinu, turistička agencija i usluge, Kučiće 157, 21208 Kučiće</item>
    </izvorni_sadrzaj>
    <derivirana_varijabla naziv="DomainObject.Predmet.ProtuStrankaListFormatedWithAdress_1">
      <item>DUBLJE društvo s ograničenom odgovornošću za prijevoz, trgovinu, turistička agencija i usluge, Kučiće 157, 21208 Kučiće</item>
    </derivirana_varijabla>
  </DomainObject.Predmet.ProtuStrankaListFormatedWithAdress>
  <DomainObject.Predmet.ProtuStrankaListFormatedWithAdressOIB>
    <izvorni_sadrzaj>
      <item>DUBLJE društvo s ograničenom odgovornošću za prijevoz, trgovinu, turistička agencija i usluge, OIB 81759088695, Kučiće 157, 21208 Kučiće</item>
    </izvorni_sadrzaj>
    <derivirana_varijabla naziv="DomainObject.Predmet.ProtuStrankaListFormatedWithAdressOIB_1">
      <item>DUBLJE društvo s ograničenom odgovornošću za prijevoz, trgovinu, turistička agencija i usluge, OIB 81759088695, Kučiće 157, 21208 Kučiće</item>
    </derivirana_varijabla>
  </DomainObject.Predmet.ProtuStrankaListFormatedWithAdressOIB>
  <DomainObject.Predmet.ProtuStrankaListNazivFormated>
    <izvorni_sadrzaj>
      <item>DUBLJE društvo s ograničenom odgovornošću za prijevoz, trgovinu, turistička agencija i usluge</item>
    </izvorni_sadrzaj>
    <derivirana_varijabla naziv="DomainObject.Predmet.ProtuStrankaListNazivFormated_1">
      <item>DUBLJE društvo s ograničenom odgovornošću za prijevoz, trgovinu, turistička agencija i usluge</item>
    </derivirana_varijabla>
  </DomainObject.Predmet.ProtuStrankaListNazivFormated>
  <DomainObject.Predmet.ProtuStrankaListNazivFormatedOIB>
    <izvorni_sadrzaj>
      <item>DUBLJE društvo s ograničenom odgovornošću za prijevoz, trgovinu, turistička agencija i usluge, OIB 81759088695</item>
    </izvorni_sadrzaj>
    <derivirana_varijabla naziv="DomainObject.Predmet.ProtuStrankaListNazivFormatedOIB_1">
      <item>DUBLJE društvo s ograničenom odgovornošću za prijevoz, trgovinu, turistička agencija i usluge, OIB 81759088695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DUBLJE društvo s ograničenom odgovornošću za prijevoz, trgovinu, turistička agencija i usluge</izvorni_sadrzaj>
    <derivirana_varijabla naziv="DomainObject.Predmet.ProtustrankaIDrugi_1">DUBLJE društvo s ograničenom odgovornošću za prijevoz, trgovinu, turistička agencija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DUBLJE društvo s ograničenom odgovornošću za prijevoz, trgovinu, turistička agencija i usluge, OIB 81759088695, Kučiće 157, 21208 Kučiće</izvorni_sadrzaj>
    <derivirana_varijabla naziv="DomainObject.Predmet.ProtustrankaIDrugiAdressOIB_1">DUBLJE društvo s ograničenom odgovornošću za prijevoz, trgovinu, turistička agencija i usluge, OIB 81759088695, Kučiće 157, 21208 Kučiće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DUBLJE društvo s ograničenom odgovornošću za prijevoz, trgovinu, turistička agencija i usluge</item>
      <item>FINANCIJSKA AGENCIJA, RC SPLIT</item>
    </izvorni_sadrzaj>
    <derivirana_varijabla naziv="DomainObject.Predmet.SudioniciListNaziv_1">
      <item>DUBLJE društvo s ograničenom odgovornošću za prijevoz, trgovinu, turistička agencija i usluge</item>
      <item>FINANCIJSKA AGENCIJA, RC SPLIT</item>
    </derivirana_varijabla>
  </DomainObject.Predmet.SudioniciListNaziv>
  <DomainObject.Predmet.SudioniciListAdressOIB>
    <izvorni_sadrzaj>
      <item>DUBLJE društvo s ograničenom odgovornošću za prijevoz, trgovinu, turistička agencija i usluge, OIB 81759088695, Kučiće 157,21208 Kučiće</item>
      <item>FINANCIJSKA AGENCIJA, RC SPLIT, OIB 85821130368, Mažuranićevo šetalište 24 b,21000 Split</item>
    </izvorni_sadrzaj>
    <derivirana_varijabla naziv="DomainObject.Predmet.SudioniciListAdressOIB_1">
      <item>DUBLJE društvo s ograničenom odgovornošću za prijevoz, trgovinu, turistička agencija i usluge, OIB 81759088695, Kučiće 157,21208 Kučiće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81759088695</item>
      <item>, OIB 85821130368</item>
    </izvorni_sadrzaj>
    <derivirana_varijabla naziv="DomainObject.Predmet.SudioniciListNazivOIB_1">
      <item>, OIB 81759088695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3520</properties:Characters>
  <properties:Lines>90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2017-05-08T09:02:00Z</dcterms:created>
  <dc:creator>Diana Butigan Granić</dc:creator>
  <cp:lastModifiedBy>Mara Marčinko</cp:lastModifiedBy>
  <cp:lastPrinted>2017-05-08T08:38:00Z</cp:lastPrinted>
  <dcterms:modified xmlns:xsi="http://www.w3.org/2001/XMLSchema-instance" xsi:type="dcterms:W3CDTF">2017-05-08T09:08:00Z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