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0447" w14:paraId="060044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130FAB">
        <w:t>926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130FAB">
        <w:t>RIBO-MIKS</w:t>
      </w:r>
      <w:r w:rsidR="0042038A">
        <w:t xml:space="preserve"> </w:t>
      </w:r>
      <w:r w:rsidR="00CB18B0">
        <w:t>d.o.o.,</w:t>
      </w:r>
      <w:r w:rsidR="00130FAB">
        <w:t xml:space="preserve"> Split, </w:t>
      </w:r>
      <w:proofErr w:type="spellStart"/>
      <w:r w:rsidR="00130FAB">
        <w:t>Zrinjsko</w:t>
      </w:r>
      <w:proofErr w:type="spellEnd"/>
      <w:r w:rsidR="00130FAB">
        <w:t>-</w:t>
      </w:r>
      <w:proofErr w:type="spellStart"/>
      <w:r w:rsidR="00130FAB">
        <w:t>Frankopanska</w:t>
      </w:r>
      <w:proofErr w:type="spellEnd"/>
      <w:r w:rsidR="00130FAB">
        <w:t xml:space="preserve"> 68</w:t>
      </w:r>
      <w:r w:rsidR="00D60C13">
        <w:t xml:space="preserve">, </w:t>
      </w:r>
      <w:r w:rsidR="006F4418">
        <w:t>OIB:</w:t>
      </w:r>
      <w:r w:rsidR="00130FAB">
        <w:t xml:space="preserve"> 09350627401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F1091">
        <w:t>0</w:t>
      </w:r>
      <w:r w:rsidR="00130FAB">
        <w:t>60041156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130FAB" w:rsidRPr="00130FAB">
        <w:t xml:space="preserve">RIBO-MIKS d.o.o., Split, </w:t>
      </w:r>
      <w:proofErr w:type="spellStart"/>
      <w:r w:rsidR="00130FAB" w:rsidRPr="00130FAB">
        <w:t>Zrinjsko</w:t>
      </w:r>
      <w:proofErr w:type="spellEnd"/>
      <w:r w:rsidR="00130FAB" w:rsidRPr="00130FAB">
        <w:t>-</w:t>
      </w:r>
      <w:proofErr w:type="spellStart"/>
      <w:r w:rsidR="00130FAB" w:rsidRPr="00130FAB">
        <w:t>Frankopanska</w:t>
      </w:r>
      <w:proofErr w:type="spellEnd"/>
      <w:r w:rsidR="00130FAB" w:rsidRPr="00130FAB">
        <w:t xml:space="preserve"> 68, OIB: 09350627401, MBS: 060041156,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130FAB">
        <w:t xml:space="preserve"> 659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130FAB">
        <w:t>53.818,43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42038A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30FAB">
        <w:t>3. ST-1926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2038A">
        <w:t>a</w:t>
      </w:r>
      <w:r w:rsidR="003D3A71">
        <w:t xml:space="preserve"> ovlašten</w:t>
      </w:r>
      <w:r w:rsidR="0042038A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2038A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A1817"/>
    <w:rsid w:val="000C6328"/>
    <w:rsid w:val="000D664C"/>
    <w:rsid w:val="000E78DF"/>
    <w:rsid w:val="00104434"/>
    <w:rsid w:val="00107752"/>
    <w:rsid w:val="0012574E"/>
    <w:rsid w:val="00130FAB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2038A"/>
    <w:rsid w:val="004264CD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4418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63F74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93309"/>
    <w:rsid w:val="00BA086E"/>
    <w:rsid w:val="00BA16EE"/>
    <w:rsid w:val="00BA4DDF"/>
    <w:rsid w:val="00BA5C6A"/>
    <w:rsid w:val="00BE0351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091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1926</izvorni_sadrzaj>
    <derivirana_varijabla naziv="DomainObject.Predmet.Broj_1">1926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St-1926/2015</izvorni_sadrzaj>
    <derivirana_varijabla naziv="DomainObject.Predmet.OznakaBroj_1">St-1926/2015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RIBO-MIKS društvo s ograničenom odgovornošću za unutarnju i vanjsku trgovinu, poljoprivredu i usluge</izvorni_sadrzaj>
    <derivirana_varijabla naziv="DomainObject.Predmet.ProtustrankaFormated_1">  RIBO-MIKS društvo s ograničenom odgovornošću za unutarnju i vanjsku trgovinu, poljoprivredu i usluge</derivirana_varijabla>
  </DomainObject.Predmet.ProtustrankaFormated>
  <DomainObject.Predmet.ProtustrankaFormatedOIB>
    <izvorni_sadrzaj>  RIBO-MIKS društvo s ograničenom odgovornošću za unutarnju i vanjsku trgovinu, poljoprivredu i usluge, OIB 09350627401</izvorni_sadrzaj>
    <derivirana_varijabla naziv="DomainObject.Predmet.ProtustrankaFormatedOIB_1">  RIBO-MIKS društvo s ograničenom odgovornošću za unutarnju i vanjsku trgovinu, poljoprivredu i usluge, OIB 09350627401</derivirana_varijabla>
  </DomainObject.Predmet.ProtustrankaFormatedOIB>
  <DomainObject.Predmet.ProtustrankaFormatedWithAdress>
    <izvorni_sadrzaj> RIBO-MIKS društvo s ograničenom odgovornošću za unutarnju i vanjsku trgovinu, poljoprivredu i usluge, Zrinjsko-Frankopanska 68, 21000 Split</izvorni_sadrzaj>
    <derivirana_varijabla naziv="DomainObject.Predmet.ProtustrankaFormatedWithAdress_1"> RIBO-MIKS društvo s ograničenom odgovornošću za unutarnju i vanjsku trgovinu, poljoprivredu i usluge, Zrinjsko-Frankopanska 68, 21000 Split</derivirana_varijabla>
  </DomainObject.Predmet.ProtustrankaFormatedWithAdress>
  <DomainObject.Predmet.ProtustrankaFormatedWithAdressOIB>
    <izvorni_sadrzaj> RIBO-MIKS društvo s ograničenom odgovornošću za unutarnju i vanjsku trgovinu, poljoprivredu i usluge, OIB 09350627401, Zrinjsko-Frankopanska 68, 21000 Split</izvorni_sadrzaj>
    <derivirana_varijabla naziv="DomainObject.Predmet.ProtustrankaFormatedWithAdressOIB_1"> RIBO-MIKS društvo s ograničenom odgovornošću za unutarnju i vanjsku trgovinu, poljoprivredu i usluge, OIB 09350627401, Zrinjsko-Frankopanska 68, 21000 Split</derivirana_varijabla>
  </DomainObject.Predmet.ProtustrankaFormatedWithAdressOIB>
  <DomainObject.Predmet.ProtustrankaWithAdress>
    <izvorni_sadrzaj>RIBO-MIKS društvo s ograničenom odgovornošću za unutarnju i vanjsku trgovinu, poljoprivredu i usluge Zrinjsko-Frankopanska 68, 21000 Split</izvorni_sadrzaj>
    <derivirana_varijabla naziv="DomainObject.Predmet.ProtustrankaWithAdress_1">RIBO-MIKS društvo s ograničenom odgovornošću za unutarnju i vanjsku trgovinu, poljoprivredu i usluge Zrinjsko-Frankopanska 68, 21000 Split</derivirana_varijabla>
  </DomainObject.Predmet.ProtustrankaWithAdress>
  <DomainObject.Predmet.ProtustrankaWithAdressOIB>
    <izvorni_sadrzaj>RIBO-MIKS društvo s ograničenom odgovornošću za unutarnju i vanjsku trgovinu, poljoprivredu i usluge, OIB 09350627401, Zrinjsko-Frankopanska 68, 21000 Split</izvorni_sadrzaj>
    <derivirana_varijabla naziv="DomainObject.Predmet.ProtustrankaWithAdressOIB_1">RIBO-MIKS društvo s ograničenom odgovornošću za unutarnju i vanjsku trgovinu, poljoprivredu i usluge, OIB 09350627401, Zrinjsko-Frankopanska 68, 21000 Split</derivirana_varijabla>
  </DomainObject.Predmet.ProtustrankaWithAdressOIB>
  <DomainObject.Predmet.ProtustrankaNazivFormated>
    <izvorni_sadrzaj>RIBO-MIKS društvo s ograničenom odgovornošću za unutarnju i vanjsku trgovinu, poljoprivredu i usluge</izvorni_sadrzaj>
    <derivirana_varijabla naziv="DomainObject.Predmet.ProtustrankaNazivFormated_1">RIBO-MIKS društvo s ograničenom odgovornošću za unutarnju i vanjsku trgovinu, poljoprivredu i usluge</derivirana_varijabla>
  </DomainObject.Predmet.ProtustrankaNazivFormated>
  <DomainObject.Predmet.ProtustrankaNazivFormatedOIB>
    <izvorni_sadrzaj>RIBO-MIKS društvo s ograničenom odgovornošću za unutarnju i vanjsku trgovinu, poljoprivredu i usluge, OIB 09350627401</izvorni_sadrzaj>
    <derivirana_varijabla naziv="DomainObject.Predmet.ProtustrankaNazivFormatedOIB_1">RIBO-MIKS društvo s ograničenom odgovornošću za unutarnju i vanjsku trgovinu, poljoprivredu i usluge, OIB 09350627401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53818.43</izvorni_sadrzaj>
    <derivirana_varijabla naziv="DomainObject.Predmet.TrenutnaVrijednost_1">53818.43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RIBO-MIKS društvo s ograničenom odgovornošću za unutarnju i vanjsku trgovinu, poljoprivredu i usluge</item>
    </izvorni_sadrzaj>
    <derivirana_varijabla naziv="DomainObject.Predmet.ProtuStrankaListFormated_1">
      <item>RIBO-MIKS društvo s ograničenom odgovornošću za unutarnju i vanjsku trgovinu, poljoprivredu i usluge</item>
    </derivirana_varijabla>
  </DomainObject.Predmet.ProtuStrankaListFormated>
  <DomainObject.Predmet.ProtuStrankaListFormatedOIB>
    <izvorni_sadrzaj>
      <item>RIBO-MIKS društvo s ograničenom odgovornošću za unutarnju i vanjsku trgovinu, poljoprivredu i usluge, OIB 09350627401</item>
    </izvorni_sadrzaj>
    <derivirana_varijabla naziv="DomainObject.Predmet.ProtuStrankaListFormatedOIB_1">
      <item>RIBO-MIKS društvo s ograničenom odgovornošću za unutarnju i vanjsku trgovinu, poljoprivredu i usluge, OIB 09350627401</item>
    </derivirana_varijabla>
  </DomainObject.Predmet.ProtuStrankaListFormatedOIB>
  <DomainObject.Predmet.ProtuStrankaListFormatedWithAdress>
    <izvorni_sadrzaj>
      <item>RIBO-MIKS društvo s ograničenom odgovornošću za unutarnju i vanjsku trgovinu, poljoprivredu i usluge, Zrinjsko-Frankopanska 68, 21000 Split</item>
    </izvorni_sadrzaj>
    <derivirana_varijabla naziv="DomainObject.Predmet.ProtuStrankaListFormatedWithAdress_1">
      <item>RIBO-MIKS društvo s ograničenom odgovornošću za unutarnju i vanjsku trgovinu, poljoprivredu i usluge, Zrinjsko-Frankopanska 68, 21000 Split</item>
    </derivirana_varijabla>
  </DomainObject.Predmet.ProtuStrankaListFormatedWithAdress>
  <DomainObject.Predmet.ProtuStrankaListFormatedWithAdressOIB>
    <izvorni_sadrzaj>
      <item>RIBO-MIKS društvo s ograničenom odgovornošću za unutarnju i vanjsku trgovinu, poljoprivredu i usluge, OIB 09350627401, Zrinjsko-Frankopanska 68, 21000 Split</item>
    </izvorni_sadrzaj>
    <derivirana_varijabla naziv="DomainObject.Predmet.ProtuStrankaListFormatedWithAdressOIB_1">
      <item>RIBO-MIKS društvo s ograničenom odgovornošću za unutarnju i vanjsku trgovinu, poljoprivredu i usluge, OIB 09350627401, Zrinjsko-Frankopanska 68, 21000 Split</item>
    </derivirana_varijabla>
  </DomainObject.Predmet.ProtuStrankaListFormatedWithAdressOIB>
  <DomainObject.Predmet.ProtuStrankaListNazivFormated>
    <izvorni_sadrzaj>
      <item>RIBO-MIKS društvo s ograničenom odgovornošću za unutarnju i vanjsku trgovinu, poljoprivredu i usluge</item>
    </izvorni_sadrzaj>
    <derivirana_varijabla naziv="DomainObject.Predmet.ProtuStrankaListNazivFormated_1">
      <item>RIBO-MIKS društvo s ograničenom odgovornošću za unutarnju i vanjsku trgovinu, poljoprivredu i usluge</item>
    </derivirana_varijabla>
  </DomainObject.Predmet.ProtuStrankaListNazivFormated>
  <DomainObject.Predmet.ProtuStrankaListNazivFormatedOIB>
    <izvorni_sadrzaj>
      <item>RIBO-MIKS društvo s ograničenom odgovornošću za unutarnju i vanjsku trgovinu, poljoprivredu i usluge, OIB 09350627401</item>
    </izvorni_sadrzaj>
    <derivirana_varijabla naziv="DomainObject.Predmet.ProtuStrankaListNazivFormatedOIB_1">
      <item>RIBO-MIKS društvo s ograničenom odgovornošću za unutarnju i vanjsku trgovinu, poljoprivredu i usluge, OIB 09350627401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RIBO-MIKS društvo s ograničenom odgovornošću za unutarnju i vanjsku trgovinu, poljoprivredu i usluge</izvorni_sadrzaj>
    <derivirana_varijabla naziv="DomainObject.Predmet.ProtustrankaIDrugi_1">RIBO-MIKS društvo s ograničenom odgovornošću za unutarnju i vanjsku trgovinu, poljoprivredu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RIBO-MIKS društvo s ograničenom odgovornošću za unutarnju i vanjsku trgovinu, poljoprivredu i usluge, OIB 09350627401, Zrinjsko-Frankopanska 68, 21000 Split</izvorni_sadrzaj>
    <derivirana_varijabla naziv="DomainObject.Predmet.ProtustrankaIDrugiAdressOIB_1">RIBO-MIKS društvo s ograničenom odgovornošću za unutarnju i vanjsku trgovinu, poljoprivredu i usluge, OIB 09350627401,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RIBO-MIKS društvo s ograničenom odgovornošću za unutarnju i vanjsku trgovinu, poljoprivredu i usluge</item>
      <item>FINANCIJSKA AGENCIJA, RC SPLIT</item>
    </izvorni_sadrzaj>
    <derivirana_varijabla naziv="DomainObject.Predmet.SudioniciListNaziv_1">
      <item>RIBO-MIKS društvo s ograničenom odgovornošću za unutarnju i vanjsku trgovinu, poljoprivredu i usluge</item>
      <item>FINANCIJSKA AGENCIJA, RC SPLIT</item>
    </derivirana_varijabla>
  </DomainObject.Predmet.SudioniciListNaziv>
  <DomainObject.Predmet.SudioniciListAdressOIB>
    <izvorni_sadrzaj>
      <item>RIBO-MIKS društvo s ograničenom odgovornošću za unutarnju i vanjsku trgovinu, poljoprivredu i usluge, OIB 09350627401, Zrinjsko-Frankopanska 68,21000 Split</item>
      <item>FINANCIJSKA AGENCIJA, RC SPLIT, OIB 85821130368, Mažuranićevo šetalište 24 b,21000 Split</item>
    </izvorni_sadrzaj>
    <derivirana_varijabla naziv="DomainObject.Predmet.SudioniciListAdressOIB_1">
      <item>RIBO-MIKS društvo s ograničenom odgovornošću za unutarnju i vanjsku trgovinu, poljoprivredu i usluge, OIB 09350627401,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09350627401</item>
      <item>, OIB 85821130368</item>
    </izvorni_sadrzaj>
    <derivirana_varijabla naziv="DomainObject.Predmet.SudioniciListNazivOIB_1">
      <item>, OIB 09350627401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1781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2016-01-18T09:06:00Z</dcterms:created>
  <dc:creator>Lari Glavaš</dc:creator>
  <cp:lastModifiedBy>Lari Glavaš</cp:lastModifiedBy>
  <cp:lastPrinted>2016-01-18T09:05:00Z</cp:lastPrinted>
  <dcterms:modified xmlns:xsi="http://www.w3.org/2001/XMLSchema-instance" xsi:type="dcterms:W3CDTF">2016-01-18T09:06:00Z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