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e4e0" w14:paraId="6e7e4e0" w:rsidRDefault="00C36AFB" w:rsidP="00C36AFB" w:rsidR="00C36AFB" w:rsidRPr="004B36C3">
      <w:pPr>
        <w15:collapsed w:val="false"/>
      </w:pPr>
      <w:bookmarkStart w:name="_GoBack" w:id="0"/>
      <w:bookmarkEnd w:id="0"/>
      <w:r>
        <w:t xml:space="preserve">            </w:t>
      </w:r>
      <w:r w:rsidR="004857DC">
        <w:t xml:space="preserve"> </w:t>
      </w: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B36C3">
        <w:t>Poslovni broj: 12. St-</w:t>
      </w:r>
      <w:r w:rsidR="00E03055">
        <w:t>1277/2016-17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REPUBLIKA HRVATSKA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TRGOVAČKI SUD U SPLITU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 w:rsidRPr="00C36AFB">
      <w:pPr>
        <w:jc w:val="center"/>
      </w:pPr>
      <w:r w:rsidRPr="00C36AFB">
        <w:t>R E P U B L I K A    H R V A T S K A</w:t>
      </w:r>
    </w:p>
    <w:p w:rsidRDefault="009D1228" w:rsidP="009D1228" w:rsidR="009D1228" w:rsidRPr="00C36AFB">
      <w:pPr>
        <w:jc w:val="center"/>
      </w:pPr>
    </w:p>
    <w:p w:rsidRDefault="009D1228" w:rsidP="009D1228" w:rsidR="009D1228" w:rsidRPr="00C36AFB">
      <w:pPr>
        <w:jc w:val="center"/>
      </w:pPr>
      <w:r w:rsidRPr="00C36AFB"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E03055">
        <w:t>CANIS AUREUS d.o.o. Stari Grad, Ulica kralja Zvonimira 54, OIB: 34150020307</w:t>
      </w:r>
      <w:r w:rsidR="00CA3F30" w:rsidRPr="00CA3F30">
        <w:t xml:space="preserve">, </w:t>
      </w:r>
      <w:r w:rsidR="00E26E2A">
        <w:t>20</w:t>
      </w:r>
      <w:r w:rsidR="00EE4809">
        <w:t>. studenog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4857DC">
      <w:pPr>
        <w:jc w:val="both"/>
        <w:rPr>
          <w:sz w:val="16"/>
          <w:szCs w:val="16"/>
        </w:rPr>
      </w:pPr>
    </w:p>
    <w:p w:rsidRDefault="00E03055" w:rsidP="00C82BA1" w:rsidR="00E03055" w:rsidRPr="00E03055">
      <w:pPr>
        <w:jc w:val="both"/>
        <w:rPr>
          <w:sz w:val="20"/>
          <w:szCs w:val="20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E03055">
        <w:t>CANIS AUREUS d.o.o. Stari Grad, Ulica kralja Zvonimira 54, OIB: 34150020307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E03055">
        <w:t>15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 xml:space="preserve">tečajnog postupka br. </w:t>
      </w:r>
      <w:r w:rsidR="00E03055" w:rsidRPr="004B36C3">
        <w:t>St-</w:t>
      </w:r>
      <w:r w:rsidR="00E03055">
        <w:t>1277/2016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 w:rsidRPr="004857DC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3F0F4D" w:rsidP="009C5A59" w:rsidR="00E03055">
      <w:pPr>
        <w:ind w:firstLine="708"/>
        <w:jc w:val="both"/>
      </w:pPr>
      <w:r w:rsidRPr="003F0F4D">
        <w:rPr>
          <w:szCs w:val="24"/>
        </w:rPr>
        <w:t>Financijska agencija, Regionalni centar Split</w:t>
      </w:r>
      <w:r w:rsidR="00632627">
        <w:rPr>
          <w:szCs w:val="24"/>
        </w:rPr>
        <w:t xml:space="preserve"> (u daljnjem tekstu: FINA)</w:t>
      </w:r>
      <w:r w:rsidRPr="003F0F4D">
        <w:rPr>
          <w:szCs w:val="24"/>
        </w:rPr>
        <w:t xml:space="preserve"> podnijel</w:t>
      </w:r>
      <w:r w:rsidR="00632627">
        <w:rPr>
          <w:szCs w:val="24"/>
        </w:rPr>
        <w:t xml:space="preserve">a je ovom sudu </w:t>
      </w:r>
      <w:r w:rsidR="00E03055">
        <w:rPr>
          <w:szCs w:val="24"/>
        </w:rPr>
        <w:t>23. svibnja</w:t>
      </w:r>
      <w:r w:rsidR="009C5A59">
        <w:rPr>
          <w:szCs w:val="24"/>
        </w:rPr>
        <w:t xml:space="preserve"> 2016</w:t>
      </w:r>
      <w:r w:rsidR="00632627">
        <w:rPr>
          <w:szCs w:val="24"/>
        </w:rPr>
        <w:t xml:space="preserve">. </w:t>
      </w:r>
      <w:r w:rsidRPr="003F0F4D">
        <w:rPr>
          <w:szCs w:val="24"/>
        </w:rPr>
        <w:t xml:space="preserve">prijedlog za otvaranje stečajnog postupka nad dužnikom </w:t>
      </w:r>
      <w:r w:rsidR="00E03055">
        <w:t xml:space="preserve">CANIS AUREUS d.o.o. Stari Grad, a sve sukladno odredbama članka 110. stavak 1. </w:t>
      </w:r>
      <w:r w:rsidR="00E03055" w:rsidRPr="003F0F4D">
        <w:rPr>
          <w:szCs w:val="24"/>
        </w:rPr>
        <w:t xml:space="preserve">Stečajnog zakona (Narodne novine </w:t>
      </w:r>
      <w:r w:rsidR="00E03055">
        <w:rPr>
          <w:szCs w:val="24"/>
        </w:rPr>
        <w:t xml:space="preserve">broj </w:t>
      </w:r>
      <w:r w:rsidR="00E03055" w:rsidRPr="003F0F4D">
        <w:rPr>
          <w:szCs w:val="24"/>
        </w:rPr>
        <w:t>71/15 i 104/17, dalje SZ)</w:t>
      </w:r>
      <w:r w:rsidR="00E03055">
        <w:rPr>
          <w:szCs w:val="24"/>
        </w:rPr>
        <w:t>.</w:t>
      </w:r>
    </w:p>
    <w:p w:rsidRDefault="00E03055" w:rsidP="009C5A59" w:rsidR="00E03055">
      <w:pPr>
        <w:ind w:firstLine="708"/>
        <w:jc w:val="both"/>
      </w:pPr>
    </w:p>
    <w:p w:rsidRDefault="00E03055" w:rsidP="009C5A59" w:rsidR="00A77C6D">
      <w:pPr>
        <w:ind w:firstLine="708"/>
        <w:jc w:val="both"/>
      </w:pPr>
      <w:r>
        <w:rPr>
          <w:szCs w:val="24"/>
        </w:rPr>
        <w:t>U</w:t>
      </w:r>
      <w:r w:rsidR="009C5A59">
        <w:rPr>
          <w:szCs w:val="24"/>
        </w:rPr>
        <w:t xml:space="preserve"> prijedlogu</w:t>
      </w:r>
      <w:r w:rsidR="00632627">
        <w:rPr>
          <w:szCs w:val="24"/>
        </w:rPr>
        <w:t xml:space="preserve"> je navedeno</w:t>
      </w:r>
      <w:r w:rsidR="003F0F4D" w:rsidRPr="003F0F4D">
        <w:rPr>
          <w:szCs w:val="24"/>
        </w:rPr>
        <w:t xml:space="preserve"> da dužnik na dan </w:t>
      </w:r>
      <w:r>
        <w:rPr>
          <w:szCs w:val="24"/>
        </w:rPr>
        <w:t>17. svibnja 2016</w:t>
      </w:r>
      <w:r w:rsidR="003F0F4D" w:rsidRPr="003F0F4D">
        <w:rPr>
          <w:szCs w:val="24"/>
        </w:rPr>
        <w:t xml:space="preserve">., u Očevidniku redoslijeda osnova za plaćanje, ima evidentirane neizvršene osnove za plaćanje u neprekinutom razdoblju od </w:t>
      </w:r>
      <w:r>
        <w:rPr>
          <w:szCs w:val="24"/>
        </w:rPr>
        <w:t>120</w:t>
      </w:r>
      <w:r w:rsidR="003F0F4D" w:rsidRPr="003F0F4D">
        <w:rPr>
          <w:szCs w:val="24"/>
        </w:rPr>
        <w:t xml:space="preserve"> dana, u ukupnom iznosu od </w:t>
      </w:r>
      <w:r>
        <w:rPr>
          <w:szCs w:val="24"/>
        </w:rPr>
        <w:t>6.866,99</w:t>
      </w:r>
      <w:r w:rsidR="003F0F4D" w:rsidRPr="003F0F4D">
        <w:rPr>
          <w:szCs w:val="24"/>
        </w:rPr>
        <w:t xml:space="preserve"> kn, kao i da prema podacima koji su dostavljeni od Hrvatskog zavoda za mi</w:t>
      </w:r>
      <w:r w:rsidR="00632627">
        <w:rPr>
          <w:szCs w:val="24"/>
        </w:rPr>
        <w:t>rovinsko osiguranje dužnik ima jednog</w:t>
      </w:r>
      <w:r w:rsidR="003F0F4D" w:rsidRPr="003F0F4D">
        <w:rPr>
          <w:szCs w:val="24"/>
        </w:rPr>
        <w:t xml:space="preserve"> zaposlenog,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E03055" w:rsidR="009C5A59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632627">
        <w:t>broj</w:t>
      </w:r>
      <w:r w:rsidRPr="006A49A6">
        <w:t xml:space="preserve"> </w:t>
      </w:r>
      <w:r w:rsidR="00E03055" w:rsidRPr="004B36C3">
        <w:t>St-</w:t>
      </w:r>
      <w:r w:rsidR="00E03055">
        <w:t>1277/2016</w:t>
      </w:r>
      <w:r w:rsidR="009C5A59">
        <w:t xml:space="preserve"> </w:t>
      </w:r>
      <w:r w:rsidRPr="006A49A6">
        <w:t xml:space="preserve">od </w:t>
      </w:r>
      <w:r w:rsidR="00E03055">
        <w:t>31. ožujka</w:t>
      </w:r>
      <w:r w:rsidR="009C5A59">
        <w:t xml:space="preserve"> 2017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 xml:space="preserve">radi utvrđivanja </w:t>
      </w:r>
      <w:r w:rsidR="0067776D">
        <w:t>pretpostavki</w:t>
      </w:r>
      <w:r>
        <w:t xml:space="preserve"> za otvaranje stečajnog postupka nad dužnikom</w:t>
      </w:r>
      <w:r w:rsidRPr="006A49A6">
        <w:t>.</w:t>
      </w:r>
    </w:p>
    <w:p w:rsidRDefault="00A77C6D" w:rsidP="003D4FF2" w:rsidR="003D4FF2">
      <w:pPr>
        <w:ind w:firstLine="708"/>
        <w:jc w:val="both"/>
      </w:pPr>
      <w:r>
        <w:lastRenderedPageBreak/>
        <w:t xml:space="preserve">Tijekom prethodnog postupka utvrđeno </w:t>
      </w:r>
      <w:r w:rsidR="00306868">
        <w:t xml:space="preserve">je </w:t>
      </w:r>
      <w:r>
        <w:t xml:space="preserve">da je kod dužnika ispunjen stečajni razlog nesposobnosti za plaćanje. </w:t>
      </w:r>
    </w:p>
    <w:p w:rsidRDefault="003D4FF2" w:rsidP="003D4FF2" w:rsidR="003D4FF2">
      <w:pPr>
        <w:ind w:firstLine="708"/>
        <w:jc w:val="both"/>
      </w:pPr>
    </w:p>
    <w:p w:rsidRDefault="00A77C6D" w:rsidP="008F3706" w:rsidR="00A77C6D" w:rsidRPr="008F3706">
      <w:pPr>
        <w:ind w:firstLine="708"/>
        <w:jc w:val="both"/>
        <w:rPr>
          <w:szCs w:val="24"/>
        </w:rPr>
      </w:pPr>
      <w:r>
        <w:t xml:space="preserve">FINA je za potrebe prethodnog postupka dostavila ovom sudu potvrdu o neizvršenim osnovama za plaćanje dužnika (list </w:t>
      </w:r>
      <w:r w:rsidR="003D4FF2">
        <w:t>11</w:t>
      </w:r>
      <w:r>
        <w:t xml:space="preserve"> spisa) kojom se potvrđuje da dužnik na dan </w:t>
      </w:r>
      <w:r w:rsidR="003D4FF2">
        <w:t>26.04</w:t>
      </w:r>
      <w:r w:rsidR="009C5A59">
        <w:t>.2017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3D4FF2">
        <w:rPr>
          <w:szCs w:val="24"/>
        </w:rPr>
        <w:t>177</w:t>
      </w:r>
      <w:r>
        <w:rPr>
          <w:szCs w:val="24"/>
        </w:rPr>
        <w:t xml:space="preserve"> dana. </w:t>
      </w:r>
      <w:r w:rsidR="003D4FF2">
        <w:rPr>
          <w:szCs w:val="24"/>
        </w:rPr>
        <w:t xml:space="preserve">Dužnik se podneskom od 27.04.2017. očitovao na podneseni prijedlog navodeći da su podmirena sva dugovanja po ovrsi Porezne uprave te da stoga ovaj postupak treba obustaviti. </w:t>
      </w:r>
      <w:r w:rsidR="008F3706">
        <w:rPr>
          <w:szCs w:val="24"/>
        </w:rPr>
        <w:t xml:space="preserve">Međutim, na </w:t>
      </w:r>
      <w:r w:rsidR="003D4FF2">
        <w:rPr>
          <w:szCs w:val="24"/>
        </w:rPr>
        <w:t xml:space="preserve">tražnje ovog suda, FINA je dostavila novu potvrdu </w:t>
      </w:r>
      <w:r w:rsidR="003D4FF2">
        <w:t xml:space="preserve">o neizvršenim osnovama za plaćanje dužnika (list 24 spisa) kojom se potvrđuje da dužnik na dan 26.05.2017., u Očevidniku </w:t>
      </w:r>
      <w:r w:rsidR="00536DAB">
        <w:rPr>
          <w:szCs w:val="24"/>
        </w:rPr>
        <w:t>redoslijeda osnova za plaćanje</w:t>
      </w:r>
      <w:r w:rsidR="003D4FF2">
        <w:rPr>
          <w:szCs w:val="24"/>
        </w:rPr>
        <w:t xml:space="preserve"> </w:t>
      </w:r>
      <w:r w:rsidR="008F3706">
        <w:rPr>
          <w:szCs w:val="24"/>
        </w:rPr>
        <w:t xml:space="preserve">i dalje </w:t>
      </w:r>
      <w:r w:rsidR="003D4FF2">
        <w:rPr>
          <w:szCs w:val="24"/>
        </w:rPr>
        <w:t xml:space="preserve">ima evidentirane neizvršne osnove za plaćanje </w:t>
      </w:r>
      <w:r w:rsidR="008F3706">
        <w:rPr>
          <w:szCs w:val="24"/>
        </w:rPr>
        <w:t xml:space="preserve">i to </w:t>
      </w:r>
      <w:r w:rsidR="003D4FF2">
        <w:rPr>
          <w:szCs w:val="24"/>
        </w:rPr>
        <w:t xml:space="preserve">u neprekinutom razdoblju od </w:t>
      </w:r>
      <w:r w:rsidR="008F3706">
        <w:rPr>
          <w:szCs w:val="24"/>
        </w:rPr>
        <w:t>203</w:t>
      </w:r>
      <w:r w:rsidR="003D4FF2">
        <w:rPr>
          <w:szCs w:val="24"/>
        </w:rPr>
        <w:t xml:space="preserve"> dana</w:t>
      </w:r>
      <w:r w:rsidR="008F3706">
        <w:rPr>
          <w:szCs w:val="24"/>
        </w:rPr>
        <w:t xml:space="preserve">. </w:t>
      </w:r>
      <w:r>
        <w:rPr>
          <w:szCs w:val="24"/>
        </w:rPr>
        <w:t xml:space="preserve">Kako je dakle </w:t>
      </w:r>
      <w:r w:rsidR="00F801B7">
        <w:rPr>
          <w:szCs w:val="24"/>
        </w:rPr>
        <w:t>iz</w:t>
      </w:r>
      <w:r>
        <w:rPr>
          <w:szCs w:val="24"/>
        </w:rPr>
        <w:t xml:space="preserve"> </w:t>
      </w:r>
      <w:r w:rsidR="008F3706">
        <w:rPr>
          <w:szCs w:val="24"/>
        </w:rPr>
        <w:t>navedenih potvrda</w:t>
      </w:r>
      <w:r>
        <w:rPr>
          <w:szCs w:val="24"/>
        </w:rPr>
        <w:t xml:space="preserve">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</w:t>
      </w:r>
      <w:r w:rsidR="008F3706">
        <w:rPr>
          <w:szCs w:val="24"/>
        </w:rPr>
        <w:t>,</w:t>
      </w:r>
      <w:r>
        <w:rPr>
          <w:szCs w:val="24"/>
        </w:rPr>
        <w:t xml:space="preserve"> u</w:t>
      </w:r>
      <w:r w:rsidR="00352568">
        <w:rPr>
          <w:szCs w:val="24"/>
        </w:rPr>
        <w:t xml:space="preserve"> smislu odredbi članka 6. stavak 1., stavak</w:t>
      </w:r>
      <w:r>
        <w:rPr>
          <w:szCs w:val="24"/>
        </w:rPr>
        <w:t xml:space="preserve"> 2. podstavak 1. i st</w:t>
      </w:r>
      <w:r w:rsidR="00352568">
        <w:rPr>
          <w:szCs w:val="24"/>
        </w:rPr>
        <w:t>avak</w:t>
      </w:r>
      <w:r>
        <w:rPr>
          <w:szCs w:val="24"/>
        </w:rPr>
        <w:t xml:space="preserve"> 4. SZ-a.</w:t>
      </w:r>
      <w:r w:rsidR="008F3706">
        <w:rPr>
          <w:szCs w:val="24"/>
        </w:rPr>
        <w:t xml:space="preserve"> Dužnik uz navedeni podnesak od 27.04.2017., a niti naknadno, nije dostavio bilo kakav dokaz iz kojeg bi proizlazilo da njegovi računi nisu u blokadi, odnosno da kod istog ne bi postojao navedeni stečajni razlog, a isto tako ni navodi dužni</w:t>
      </w:r>
      <w:r w:rsidR="00327A4C">
        <w:rPr>
          <w:szCs w:val="24"/>
        </w:rPr>
        <w:t>ka o tome da njegov račun ne bi</w:t>
      </w:r>
      <w:r w:rsidR="008F3706">
        <w:rPr>
          <w:szCs w:val="24"/>
        </w:rPr>
        <w:t xml:space="preserve"> bio blokiran da FINA nije ustegnula 5.000,00 kn na ime </w:t>
      </w:r>
      <w:r w:rsidR="00327A4C">
        <w:rPr>
          <w:szCs w:val="24"/>
        </w:rPr>
        <w:t>predujma</w:t>
      </w:r>
      <w:r w:rsidR="008F3706">
        <w:rPr>
          <w:szCs w:val="24"/>
        </w:rPr>
        <w:t xml:space="preserve"> troškova stečajnog postupka nije osnovan, jer je iz podnesenog prijedloga razvidno da je iznos </w:t>
      </w:r>
      <w:r w:rsidR="00327A4C">
        <w:rPr>
          <w:szCs w:val="24"/>
        </w:rPr>
        <w:t xml:space="preserve">nepodmirenih obveza dužnika, </w:t>
      </w:r>
      <w:r w:rsidR="008F3706">
        <w:rPr>
          <w:szCs w:val="24"/>
        </w:rPr>
        <w:t xml:space="preserve">za koji </w:t>
      </w:r>
      <w:r w:rsidR="00327A4C">
        <w:rPr>
          <w:szCs w:val="24"/>
        </w:rPr>
        <w:t>je njegov račun blokiran, veći od tog zaplijenjenog iznosa predujma.</w:t>
      </w:r>
      <w:r w:rsidR="008F3706">
        <w:rPr>
          <w:szCs w:val="24"/>
        </w:rPr>
        <w:t xml:space="preserve"> </w:t>
      </w:r>
    </w:p>
    <w:p w:rsidRDefault="00A77C6D" w:rsidP="00A77C6D" w:rsidR="00A77C6D">
      <w:pPr>
        <w:ind w:firstLine="708"/>
        <w:jc w:val="both"/>
      </w:pPr>
    </w:p>
    <w:p w:rsidRDefault="00632627" w:rsidP="00CE2897" w:rsidR="00A77C6D">
      <w:pPr>
        <w:ind w:firstLine="708"/>
        <w:jc w:val="both"/>
      </w:pPr>
      <w:r>
        <w:t>Međutim, osim postojanja stečajnog razloga kod dužnika, iz rezultata prethodnog postupka također proizlazi i da dužnik nema vrjednije materijalne imovine koju bi ušla u stečajnu masu.</w:t>
      </w:r>
      <w:r w:rsidR="00A77C6D">
        <w:t xml:space="preserve"> Naime, </w:t>
      </w:r>
      <w:r>
        <w:t>osoba ovlaštena</w:t>
      </w:r>
      <w:r w:rsidR="001B26EF">
        <w:t xml:space="preserve"> za zastupanje dužnika</w:t>
      </w:r>
      <w:r>
        <w:t xml:space="preserve"> nije</w:t>
      </w:r>
      <w:r w:rsidR="001B26EF">
        <w:t xml:space="preserve"> </w:t>
      </w:r>
      <w:r>
        <w:t>se očitovala</w:t>
      </w:r>
      <w:r w:rsidR="001E0536">
        <w:t xml:space="preserve"> o postojanju imovine kod dužnika, a </w:t>
      </w:r>
      <w:r w:rsidR="001B26EF">
        <w:t xml:space="preserve">niti </w:t>
      </w:r>
      <w:r>
        <w:t xml:space="preserve">je </w:t>
      </w:r>
      <w:r w:rsidR="00F801B7">
        <w:t>dostavila</w:t>
      </w:r>
      <w:r w:rsidR="001B26EF">
        <w:t xml:space="preserve"> </w:t>
      </w:r>
      <w:r w:rsidR="00E03055">
        <w:t xml:space="preserve">sudu </w:t>
      </w:r>
      <w:r w:rsidR="001B26EF">
        <w:t>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 w:rsidR="00A77C6D">
        <w:t xml:space="preserve">traženje ovog suda za dostavom podataka o imovini dužnika, Općinski sud u Splitu, </w:t>
      </w:r>
      <w:r w:rsidR="00CE2897">
        <w:t xml:space="preserve">Zemljišnoknjižni odjel </w:t>
      </w:r>
      <w:r w:rsidR="00327A4C">
        <w:t>Stari Grad</w:t>
      </w:r>
      <w:r w:rsidR="00CE2897">
        <w:t xml:space="preserve"> dostavio je ovom sudu </w:t>
      </w:r>
      <w:r w:rsidR="00F835CD">
        <w:t>11.05</w:t>
      </w:r>
      <w:r w:rsidR="00F801B7">
        <w:t>.2017</w:t>
      </w:r>
      <w:r w:rsidR="00CE2897">
        <w:t>. potvrdu</w:t>
      </w:r>
      <w:r w:rsidR="00A77C6D">
        <w:t xml:space="preserve"> </w:t>
      </w:r>
      <w:r w:rsidR="00CE2897">
        <w:t>kojom se potvrđuje</w:t>
      </w:r>
      <w:r w:rsidR="00A77C6D">
        <w:t xml:space="preserve"> da dužnik nije upisan kao vlasnik nekretnina</w:t>
      </w:r>
      <w:r>
        <w:t xml:space="preserve"> na području nadležnosti tog odjela</w:t>
      </w:r>
      <w:r w:rsidR="00A77C6D">
        <w:t>. Isto tako</w:t>
      </w:r>
      <w:r w:rsidR="00CE2897">
        <w:t>,</w:t>
      </w:r>
      <w:r w:rsidR="00A77C6D">
        <w:t xml:space="preserve"> </w:t>
      </w:r>
      <w:r w:rsidR="00CE2897">
        <w:t>Ministarstvo unutarnjih poslova</w:t>
      </w:r>
      <w:r>
        <w:t xml:space="preserve"> RH, PU Splitsko-dalmatinska</w:t>
      </w:r>
      <w:r w:rsidR="00A77C6D">
        <w:t xml:space="preserve"> dostavi</w:t>
      </w:r>
      <w:r w:rsidR="00BD48AD">
        <w:t>l</w:t>
      </w:r>
      <w:r w:rsidR="00A77C6D">
        <w:t xml:space="preserve">o je ovom sudu </w:t>
      </w:r>
      <w:r w:rsidR="00F835CD">
        <w:t>11.05</w:t>
      </w:r>
      <w:r w:rsidR="00F801B7">
        <w:t>.2017</w:t>
      </w:r>
      <w:r w:rsidR="00CE2897">
        <w:t>.</w:t>
      </w:r>
      <w:r w:rsidR="00F72CE9">
        <w:t xml:space="preserve"> uvjerenje</w:t>
      </w:r>
      <w:r w:rsidR="00A77C6D">
        <w:t xml:space="preserve"> iz kojeg je razvidno da dužnik nije evidentiran kao vlasnik vozila. </w:t>
      </w:r>
      <w:r w:rsidR="00F801B7">
        <w:t xml:space="preserve">Ministarstvo financija, Porezna uprava Split, </w:t>
      </w:r>
      <w:r w:rsidR="00F835CD">
        <w:t xml:space="preserve">Ispostava Hvar </w:t>
      </w:r>
      <w:r w:rsidR="00F801B7">
        <w:t>od koje su također zatraženi podaci o imovini, nije dostavila ovom sudu podatke o bilo kakvoj imovini dužnika.</w:t>
      </w:r>
    </w:p>
    <w:p w:rsidRDefault="0021108F" w:rsidP="00CE2897" w:rsidR="0021108F">
      <w:pPr>
        <w:ind w:firstLine="708"/>
        <w:jc w:val="both"/>
      </w:pPr>
    </w:p>
    <w:p w:rsidRDefault="00352568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</w:t>
      </w:r>
      <w:r w:rsidR="00E03055">
        <w:rPr>
          <w:szCs w:val="24"/>
        </w:rPr>
        <w:t>SZ-a</w:t>
      </w:r>
      <w:r w:rsidR="009C5A59">
        <w:rPr>
          <w:szCs w:val="24"/>
        </w:rPr>
        <w:t xml:space="preserve"> </w:t>
      </w:r>
      <w:r w:rsidR="0021108F">
        <w:rPr>
          <w:szCs w:val="24"/>
        </w:rPr>
        <w:t xml:space="preserve">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632627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>
        <w:t xml:space="preserve">i iz koje bi se mogli podmiriti barem troškovi stečajnog postupka, </w:t>
      </w:r>
      <w:r w:rsidR="00F801B7">
        <w:t xml:space="preserve">a isto tako je utvrđeno postojanje stečajnog razloga nesposobnosti za plaćanje dužnika, </w:t>
      </w:r>
      <w:r>
        <w:t xml:space="preserve">to bi stoga u konkretnom slučaju bili ispunjeni uvjeti za donošenje rješenja o </w:t>
      </w:r>
      <w:r>
        <w:rPr>
          <w:szCs w:val="24"/>
        </w:rPr>
        <w:t>otvaranju i istovremenom zaključenju stečajnog postupka nad dužnikom</w:t>
      </w:r>
      <w:r w:rsidR="00A77C6D">
        <w:rPr>
          <w:szCs w:val="24"/>
        </w:rPr>
        <w:t>. Međutim, prethodno tom rješenju</w:t>
      </w:r>
      <w:r w:rsidR="00BD48AD">
        <w:rPr>
          <w:szCs w:val="24"/>
        </w:rPr>
        <w:t xml:space="preserve">, a sukladno </w:t>
      </w:r>
      <w:r w:rsidR="00352568">
        <w:rPr>
          <w:szCs w:val="24"/>
        </w:rPr>
        <w:t>naprijed citiranim odredbama članka</w:t>
      </w:r>
      <w:r w:rsidR="00BD48AD"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 w:rsidR="00BD48AD">
        <w:rPr>
          <w:szCs w:val="24"/>
        </w:rPr>
        <w:t xml:space="preserve"> najprije</w:t>
      </w:r>
      <w:r w:rsidR="00A77C6D">
        <w:rPr>
          <w:szCs w:val="24"/>
        </w:rPr>
        <w:t xml:space="preserve"> pozvati </w:t>
      </w:r>
      <w:r w:rsidR="00A77C6D">
        <w:rPr>
          <w:szCs w:val="24"/>
        </w:rPr>
        <w:lastRenderedPageBreak/>
        <w:t>vjerovnike odnosno osobe koje imaju pravni interes za provedbom st</w:t>
      </w:r>
      <w:r w:rsidR="00BD48AD"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 w:rsidR="00BD48AD"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F835CD" w:rsidP="00F835CD" w:rsidR="00F835CD">
      <w:pPr>
        <w:ind w:firstLine="708"/>
        <w:jc w:val="both"/>
      </w:pPr>
      <w:r>
        <w:t>Sukladno tome</w:t>
      </w:r>
      <w:r w:rsidRPr="00BD2D8B">
        <w:t xml:space="preserve">, očekivani </w:t>
      </w:r>
      <w:r>
        <w:t>troškovi</w:t>
      </w:r>
      <w:r w:rsidRPr="00BD2D8B">
        <w:t xml:space="preserve"> koji bi mogli nastati u slučaju redovitog provođenja stečajnog postupka nad dužnikom</w:t>
      </w:r>
      <w:r>
        <w:t xml:space="preserve"> izno</w:t>
      </w:r>
      <w:r w:rsidR="004857DC">
        <w:t>sili bi ukupno oko 20.000,00 kn</w:t>
      </w:r>
      <w:r w:rsidRPr="00BD2D8B">
        <w:t>.</w:t>
      </w:r>
      <w:r>
        <w:t xml:space="preserve"> Budući da je FINA obavijestila sud da na ime predujma za troškove stečajnog postupka postoji već zaplijenjen iznos od 5.000,00 kn, to je stoga sud, uzimajući u obzir sve naprijed navedeno, visinu zatraženog predujma odredio u iznosu od 15.000,00 kn.</w:t>
      </w:r>
    </w:p>
    <w:p w:rsidRDefault="00F835CD" w:rsidP="00F835CD" w:rsidR="00F835CD">
      <w:pPr>
        <w:jc w:val="both"/>
        <w:rPr>
          <w:szCs w:val="24"/>
        </w:rPr>
      </w:pPr>
    </w:p>
    <w:p w:rsidRDefault="00F835CD" w:rsidP="00F835CD" w:rsidR="00F835CD">
      <w:pPr>
        <w:ind w:firstLine="708"/>
        <w:jc w:val="both"/>
        <w:rPr>
          <w:szCs w:val="24"/>
        </w:rPr>
      </w:pPr>
      <w:r>
        <w:rPr>
          <w:szCs w:val="24"/>
        </w:rPr>
        <w:t>Slijedom naprijed navedenog,</w:t>
      </w:r>
      <w:r w:rsidR="00536DAB">
        <w:rPr>
          <w:szCs w:val="24"/>
        </w:rPr>
        <w:t xml:space="preserve"> a temeljem odredbi članka 132. stavak</w:t>
      </w:r>
      <w:r>
        <w:rPr>
          <w:szCs w:val="24"/>
        </w:rPr>
        <w:t xml:space="preserve"> 1. i 2. SZ-a, odlučeno je kao u izreci ovog rješenja. </w:t>
      </w:r>
    </w:p>
    <w:p w:rsidRDefault="006B2F06" w:rsidP="00853084" w:rsidR="006B2F06" w:rsidRPr="004857DC">
      <w:pPr>
        <w:jc w:val="both"/>
        <w:rPr>
          <w:sz w:val="22"/>
        </w:rPr>
      </w:pPr>
    </w:p>
    <w:p w:rsidRDefault="0028268A" w:rsidP="0028268A" w:rsidR="0028268A" w:rsidRPr="00352568">
      <w:pPr>
        <w:jc w:val="center"/>
        <w:rPr>
          <w:szCs w:val="24"/>
        </w:rPr>
      </w:pPr>
      <w:r w:rsidRPr="00352568">
        <w:rPr>
          <w:szCs w:val="24"/>
        </w:rPr>
        <w:t>U Splitu,</w:t>
      </w:r>
      <w:r w:rsidR="00853084" w:rsidRPr="00352568">
        <w:rPr>
          <w:szCs w:val="24"/>
        </w:rPr>
        <w:t xml:space="preserve"> </w:t>
      </w:r>
      <w:r w:rsidR="00E26E2A">
        <w:rPr>
          <w:szCs w:val="24"/>
        </w:rPr>
        <w:t>20</w:t>
      </w:r>
      <w:r w:rsidR="00F801B7">
        <w:rPr>
          <w:szCs w:val="24"/>
        </w:rPr>
        <w:t>. studenog</w:t>
      </w:r>
      <w:r w:rsidR="00F72CE9" w:rsidRPr="00352568">
        <w:rPr>
          <w:szCs w:val="24"/>
        </w:rPr>
        <w:t xml:space="preserve"> </w:t>
      </w:r>
      <w:r w:rsidR="00630478" w:rsidRPr="00352568">
        <w:rPr>
          <w:szCs w:val="24"/>
        </w:rPr>
        <w:t>2018.</w:t>
      </w:r>
      <w:r w:rsidR="000F41F7" w:rsidRPr="00352568">
        <w:rPr>
          <w:szCs w:val="24"/>
        </w:rPr>
        <w:t xml:space="preserve"> </w:t>
      </w:r>
      <w:r w:rsidR="000F04ED" w:rsidRPr="00352568">
        <w:rPr>
          <w:szCs w:val="24"/>
        </w:rPr>
        <w:t xml:space="preserve"> </w:t>
      </w:r>
    </w:p>
    <w:p w:rsidRDefault="0028268A" w:rsidP="0028268A" w:rsidR="0028268A" w:rsidRPr="00536DAB">
      <w:pPr>
        <w:ind w:firstLine="708"/>
        <w:jc w:val="both"/>
        <w:rPr>
          <w:szCs w:val="24"/>
        </w:rPr>
      </w:pPr>
    </w:p>
    <w:p w:rsidRDefault="00536DAB" w:rsidP="00F53C8F" w:rsidR="00536DAB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536DAB" w:rsidP="00F53C8F" w:rsidR="00536DAB" w:rsidRPr="00EF31D7">
      <w:pPr>
        <w:ind w:left="4956"/>
        <w:jc w:val="center"/>
        <w:rPr>
          <w:sz w:val="28"/>
          <w:szCs w:val="28"/>
        </w:rPr>
      </w:pPr>
    </w:p>
    <w:p w:rsidRDefault="00536DAB" w:rsidP="00F53C8F" w:rsidR="00536DAB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536DAB" w:rsidP="00F53C8F" w:rsidR="00536DAB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536DAB" w:rsidP="00F53C8F" w:rsidR="00536DAB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536DAB">
      <w:pPr>
        <w:ind w:firstLine="708" w:left="7080"/>
        <w:rPr>
          <w:szCs w:val="24"/>
        </w:rPr>
      </w:pPr>
    </w:p>
    <w:p w:rsidRDefault="00254B18" w:rsidP="0028268A" w:rsidR="00254B18" w:rsidRPr="00536DAB">
      <w:pPr>
        <w:rPr>
          <w:szCs w:val="24"/>
        </w:rPr>
      </w:pPr>
    </w:p>
    <w:p w:rsidRDefault="000C7281" w:rsidP="005A49E7" w:rsidR="000C7281" w:rsidRPr="00536DAB">
      <w:pPr>
        <w:rPr>
          <w:szCs w:val="24"/>
        </w:rPr>
      </w:pPr>
    </w:p>
    <w:p w:rsidRDefault="007B021C" w:rsidP="005A49E7" w:rsidR="007B021C" w:rsidRPr="00536DAB">
      <w:pPr>
        <w:rPr>
          <w:szCs w:val="24"/>
        </w:rPr>
      </w:pPr>
    </w:p>
    <w:p w:rsidRDefault="00632627" w:rsidP="005A49E7" w:rsidR="005A49E7" w:rsidRPr="00536DAB">
      <w:pPr>
        <w:rPr>
          <w:szCs w:val="24"/>
        </w:rPr>
      </w:pPr>
      <w:r w:rsidRPr="00536DAB">
        <w:rPr>
          <w:szCs w:val="24"/>
        </w:rPr>
        <w:t>Pouka o pravnom lijeku</w:t>
      </w:r>
      <w:r w:rsidR="005A49E7" w:rsidRPr="00536DAB">
        <w:rPr>
          <w:szCs w:val="24"/>
        </w:rPr>
        <w:t>:</w:t>
      </w:r>
    </w:p>
    <w:p w:rsidRDefault="005A49E7" w:rsidP="00536DAB" w:rsidR="0001635B" w:rsidRPr="00536DAB">
      <w:pPr>
        <w:jc w:val="both"/>
        <w:rPr>
          <w:szCs w:val="24"/>
        </w:rPr>
      </w:pPr>
      <w:r w:rsidRPr="00536DAB">
        <w:rPr>
          <w:szCs w:val="24"/>
        </w:rPr>
        <w:t>Protiv ovog rješenja dopuštena je žalba Visokom trgovačkom sudu Republike Hrvatske u Zagrebu. Žalba se podnosi putem ovog suda, pismeno u tri primjerka, u roku od osam dana od dostave rješenja, a dostava ovog rješenja smatra se obavljenom istekom osmog dana</w:t>
      </w:r>
      <w:r w:rsidRPr="00352568">
        <w:rPr>
          <w:szCs w:val="24"/>
        </w:rPr>
        <w:t xml:space="preserve"> od dana njegove objave na mrežnoj stranici e-Oglasna ploča sudova. </w:t>
      </w:r>
    </w:p>
    <w:sectPr w:rsidSect="004857DC" w:rsidR="0001635B" w:rsidRPr="00536DAB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36DAB">
      <w:rPr>
        <w:noProof/>
      </w:rPr>
      <w:t>3</w:t>
    </w:r>
    <w:r>
      <w:fldChar w:fldCharType="end"/>
    </w:r>
    <w:r>
      <w:t>-</w:t>
    </w:r>
    <w:r>
      <w:tab/>
    </w:r>
    <w:r w:rsidR="00C36AFB">
      <w:t xml:space="preserve">  </w:t>
    </w:r>
    <w:r w:rsidR="00E03055" w:rsidRPr="004B36C3">
      <w:t>Poslovni broj: 12. St-</w:t>
    </w:r>
    <w:r w:rsidR="00E03055">
      <w:t>1277/2016-17</w:t>
    </w:r>
  </w:p>
  <w:p w:rsidRDefault="0028268A" w:rsidP="0001635B" w:rsidR="0028268A">
    <w:pPr>
      <w:pStyle w:val="Zaglavlje"/>
      <w:jc w:val="center"/>
    </w:pPr>
  </w:p>
  <w:p w:rsidRDefault="0001635B" w:rsidR="0001635B" w:rsidRPr="00C36AFB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04ED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27A4C"/>
    <w:rsid w:val="00335D92"/>
    <w:rsid w:val="003451A2"/>
    <w:rsid w:val="00352568"/>
    <w:rsid w:val="00372D43"/>
    <w:rsid w:val="003A2582"/>
    <w:rsid w:val="003D4FF2"/>
    <w:rsid w:val="003F0F4D"/>
    <w:rsid w:val="00411F9D"/>
    <w:rsid w:val="00434CF5"/>
    <w:rsid w:val="00470259"/>
    <w:rsid w:val="004745EB"/>
    <w:rsid w:val="004857DC"/>
    <w:rsid w:val="004922BA"/>
    <w:rsid w:val="004D2E23"/>
    <w:rsid w:val="00527E87"/>
    <w:rsid w:val="00536DAB"/>
    <w:rsid w:val="005527D0"/>
    <w:rsid w:val="005A49E7"/>
    <w:rsid w:val="005C615F"/>
    <w:rsid w:val="005F0655"/>
    <w:rsid w:val="005F7AF5"/>
    <w:rsid w:val="00630478"/>
    <w:rsid w:val="00632627"/>
    <w:rsid w:val="00652311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03D8"/>
    <w:rsid w:val="00865F73"/>
    <w:rsid w:val="008A2F5C"/>
    <w:rsid w:val="008E4A02"/>
    <w:rsid w:val="008F3706"/>
    <w:rsid w:val="00916B3B"/>
    <w:rsid w:val="00934FB5"/>
    <w:rsid w:val="009736D8"/>
    <w:rsid w:val="009B506E"/>
    <w:rsid w:val="009C4FD6"/>
    <w:rsid w:val="009C5A59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36AFB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03055"/>
    <w:rsid w:val="00E036D7"/>
    <w:rsid w:val="00E26E2A"/>
    <w:rsid w:val="00E51D56"/>
    <w:rsid w:val="00EC1538"/>
    <w:rsid w:val="00EE4809"/>
    <w:rsid w:val="00EE49D5"/>
    <w:rsid w:val="00EF7CD8"/>
    <w:rsid w:val="00F63621"/>
    <w:rsid w:val="00F72CE9"/>
    <w:rsid w:val="00F801B7"/>
    <w:rsid w:val="00F835CD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36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36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St-1277/2016</izvorni_sadrzaj>
    <derivirana_varijabla naziv="DomainObject.Predmet.OznakaBroj_1">St-1277/2016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CANIS AUREUS društvo s ograničenom odgovornošću za usluge</izvorni_sadrzaj>
    <derivirana_varijabla naziv="DomainObject.Predmet.ProtustrankaFormated_1">  CANIS AUREUS društvo s ograničenom odgovornošću za usluge</derivirana_varijabla>
  </DomainObject.Predmet.ProtustrankaFormated>
  <DomainObject.Predmet.ProtustrankaFormatedOIB>
    <izvorni_sadrzaj>  CANIS AUREUS društvo s ograničenom odgovornošću za usluge, OIB 34150020307</izvorni_sadrzaj>
    <derivirana_varijabla naziv="DomainObject.Predmet.ProtustrankaFormatedOIB_1">  CANIS AUREUS društvo s ograničenom odgovornošću za usluge, OIB 34150020307</derivirana_varijabla>
  </DomainObject.Predmet.ProtustrankaFormatedOIB>
  <DomainObject.Predmet.ProtustrankaFormatedWithAdress>
    <izvorni_sadrzaj> CANIS AUREUS društvo s ograničenom odgovornošću za usluge, Ulica Kralja Zvonimira 54, 21460 Stari Grad</izvorni_sadrzaj>
    <derivirana_varijabla naziv="DomainObject.Predmet.ProtustrankaFormatedWithAdress_1"> CANIS AUREUS društvo s ograničenom odgovornošću za usluge, Ulica Kralja Zvonimira 54, 21460 Stari Grad</derivirana_varijabla>
  </DomainObject.Predmet.ProtustrankaFormatedWithAdress>
  <DomainObject.Predmet.ProtustrankaFormatedWithAdressOIB>
    <izvorni_sadrzaj> CANIS AUREUS društvo s ograničenom odgovornošću za usluge, OIB 34150020307, Ulica Kralja Zvonimira 54, 21460 Stari Grad</izvorni_sadrzaj>
    <derivirana_varijabla naziv="DomainObject.Predmet.ProtustrankaFormatedWithAdressOIB_1"> CANIS AUREUS društvo s ograničenom odgovornošću za usluge, OIB 34150020307, Ulica Kralja Zvonimira 54, 21460 Stari Grad</derivirana_varijabla>
  </DomainObject.Predmet.ProtustrankaFormatedWithAdressOIB>
  <DomainObject.Predmet.ProtustrankaWithAdress>
    <izvorni_sadrzaj>CANIS AUREUS društvo s ograničenom odgovornošću za usluge Ulica Kralja Zvonimira 54, 21460 Stari Grad</izvorni_sadrzaj>
    <derivirana_varijabla naziv="DomainObject.Predmet.ProtustrankaWithAdress_1">CANIS AUREUS društvo s ograničenom odgovornošću za usluge Ulica Kralja Zvonimira 54, 21460 Stari Grad</derivirana_varijabla>
  </DomainObject.Predmet.ProtustrankaWithAdress>
  <DomainObject.Predmet.ProtustrankaWithAdressOIB>
    <izvorni_sadrzaj>CANIS AUREUS društvo s ograničenom odgovornošću za usluge, OIB 34150020307, Ulica Kralja Zvonimira 54, 21460 Stari Grad</izvorni_sadrzaj>
    <derivirana_varijabla naziv="DomainObject.Predmet.ProtustrankaWithAdressOIB_1">CANIS AUREUS društvo s ograničenom odgovornošću za usluge, OIB 34150020307, Ulica Kralja Zvonimira 54, 21460 Stari Grad</derivirana_varijabla>
  </DomainObject.Predmet.ProtustrankaWithAdressOIB>
  <DomainObject.Predmet.ProtustrankaNazivFormated>
    <izvorni_sadrzaj>CANIS AUREUS društvo s ograničenom odgovornošću za usluge</izvorni_sadrzaj>
    <derivirana_varijabla naziv="DomainObject.Predmet.ProtustrankaNazivFormated_1">CANIS AUREUS društvo s ograničenom odgovornošću za usluge</derivirana_varijabla>
  </DomainObject.Predmet.ProtustrankaNazivFormated>
  <DomainObject.Predmet.ProtustrankaNazivFormatedOIB>
    <izvorni_sadrzaj>CANIS AUREUS društvo s ograničenom odgovornošću za usluge, OIB 34150020307</izvorni_sadrzaj>
    <derivirana_varijabla naziv="DomainObject.Predmet.ProtustrankaNazivFormatedOIB_1">CANIS AUREUS društvo s ograničenom odgovornošću za usluge, OIB 34150020307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6866.99</izvorni_sadrzaj>
    <derivirana_varijabla naziv="DomainObject.Predmet.TrenutnaVrijednost_1">6866.99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CANIS AUREUS društvo s ograničenom odgovornošću za usluge</item>
    </izvorni_sadrzaj>
    <derivirana_varijabla naziv="DomainObject.Predmet.ProtuStrankaListFormated_1">
      <item>CANIS AUREUS društvo s ograničenom odgovornošću za usluge</item>
    </derivirana_varijabla>
  </DomainObject.Predmet.ProtuStrankaListFormated>
  <DomainObject.Predmet.ProtuStrankaListFormatedOIB>
    <izvorni_sadrzaj>
      <item>CANIS AUREUS društvo s ograničenom odgovornošću za usluge, OIB 34150020307</item>
    </izvorni_sadrzaj>
    <derivirana_varijabla naziv="DomainObject.Predmet.ProtuStrankaListFormatedOIB_1">
      <item>CANIS AUREUS društvo s ograničenom odgovornošću za usluge, OIB 34150020307</item>
    </derivirana_varijabla>
  </DomainObject.Predmet.ProtuStrankaListFormatedOIB>
  <DomainObject.Predmet.ProtuStrankaListFormatedWithAdress>
    <izvorni_sadrzaj>
      <item>CANIS AUREUS društvo s ograničenom odgovornošću za usluge, Ulica Kralja Zvonimira 54, 21460 Stari Grad</item>
    </izvorni_sadrzaj>
    <derivirana_varijabla naziv="DomainObject.Predmet.ProtuStrankaListFormatedWithAdress_1">
      <item>CANIS AUREUS društvo s ograničenom odgovornošću za usluge, Ulica Kralja Zvonimira 54, 21460 Stari Grad</item>
    </derivirana_varijabla>
  </DomainObject.Predmet.ProtuStrankaListFormatedWithAdress>
  <DomainObject.Predmet.ProtuStrankaListFormatedWithAdressOIB>
    <izvorni_sadrzaj>
      <item>CANIS AUREUS društvo s ograničenom odgovornošću za usluge, OIB 34150020307, Ulica Kralja Zvonimira 54, 21460 Stari Grad</item>
    </izvorni_sadrzaj>
    <derivirana_varijabla naziv="DomainObject.Predmet.ProtuStrankaListFormatedWithAdressOIB_1">
      <item>CANIS AUREUS društvo s ograničenom odgovornošću za usluge, OIB 34150020307, Ulica Kralja Zvonimira 54, 21460 Stari Grad</item>
    </derivirana_varijabla>
  </DomainObject.Predmet.ProtuStrankaListFormatedWithAdressOIB>
  <DomainObject.Predmet.ProtuStrankaListNazivFormated>
    <izvorni_sadrzaj>
      <item>CANIS AUREUS društvo s ograničenom odgovornošću za usluge</item>
    </izvorni_sadrzaj>
    <derivirana_varijabla naziv="DomainObject.Predmet.ProtuStrankaListNazivFormated_1">
      <item>CANIS AUREUS društvo s ograničenom odgovornošću za usluge</item>
    </derivirana_varijabla>
  </DomainObject.Predmet.ProtuStrankaListNazivFormated>
  <DomainObject.Predmet.ProtuStrankaListNazivFormatedOIB>
    <izvorni_sadrzaj>
      <item>CANIS AUREUS društvo s ograničenom odgovornošću za usluge, OIB 34150020307</item>
    </izvorni_sadrzaj>
    <derivirana_varijabla naziv="DomainObject.Predmet.ProtuStrankaListNazivFormatedOIB_1">
      <item>CANIS AUREUS društvo s ograničenom odgovornošću za usluge, OIB 34150020307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CANIS AUREUS društvo s ograničenom odgovornošću za usluge</izvorni_sadrzaj>
    <derivirana_varijabla naziv="DomainObject.Predmet.ProtustrankaIDrugi_1">CANIS AUREUS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CANIS AUREUS društvo s ograničenom odgovornošću za usluge, OIB 34150020307, Ulica Kralja Zvonimira 54, 21460 Stari Grad</izvorni_sadrzaj>
    <derivirana_varijabla naziv="DomainObject.Predmet.ProtustrankaIDrugiAdressOIB_1">CANIS AUREUS društvo s ograničenom odgovornošću za usluge, OIB 34150020307, Ulica Kralja Zvonimira 54,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CANIS AUREUS društvo s ograničenom odgovornošću za usluge</item>
      <item>FINANCIJSKA AGENCIJA, RC SPLIT</item>
    </izvorni_sadrzaj>
    <derivirana_varijabla naziv="DomainObject.Predmet.SudioniciListNaziv_1">
      <item>CANIS AUREUS društvo s ograničenom odgovornošću za usluge</item>
      <item>FINANCIJSKA AGENCIJA, RC SPLIT</item>
    </derivirana_varijabla>
  </DomainObject.Predmet.SudioniciListNaziv>
  <DomainObject.Predmet.SudioniciListAdressOIB>
    <izvorni_sadrzaj>
      <item>CANIS AUREUS društvo s ograničenom odgovornošću za usluge, OIB 34150020307, Ulica Kralja Zvonimira 54,21460 Stari Grad</item>
      <item>FINANCIJSKA AGENCIJA, RC SPLIT, OIB 85821130368, Mažuranićevo šetalište 24 b,21000 Split</item>
    </izvorni_sadrzaj>
    <derivirana_varijabla naziv="DomainObject.Predmet.SudioniciListAdressOIB_1">
      <item>CANIS AUREUS društvo s ograničenom odgovornošću za usluge, OIB 34150020307, Ulica Kralja Zvonimira 54,21460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34150020307</item>
      <item>, OIB 85821130368</item>
    </izvorni_sadrzaj>
    <derivirana_varijabla naziv="DomainObject.Predmet.SudioniciListNazivOIB_1">
      <item>, OIB 34150020307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27. travnja 2017.</izvorni_sadrzaj>
    <derivirana_varijabla naziv="DomainObject.PredzadnjaOdlukaIzPredmeta.DatumDonosenjaOdluke_1">27. travnja 2017.</derivirana_varijabla>
  </DomainObject.PredzadnjaOdlukaIzPredmeta.DatumDonosenjaOdluke>
  <DomainObject.PredzadnjaOdlukaIzPredmeta.Oznaka>
    <izvorni_sadrzaj>St-1277/2016-10</izvorni_sadrzaj>
    <derivirana_varijabla naziv="DomainObject.PredzadnjaOdlukaIzPredmeta.Oznaka_1">St-1277/2016-10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8D5B1-0BA7-401D-817D-E91DDA69B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1289</properties:Words>
  <properties:Characters>7185</properties:Characters>
  <properties:Lines>139</properties:Lines>
  <properties:Paragraphs>29</properties:Paragraphs>
  <properties:TotalTime>152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2018-11-20T09:24:00Z</cp:lastPrinted>
  <dcterms:modified xmlns:xsi="http://www.w3.org/2001/XMLSchema-instance" xsi:type="dcterms:W3CDTF">2018-11-20T09:24:00Z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