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8d3c" w14:paraId="f368d3c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84805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Zadar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r w:rsidR="00384805" w:rsidRPr="00384805">
        <w:rPr>
          <w:rFonts w:cs="Times New Roman" w:hAnsi="Times New Roman" w:ascii="Times New Roman"/>
          <w:sz w:val="24"/>
          <w:szCs w:val="24"/>
        </w:rPr>
        <w:t>Ivana Danila 4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384805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13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4D2C0D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F6038"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4805" w:rsidRPr="00384805">
        <w:rPr>
          <w:rFonts w:cs="Times New Roman" w:hAnsi="Times New Roman" w:ascii="Times New Roman"/>
          <w:sz w:val="24"/>
          <w:szCs w:val="24"/>
        </w:rPr>
        <w:t>ARBA NAUTA d.o.o., Zadar, Ulica Vlatka Mačeka 3, OIB: 59037525995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84805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30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2A77A2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84805">
        <w:rPr>
          <w:rFonts w:cs="Times New Roman" w:hAnsi="Times New Roman" w:ascii="Times New Roman"/>
          <w:sz w:val="24"/>
          <w:szCs w:val="24"/>
        </w:rPr>
        <w:t xml:space="preserve"> </w:t>
      </w:r>
      <w:r w:rsidR="00384805" w:rsidRPr="00384805">
        <w:rPr>
          <w:rFonts w:cs="Times New Roman" w:hAnsi="Times New Roman" w:ascii="Times New Roman"/>
          <w:sz w:val="24"/>
          <w:szCs w:val="24"/>
        </w:rPr>
        <w:t>ARBA NAUTA d.o.o., Zadar, Ulica Vlatka Mačeka 3, OIB: 59037525995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384805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30</w:t>
      </w:r>
      <w:r w:rsidR="00CB3332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2A77A2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spellEnd"/>
      <w:proofErr w:type="gramEnd"/>
      <w:r w:rsidR="00CB3332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6127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12,45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BF6038" w:rsidR="003D5288" w:rsidRPr="00BF6038">
      <w:pPr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II.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BF603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og upravitelja</w:t>
      </w:r>
      <w:r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BF6038" w:rsidRPr="00BF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Ante </w:t>
      </w:r>
      <w:proofErr w:type="spellStart"/>
      <w:r w:rsidR="00BF6038" w:rsidRPr="00BF6038">
        <w:rPr>
          <w:rFonts w:cs="Times New Roman" w:hAnsi="Times New Roman" w:ascii="Times New Roman"/>
          <w:color w:themeColor="text1" w:val="000000"/>
          <w:sz w:val="24"/>
          <w:szCs w:val="24"/>
        </w:rPr>
        <w:t>Vukašina</w:t>
      </w:r>
      <w:proofErr w:type="spellEnd"/>
      <w:r w:rsidR="00BF6038" w:rsidRPr="00BF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Zadra,</w:t>
      </w:r>
      <w:r w:rsidR="00A943B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F6038" w:rsidRPr="00BF6038">
        <w:rPr>
          <w:rFonts w:cs="Times New Roman" w:hAnsi="Times New Roman" w:ascii="Times New Roman"/>
          <w:color w:themeColor="text1" w:val="000000"/>
          <w:sz w:val="24"/>
          <w:szCs w:val="24"/>
        </w:rPr>
        <w:t>Dr. Franje Tuđmana 46C, OIB: 65643961597.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384805">
        <w:rPr>
          <w:rFonts w:cs="Times New Roman" w:hAnsi="Times New Roman" w:ascii="Times New Roman"/>
          <w:sz w:val="24"/>
          <w:szCs w:val="24"/>
        </w:rPr>
        <w:t xml:space="preserve"> </w:t>
      </w:r>
      <w:r w:rsidR="00384805" w:rsidRPr="00384805">
        <w:rPr>
          <w:rFonts w:cs="Times New Roman" w:hAnsi="Times New Roman" w:ascii="Times New Roman"/>
          <w:sz w:val="24"/>
          <w:szCs w:val="24"/>
        </w:rPr>
        <w:t>ARBA NAUTA d.o.o., Zadar, Ulica Vlatka Mačeka 3, OIB: 59037525995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Zadar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A943B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13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4D2C0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71/15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26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99797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rujna</w:t>
      </w:r>
      <w:proofErr w:type="spellEnd"/>
      <w:proofErr w:type="gram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61270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</w:t>
      </w:r>
      <w:r w:rsidR="00A943B3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B61270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Basa </w:t>
      </w:r>
      <w:r w:rsidR="005B54D4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</w:t>
      </w:r>
      <w:r w:rsidR="009076CF">
        <w:rPr>
          <w:rFonts w:cs="Times New Roman" w:hAnsi="Times New Roman" w:ascii="Times New Roman"/>
          <w:sz w:val="24"/>
          <w:szCs w:val="24"/>
        </w:rPr>
        <w:t xml:space="preserve">     </w:t>
      </w:r>
      <w:r w:rsidR="00A943B3">
        <w:rPr>
          <w:rFonts w:cs="Times New Roman" w:hAnsi="Times New Roman" w:ascii="Times New Roman"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C70B09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384805">
      <w:t>319</w:t>
    </w:r>
    <w:r>
      <w:t>/2018-</w:t>
    </w:r>
    <w:r w:rsidR="004D2C0D">
      <w:t>8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384805">
      <w:t>319</w:t>
    </w:r>
    <w:r>
      <w:t>/2018-</w:t>
    </w:r>
    <w:r w:rsidR="004D2C0D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D7797"/>
    <w:rsid w:val="00100331"/>
    <w:rsid w:val="0010555A"/>
    <w:rsid w:val="002162B2"/>
    <w:rsid w:val="00227CCA"/>
    <w:rsid w:val="002A77A2"/>
    <w:rsid w:val="002D5D09"/>
    <w:rsid w:val="00326A19"/>
    <w:rsid w:val="00384805"/>
    <w:rsid w:val="003D5288"/>
    <w:rsid w:val="004D2C0D"/>
    <w:rsid w:val="004E1345"/>
    <w:rsid w:val="004E6CC1"/>
    <w:rsid w:val="0050470F"/>
    <w:rsid w:val="005432A0"/>
    <w:rsid w:val="005A5200"/>
    <w:rsid w:val="005B54D4"/>
    <w:rsid w:val="005E66F1"/>
    <w:rsid w:val="00612DC3"/>
    <w:rsid w:val="006469D7"/>
    <w:rsid w:val="00690C20"/>
    <w:rsid w:val="00751DFA"/>
    <w:rsid w:val="00836F0D"/>
    <w:rsid w:val="009076CF"/>
    <w:rsid w:val="00915CB2"/>
    <w:rsid w:val="0099797B"/>
    <w:rsid w:val="009C63D7"/>
    <w:rsid w:val="009F3EED"/>
    <w:rsid w:val="00A62F08"/>
    <w:rsid w:val="00A76E35"/>
    <w:rsid w:val="00A943B3"/>
    <w:rsid w:val="00B131F4"/>
    <w:rsid w:val="00B61270"/>
    <w:rsid w:val="00B630C9"/>
    <w:rsid w:val="00BE31E9"/>
    <w:rsid w:val="00BF6038"/>
    <w:rsid w:val="00C02C49"/>
    <w:rsid w:val="00C70B09"/>
    <w:rsid w:val="00C71075"/>
    <w:rsid w:val="00C9096E"/>
    <w:rsid w:val="00CB3332"/>
    <w:rsid w:val="00D3535D"/>
    <w:rsid w:val="00D6474C"/>
    <w:rsid w:val="00DC1CC5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33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033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033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033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3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03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03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03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ARBA NAUTA d.o.o. za trgovinu, turizam i ribarstvo</izvorni_sadrzaj>
    <derivirana_varijabla naziv="DomainObject.Predmet.ProtustrankaFormated_1">  ARBA NAUTA d.o.o. za trgovinu, turizam i ribarstvo</derivirana_varijabla>
  </DomainObject.Predmet.ProtustrankaFormated>
  <DomainObject.Predmet.ProtustrankaFormatedOIB>
    <izvorni_sadrzaj>  ARBA NAUTA d.o.o. za trgovinu, turizam i ribarstvo, OIB 59037525995</izvorni_sadrzaj>
    <derivirana_varijabla naziv="DomainObject.Predmet.ProtustrankaFormatedOIB_1">  ARBA NAUTA d.o.o. za trgovinu, turizam i ribarstvo, OIB 59037525995</derivirana_varijabla>
  </DomainObject.Predmet.ProtustrankaFormatedOIB>
  <DomainObject.Predmet.ProtustrankaFormatedWithAdress>
    <izvorni_sadrzaj> ARBA NAUTA d.o.o. za trgovinu, turizam i ribarstvo, Vlatka Mačeka 3, 23000 Zadar</izvorni_sadrzaj>
    <derivirana_varijabla naziv="DomainObject.Predmet.ProtustrankaFormatedWithAdress_1"> ARBA NAUTA d.o.o. za trgovinu, turizam i ribarstvo, Vlatka Mačeka 3, 23000 Zadar</derivirana_varijabla>
  </DomainObject.Predmet.ProtustrankaFormatedWithAdress>
  <DomainObject.Predmet.ProtustrankaFormatedWithAdressOIB>
    <izvorni_sadrzaj> ARBA NAUTA d.o.o. za trgovinu, turizam i ribarstvo, OIB 59037525995, Vlatka Mačeka 3, 23000 Zadar</izvorni_sadrzaj>
    <derivirana_varijabla naziv="DomainObject.Predmet.ProtustrankaFormatedWithAdressOIB_1"> ARBA NAUTA d.o.o. za trgovinu, turizam i ribarstvo, OIB 59037525995, Vlatka Mačeka 3, 23000 Zadar</derivirana_varijabla>
  </DomainObject.Predmet.ProtustrankaFormatedWithAdressOIB>
  <DomainObject.Predmet.ProtustrankaWithAdress>
    <izvorni_sadrzaj>ARBA NAUTA d.o.o. za trgovinu, turizam i ribarstvo Vlatka Mačeka 3, 23000 Zadar</izvorni_sadrzaj>
    <derivirana_varijabla naziv="DomainObject.Predmet.ProtustrankaWithAdress_1">ARBA NAUTA d.o.o. za trgovinu, turizam i ribarstvo Vlatka Mačeka 3, 23000 Zadar</derivirana_varijabla>
  </DomainObject.Predmet.ProtustrankaWithAdress>
  <DomainObject.Predmet.ProtustrankaWithAdressOIB>
    <izvorni_sadrzaj>ARBA NAUTA d.o.o. za trgovinu, turizam i ribarstvo, OIB 59037525995, Vlatka Mačeka 3, 23000 Zadar</izvorni_sadrzaj>
    <derivirana_varijabla naziv="DomainObject.Predmet.ProtustrankaWithAdressOIB_1">ARBA NAUTA d.o.o. za trgovinu, turizam i ribarstvo, OIB 59037525995, Vlatka Mačeka 3, 23000 Zadar</derivirana_varijabla>
  </DomainObject.Predmet.ProtustrankaWithAdressOIB>
  <DomainObject.Predmet.ProtustrankaNazivFormated>
    <izvorni_sadrzaj>ARBA NAUTA d.o.o. za trgovinu, turizam i ribarstvo</izvorni_sadrzaj>
    <derivirana_varijabla naziv="DomainObject.Predmet.ProtustrankaNazivFormated_1">ARBA NAUTA d.o.o. za trgovinu, turizam i ribarstvo</derivirana_varijabla>
  </DomainObject.Predmet.ProtustrankaNazivFormated>
  <DomainObject.Predmet.ProtustrankaNazivFormatedOIB>
    <izvorni_sadrzaj>ARBA NAUTA d.o.o. za trgovinu, turizam i ribarstvo, OIB 59037525995</izvorni_sadrzaj>
    <derivirana_varijabla naziv="DomainObject.Predmet.ProtustrankaNazivFormatedOIB_1">ARBA NAUTA d.o.o. za trgovinu, turizam i ribarstvo, OIB 59037525995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ARBA NAUTA d.o.o. za trgovinu, turizam i ribarstvo</item>
    </izvorni_sadrzaj>
    <derivirana_varijabla naziv="DomainObject.Predmet.ProtuStrankaListFormated_1">
      <item>ARBA NAUTA d.o.o. za trgovinu, turizam i ribarstvo</item>
    </derivirana_varijabla>
  </DomainObject.Predmet.ProtuStrankaListFormated>
  <DomainObject.Predmet.ProtuStrankaListFormatedOIB>
    <izvorni_sadrzaj>
      <item>ARBA NAUTA d.o.o. za trgovinu, turizam i ribarstvo, OIB 59037525995</item>
    </izvorni_sadrzaj>
    <derivirana_varijabla naziv="DomainObject.Predmet.ProtuStrankaListFormatedOIB_1">
      <item>ARBA NAUTA d.o.o. za trgovinu, turizam i ribarstvo, OIB 59037525995</item>
    </derivirana_varijabla>
  </DomainObject.Predmet.ProtuStrankaListFormatedOIB>
  <DomainObject.Predmet.ProtuStrankaListFormatedWithAdress>
    <izvorni_sadrzaj>
      <item>ARBA NAUTA d.o.o. za trgovinu, turizam i ribarstvo, Vlatka Mačeka 3, 23000 Zadar</item>
    </izvorni_sadrzaj>
    <derivirana_varijabla naziv="DomainObject.Predmet.ProtuStrankaListFormatedWithAdress_1">
      <item>ARBA NAUTA d.o.o. za trgovinu, turizam i ribarstvo, Vlatka Mačeka 3, 23000 Zadar</item>
    </derivirana_varijabla>
  </DomainObject.Predmet.ProtuStrankaListFormatedWithAdress>
  <DomainObject.Predmet.ProtuStrankaListFormatedWithAdressOIB>
    <izvorni_sadrzaj>
      <item>ARBA NAUTA d.o.o. za trgovinu, turizam i ribarstvo, OIB 59037525995, Vlatka Mačeka 3, 23000 Zadar</item>
    </izvorni_sadrzaj>
    <derivirana_varijabla naziv="DomainObject.Predmet.ProtuStrankaListFormatedWithAdressOIB_1">
      <item>ARBA NAUTA d.o.o. za trgovinu, turizam i ribarstvo, OIB 59037525995, Vlatka Mačeka 3, 23000 Zadar</item>
    </derivirana_varijabla>
  </DomainObject.Predmet.ProtuStrankaListFormatedWithAdressOIB>
  <DomainObject.Predmet.ProtuStrankaListNazivFormated>
    <izvorni_sadrzaj>
      <item>ARBA NAUTA d.o.o. za trgovinu, turizam i ribarstvo</item>
    </izvorni_sadrzaj>
    <derivirana_varijabla naziv="DomainObject.Predmet.ProtuStrankaListNazivFormated_1">
      <item>ARBA NAUTA d.o.o. za trgovinu, turizam i ribarstvo</item>
    </derivirana_varijabla>
  </DomainObject.Predmet.ProtuStrankaListNazivFormated>
  <DomainObject.Predmet.ProtuStrankaListNazivFormatedOIB>
    <izvorni_sadrzaj>
      <item>ARBA NAUTA d.o.o. za trgovinu, turizam i ribarstvo, OIB 59037525995</item>
    </izvorni_sadrzaj>
    <derivirana_varijabla naziv="DomainObject.Predmet.ProtuStrankaListNazivFormatedOIB_1">
      <item>ARBA NAUTA d.o.o. za trgovinu, turizam i ribarstvo, OIB 59037525995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ARBA NAUTA d.o.o. za trgovinu, turizam i ribarstvo</izvorni_sadrzaj>
    <derivirana_varijabla naziv="DomainObject.Predmet.ProtustrankaIDrugi_1">ARBA NAUTA d.o.o. za trgovinu, turizam i ribarstvo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ARBA NAUTA d.o.o. za trgovinu, turizam i ribarstvo, OIB 59037525995, Vlatka Mačeka 3, 23000 Zadar</izvorni_sadrzaj>
    <derivirana_varijabla naziv="DomainObject.Predmet.ProtustrankaIDrugiAdressOIB_1">ARBA NAUTA d.o.o. za trgovinu, turizam i ribarstvo, OIB 59037525995, Vlatka Mačeka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ARBA NAUTA d.o.o. za trgovinu, turizam i ribarstvo</item>
    </izvorni_sadrzaj>
    <derivirana_varijabla naziv="DomainObject.Predmet.SudioniciListNaziv_1">
      <item>FINA</item>
      <item>ARBA NAUTA d.o.o. za trgovinu, turizam i ribarstvo</item>
    </derivirana_varijabla>
  </DomainObject.Predmet.SudioniciListNaziv>
  <DomainObject.Predmet.SudioniciListAdressOIB>
    <izvorni_sadrzaj>
      <item>FINA, OIB 85821130368, Ivana Danila 4,23000 Zadar</item>
      <item>ARBA NAUTA d.o.o. za trgovinu, turizam i ribarstvo, OIB 59037525995, Vlatka Mačeka 3,23000 Zadar</item>
    </izvorni_sadrzaj>
    <derivirana_varijabla naziv="DomainObject.Predmet.SudioniciListAdressOIB_1">
      <item>FINA, OIB 85821130368, Ivana Danila 4,23000 Zadar</item>
      <item>ARBA NAUTA d.o.o. za trgovinu, turizam i ribarstvo, OIB 59037525995, Vlatka Mačeka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59037525995</item>
    </izvorni_sadrzaj>
    <derivirana_varijabla naziv="DomainObject.Predmet.SudioniciListNazivOIB_1">
      <item>, OIB 85821130368</item>
      <item>, OIB 59037525995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St-319/2018-4</izvorni_sadrzaj>
    <derivirana_varijabla naziv="DomainObject.PredzadnjaOdlukaIzPredmeta.Oznaka_1">St-319/2018-4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548</properties:Words>
  <properties:Characters>2930</properties:Characters>
  <properties:Lines>78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2018-11-30T09:23:00Z</dcterms:created>
  <dc:creator>Anamarija Kovačić Milković</dc:creator>
  <cp:lastModifiedBy>Anita Ivandić</cp:lastModifiedBy>
  <cp:lastPrinted>2018-11-30T11:41:00Z</cp:lastPrinted>
  <dcterms:modified xmlns:xsi="http://www.w3.org/2001/XMLSchema-instance" xsi:type="dcterms:W3CDTF">2018-11-30T11:42:00Z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(6-St-319-18-otvaranje i zaključenje-ZADAR.docx)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