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f5ae" w14:paraId="2e3f5ae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6F6332">
        <w:t>2637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</w:t>
      </w:r>
      <w:r w:rsidR="0053027B">
        <w:t xml:space="preserve">Financijske agencije Regionalni centar Zagreb Podružnica </w:t>
      </w:r>
      <w:r w:rsidR="00243763">
        <w:t>Zagreb</w:t>
      </w:r>
      <w:r w:rsidR="0053027B">
        <w:t xml:space="preserve">, </w:t>
      </w:r>
      <w:r w:rsidR="00243763">
        <w:t>Trg svibanjskih žrtava 1995. 1,</w:t>
      </w:r>
      <w:r w:rsidR="00E71520">
        <w:t xml:space="preserve"> </w:t>
      </w:r>
      <w:r>
        <w:t xml:space="preserve">za pokretanje skraćenog stečajnog postupka  nad dužnikom </w:t>
      </w:r>
      <w:r w:rsidR="006F6332" w:rsidRPr="006F6332">
        <w:t>AEROSPORT j</w:t>
      </w:r>
      <w:r w:rsidR="006F6332">
        <w:t>.d.o.o.</w:t>
      </w:r>
      <w:r w:rsidR="006F6332" w:rsidRPr="006F6332">
        <w:t xml:space="preserve"> za usluge i trgovinu</w:t>
      </w:r>
      <w:r w:rsidR="00F908B0">
        <w:t xml:space="preserve">,  </w:t>
      </w:r>
      <w:r w:rsidR="006F6332">
        <w:t xml:space="preserve">Zabok, Marije Jurić Zagorke 5c, </w:t>
      </w:r>
      <w:r w:rsidR="00724353">
        <w:t>M</w:t>
      </w:r>
      <w:r w:rsidR="00724353" w:rsidRPr="00724353">
        <w:t xml:space="preserve">BS: </w:t>
      </w:r>
      <w:r w:rsidR="006F6332" w:rsidRPr="006F6332">
        <w:t>080868007</w:t>
      </w:r>
      <w:r w:rsidR="00724353" w:rsidRPr="00724353">
        <w:t xml:space="preserve">, OIB: </w:t>
      </w:r>
      <w:r w:rsidR="006F6332" w:rsidRPr="006F6332">
        <w:t>65417768363</w:t>
      </w:r>
      <w:r w:rsidR="007B2E04">
        <w:t xml:space="preserve">, </w:t>
      </w:r>
      <w:r>
        <w:t xml:space="preserve">temeljem članka 430. Stečajnog zakona ( </w:t>
      </w:r>
      <w:r w:rsidR="00D45ABA">
        <w:t xml:space="preserve">„Narodne novine“ 71/15), dana </w:t>
      </w:r>
      <w:r w:rsidR="006F6332">
        <w:t>19</w:t>
      </w:r>
      <w:r w:rsidR="00D45ABA">
        <w:t xml:space="preserve">. </w:t>
      </w:r>
      <w:r w:rsidR="002C0980">
        <w:t>listopada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6F6332" w:rsidRPr="006F6332">
        <w:t>AEROSPORT j</w:t>
      </w:r>
      <w:r w:rsidR="006F6332">
        <w:t>.d.o.o.</w:t>
      </w:r>
      <w:r w:rsidR="006F6332" w:rsidRPr="006F6332">
        <w:t xml:space="preserve"> za usluge i trgovinu</w:t>
      </w:r>
      <w:r w:rsidR="006F6332">
        <w:t>,  Zabok, Marije Jurić Zagorke 5c, M</w:t>
      </w:r>
      <w:r w:rsidR="006F6332" w:rsidRPr="00724353">
        <w:t xml:space="preserve">BS: </w:t>
      </w:r>
      <w:r w:rsidR="006F6332" w:rsidRPr="006F6332">
        <w:t>080868007</w:t>
      </w:r>
      <w:r w:rsidR="006F6332" w:rsidRPr="00724353">
        <w:t xml:space="preserve">, OIB: </w:t>
      </w:r>
      <w:r w:rsidR="006F6332" w:rsidRPr="006F6332">
        <w:t>65417768363</w:t>
      </w:r>
      <w:r w:rsidR="00BC44A4">
        <w:t xml:space="preserve">, </w:t>
      </w:r>
      <w:r>
        <w:t xml:space="preserve">iznosi </w:t>
      </w:r>
      <w:r w:rsidR="006F6332">
        <w:t>7.703,19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F908B0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6F6332">
        <w:t xml:space="preserve">Dražen </w:t>
      </w:r>
      <w:proofErr w:type="spellStart"/>
      <w:r w:rsidR="006F6332">
        <w:t>Šenjug</w:t>
      </w:r>
      <w:proofErr w:type="spellEnd"/>
      <w:r w:rsidR="006F6332">
        <w:t xml:space="preserve">, Zabok, Marije Jurić Zagorke, </w:t>
      </w:r>
      <w:r w:rsidR="00771880">
        <w:t>OIB</w:t>
      </w:r>
      <w:r w:rsidR="002C0980">
        <w:t xml:space="preserve">: </w:t>
      </w:r>
      <w:r w:rsidR="006F6332">
        <w:t>93099229858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6F6332">
        <w:t>2637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6F6332">
        <w:t>19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FE2" w:rsidR="00056FE2">
      <w:r>
        <w:separator/>
      </w:r>
    </w:p>
  </w:endnote>
  <w:endnote w:id="0" w:type="continuationSeparator">
    <w:p w:rsidRDefault="00056FE2" w:rsidR="000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FE2" w:rsidR="00056FE2">
      <w:r>
        <w:separator/>
      </w:r>
    </w:p>
  </w:footnote>
  <w:footnote w:id="0" w:type="continuationSeparator">
    <w:p w:rsidRDefault="00056FE2" w:rsidR="000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6FE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FE2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056FE2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56FE2"/>
    <w:rsid w:val="000E2B50"/>
    <w:rsid w:val="00125A04"/>
    <w:rsid w:val="001537E3"/>
    <w:rsid w:val="001633C6"/>
    <w:rsid w:val="001E2A5E"/>
    <w:rsid w:val="00243763"/>
    <w:rsid w:val="00277B0A"/>
    <w:rsid w:val="002C0980"/>
    <w:rsid w:val="002E4280"/>
    <w:rsid w:val="002F0827"/>
    <w:rsid w:val="00320F04"/>
    <w:rsid w:val="00352912"/>
    <w:rsid w:val="00361496"/>
    <w:rsid w:val="003819F6"/>
    <w:rsid w:val="0038694B"/>
    <w:rsid w:val="00456F2E"/>
    <w:rsid w:val="004A4483"/>
    <w:rsid w:val="004A7E9D"/>
    <w:rsid w:val="004B20F5"/>
    <w:rsid w:val="004E0040"/>
    <w:rsid w:val="004F4A2F"/>
    <w:rsid w:val="0053027B"/>
    <w:rsid w:val="00562EF0"/>
    <w:rsid w:val="005807FE"/>
    <w:rsid w:val="005C0F95"/>
    <w:rsid w:val="005E2EDF"/>
    <w:rsid w:val="0061797B"/>
    <w:rsid w:val="00640544"/>
    <w:rsid w:val="00664A3D"/>
    <w:rsid w:val="006E7E78"/>
    <w:rsid w:val="006F6332"/>
    <w:rsid w:val="007121C9"/>
    <w:rsid w:val="00724353"/>
    <w:rsid w:val="00740467"/>
    <w:rsid w:val="00763E88"/>
    <w:rsid w:val="00771880"/>
    <w:rsid w:val="007803BC"/>
    <w:rsid w:val="007A4704"/>
    <w:rsid w:val="007B2E04"/>
    <w:rsid w:val="007F05AD"/>
    <w:rsid w:val="008038E2"/>
    <w:rsid w:val="00817DE4"/>
    <w:rsid w:val="00846A0D"/>
    <w:rsid w:val="008806C7"/>
    <w:rsid w:val="00933FA5"/>
    <w:rsid w:val="00935CE2"/>
    <w:rsid w:val="009610A7"/>
    <w:rsid w:val="00A1696D"/>
    <w:rsid w:val="00A22FCB"/>
    <w:rsid w:val="00A40221"/>
    <w:rsid w:val="00A55872"/>
    <w:rsid w:val="00A6538B"/>
    <w:rsid w:val="00A70D3D"/>
    <w:rsid w:val="00B73063"/>
    <w:rsid w:val="00BC44A4"/>
    <w:rsid w:val="00CE2C0A"/>
    <w:rsid w:val="00D3502B"/>
    <w:rsid w:val="00D45ABA"/>
    <w:rsid w:val="00D74DD4"/>
    <w:rsid w:val="00D86DA7"/>
    <w:rsid w:val="00DA5371"/>
    <w:rsid w:val="00DB775B"/>
    <w:rsid w:val="00E07C22"/>
    <w:rsid w:val="00E23FC5"/>
    <w:rsid w:val="00E71520"/>
    <w:rsid w:val="00E96274"/>
    <w:rsid w:val="00EB0A61"/>
    <w:rsid w:val="00EB3602"/>
    <w:rsid w:val="00EE3DD9"/>
    <w:rsid w:val="00EF565E"/>
    <w:rsid w:val="00F908B0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4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1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4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14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1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4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St-2637/2016</izvorni_sadrzaj>
    <derivirana_varijabla naziv="DomainObject.Predmet.OznakaBroj_1">St-2637/2016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AEROSPORT jednostavno društvo s ograničenom odgovornošću za usluge i trgovinu</izvorni_sadrzaj>
    <derivirana_varijabla naziv="DomainObject.Predmet.ProtustrankaFormated_1">  AEROSPORT jednostavno društvo s ograničenom odgovornošću za usluge i trgovinu</derivirana_varijabla>
  </DomainObject.Predmet.ProtustrankaFormated>
  <DomainObject.Predmet.ProtustrankaFormatedOIB>
    <izvorni_sadrzaj>  AEROSPORT jednostavno društvo s ograničenom odgovornošću za usluge i trgovinu, OIB 65417768363</izvorni_sadrzaj>
    <derivirana_varijabla naziv="DomainObject.Predmet.ProtustrankaFormatedOIB_1">  AEROSPORT jednostavno društvo s ograničenom odgovornošću za usluge i trgovinu, OIB 65417768363</derivirana_varijabla>
  </DomainObject.Predmet.ProtustrankaFormatedOIB>
  <DomainObject.Predmet.ProtustrankaFormatedWithAdress>
    <izvorni_sadrzaj> AEROSPORT jednostavno društvo s ograničenom odgovornošću za usluge i trgovinu, Marije Jurić Zagorke 5 C, 49210 Zabok</izvorni_sadrzaj>
    <derivirana_varijabla naziv="DomainObject.Predmet.ProtustrankaFormatedWithAdress_1"> AEROSPORT jednostavno društvo s ograničenom odgovornošću za usluge i trgovinu, Marije Jurić Zagorke 5 C, 49210 Zabok</derivirana_varijabla>
  </DomainObject.Predmet.ProtustrankaFormatedWithAdress>
  <DomainObject.Predmet.ProtustrankaFormatedWithAdressOIB>
    <izvorni_sadrzaj> AEROSPORT jednostavno društvo s ograničenom odgovornošću za usluge i trgovinu, OIB 65417768363, Marije Jurić Zagorke 5 C, 49210 Zabok</izvorni_sadrzaj>
    <derivirana_varijabla naziv="DomainObject.Predmet.ProtustrankaFormatedWithAdressOIB_1"> AEROSPORT jednostavno društvo s ograničenom odgovornošću za usluge i trgovinu, OIB 65417768363, Marije Jurić Zagorke 5 C, 49210 Zabok</derivirana_varijabla>
  </DomainObject.Predmet.ProtustrankaFormatedWithAdressOIB>
  <DomainObject.Predmet.ProtustrankaWithAdress>
    <izvorni_sadrzaj>AEROSPORT jednostavno društvo s ograničenom odgovornošću za usluge i trgovinu Marije Jurić Zagorke 5 C, 49210 Zabok</izvorni_sadrzaj>
    <derivirana_varijabla naziv="DomainObject.Predmet.ProtustrankaWithAdress_1">AEROSPORT jednostavno društvo s ograničenom odgovornošću za usluge i trgovinu Marije Jurić Zagorke 5 C, 49210 Zabok</derivirana_varijabla>
  </DomainObject.Predmet.ProtustrankaWithAdress>
  <DomainObject.Predmet.ProtustrankaWithAdressOIB>
    <izvorni_sadrzaj>AEROSPORT jednostavno društvo s ograničenom odgovornošću za usluge i trgovinu, OIB 65417768363, Marije Jurić Zagorke 5 C, 49210 Zabok</izvorni_sadrzaj>
    <derivirana_varijabla naziv="DomainObject.Predmet.ProtustrankaWithAdressOIB_1">AEROSPORT jednostavno društvo s ograničenom odgovornošću za usluge i trgovinu, OIB 65417768363, Marije Jurić Zagorke 5 C, 49210 Zabok</derivirana_varijabla>
  </DomainObject.Predmet.ProtustrankaWithAdressOIB>
  <DomainObject.Predmet.ProtustrankaNazivFormated>
    <izvorni_sadrzaj>AEROSPORT jednostavno društvo s ograničenom odgovornošću za usluge i trgovinu</izvorni_sadrzaj>
    <derivirana_varijabla naziv="DomainObject.Predmet.ProtustrankaNazivFormated_1">AEROSPORT jednostavno društvo s ograničenom odgovornošću za usluge i trgovinu</derivirana_varijabla>
  </DomainObject.Predmet.ProtustrankaNazivFormated>
  <DomainObject.Predmet.ProtustrankaNazivFormatedOIB>
    <izvorni_sadrzaj>AEROSPORT jednostavno društvo s ograničenom odgovornošću za usluge i trgovinu, OIB 65417768363</izvorni_sadrzaj>
    <derivirana_varijabla naziv="DomainObject.Predmet.ProtustrankaNazivFormatedOIB_1">AEROSPORT jednostavno društvo s ograničenom odgovornošću za usluge i trgovinu, OIB 65417768363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AEROSPORT jednostavno društvo s ograničenom odgovornošću za usluge i trgovinu</item>
    </izvorni_sadrzaj>
    <derivirana_varijabla naziv="DomainObject.Predmet.ProtuStrankaListFormated_1">
      <item>AEROSPORT jednostavno društvo s ograničenom odgovornošću za usluge i trgovinu</item>
    </derivirana_varijabla>
  </DomainObject.Predmet.ProtuStrankaListFormated>
  <DomainObject.Predmet.ProtuStrankaListFormatedOIB>
    <izvorni_sadrzaj>
      <item>AEROSPORT jednostavno društvo s ograničenom odgovornošću za usluge i trgovinu, OIB 65417768363</item>
    </izvorni_sadrzaj>
    <derivirana_varijabla naziv="DomainObject.Predmet.ProtuStrankaListFormatedOIB_1">
      <item>AEROSPORT jednostavno društvo s ograničenom odgovornošću za usluge i trgovinu, OIB 65417768363</item>
    </derivirana_varijabla>
  </DomainObject.Predmet.ProtuStrankaListFormatedOIB>
  <DomainObject.Predmet.ProtuStrankaListFormatedWithAdress>
    <izvorni_sadrzaj>
      <item>AEROSPORT jednostavno društvo s ograničenom odgovornošću za usluge i trgovinu, Marije Jurić Zagorke 5 C, 49210 Zabok</item>
    </izvorni_sadrzaj>
    <derivirana_varijabla naziv="DomainObject.Predmet.ProtuStrankaListFormatedWithAdress_1">
      <item>AEROSPORT jednostavno društvo s ograničenom odgovornošću za usluge i trgovinu, Marije Jurić Zagorke 5 C, 49210 Zabok</item>
    </derivirana_varijabla>
  </DomainObject.Predmet.ProtuStrankaListFormatedWithAdress>
  <DomainObject.Predmet.ProtuStrankaListFormatedWithAdressOIB>
    <izvorni_sadrzaj>
      <item>AEROSPORT jednostavno društvo s ograničenom odgovornošću za usluge i trgovinu, OIB 65417768363, Marije Jurić Zagorke 5 C, 49210 Zabok</item>
    </izvorni_sadrzaj>
    <derivirana_varijabla naziv="DomainObject.Predmet.ProtuStrankaListFormatedWithAdressOIB_1">
      <item>AEROSPORT jednostavno društvo s ograničenom odgovornošću za usluge i trgovinu, OIB 65417768363, Marije Jurić Zagorke 5 C, 49210 Zabok</item>
    </derivirana_varijabla>
  </DomainObject.Predmet.ProtuStrankaListFormatedWithAdressOIB>
  <DomainObject.Predmet.ProtuStrankaListNazivFormated>
    <izvorni_sadrzaj>
      <item>AEROSPORT jednostavno društvo s ograničenom odgovornošću za usluge i trgovinu</item>
    </izvorni_sadrzaj>
    <derivirana_varijabla naziv="DomainObject.Predmet.ProtuStrankaListNazivFormated_1">
      <item>AEROSPORT jednostavno društvo s ograničenom odgovornošću za usluge i trgovinu</item>
    </derivirana_varijabla>
  </DomainObject.Predmet.ProtuStrankaListNazivFormated>
  <DomainObject.Predmet.ProtuStrankaListNazivFormatedOIB>
    <izvorni_sadrzaj>
      <item>AEROSPORT jednostavno društvo s ograničenom odgovornošću za usluge i trgovinu, OIB 65417768363</item>
    </izvorni_sadrzaj>
    <derivirana_varijabla naziv="DomainObject.Predmet.ProtuStrankaListNazivFormatedOIB_1">
      <item>AEROSPORT jednostavno društvo s ograničenom odgovornošću za usluge i trgovinu, OIB 65417768363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AEROSPORT jednostavno društvo s ograničenom odgovornošću za usluge i trgovinu</izvorni_sadrzaj>
    <derivirana_varijabla naziv="DomainObject.Predmet.ProtustrankaIDrugi_1">AEROSPORT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AEROSPORT jednostavno društvo s ograničenom odgovornošću za usluge i trgovinu, OIB 65417768363, Marije Jurić Zagorke 5 C, 49210 Zabok</izvorni_sadrzaj>
    <derivirana_varijabla naziv="DomainObject.Predmet.ProtustrankaIDrugiAdressOIB_1">AEROSPORT jednostavno društvo s ograničenom odgovornošću za usluge i trgovinu, OIB 65417768363, Marije Jurić Zagorke 5 C,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AEROSPORT jednostavno društvo s ograničenom odgovornošću za usluge i trgovinu</item>
      <item>FINA Regionalni centar Zagreb</item>
    </izvorni_sadrzaj>
    <derivirana_varijabla naziv="DomainObject.Predmet.SudioniciListNaziv_1">
      <item>AEROSPORT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AEROSPORT jednostavno društvo s ograničenom odgovornošću za usluge i trgovinu, OIB 65417768363, Marije Jurić Zagorke 5 C,49210 Zabok</item>
      <item>FINA Regionalni centar Zagreb, OIB 85821130368, Trg svibanjskih žrtava 1995. br. 1,10000 Zagreb</item>
    </izvorni_sadrzaj>
    <derivirana_varijabla naziv="DomainObject.Predmet.SudioniciListAdressOIB_1">
      <item>AEROSPORT jednostavno društvo s ograničenom odgovornošću za usluge i trgovinu, OIB 65417768363, Marije Jurić Zagorke 5 C,49210 Zabok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65417768363</item>
      <item>, OIB 85821130368</item>
    </izvorni_sadrzaj>
    <derivirana_varijabla naziv="DomainObject.Predmet.SudioniciListNazivOIB_1">
      <item>, OIB 65417768363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96AE09-8605-413A-ADA6-D621EDA8E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1967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2016-10-19T09:45:00Z</dcterms:created>
  <dc:creator>Snježana Markotić Jurić</dc:creator>
  <cp:lastModifiedBy>Snježana Markotić Jurić</cp:lastModifiedBy>
  <cp:lastPrinted>2016-10-19T09:45:00Z</cp:lastPrinted>
  <dcterms:modified xmlns:xsi="http://www.w3.org/2001/XMLSchema-instance" xsi:type="dcterms:W3CDTF">2016-10-19T09:47:00Z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