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1612" w14:paraId="b991612" w:rsidRDefault="00B04D95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</w:p>
    <w:p w:rsidRDefault="008B756C" w:rsidP="00B04D95" w:rsidR="00B04D95">
      <w:pPr>
        <w:pStyle w:val="Naslov2"/>
        <w:jc w:val="left"/>
        <w:rPr>
          <w:b w:val="false"/>
          <w:bCs/>
          <w:sz w:val="24"/>
          <w:szCs w:val="24"/>
        </w:rPr>
      </w:pPr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5pt;visibility:visible;mso-wrap-style:square" type="#_x0000_t75">
            <v:imagedata r:id="rId9" o:title=""/>
          </v:shape>
        </w:pict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DF661C" w:rsidP="00B04D95" w:rsidR="00DF661C">
      <w:pPr>
        <w:jc w:val="right"/>
        <w:rPr>
          <w:sz w:val="24"/>
          <w:szCs w:val="24"/>
        </w:rPr>
      </w:pPr>
    </w:p>
    <w:p w:rsidRDefault="00DD0A87" w:rsidP="00B04D95" w:rsidR="00DD0A87">
      <w:pPr>
        <w:jc w:val="right"/>
        <w:rPr>
          <w:sz w:val="24"/>
          <w:szCs w:val="24"/>
        </w:rPr>
      </w:pPr>
    </w:p>
    <w:p w:rsidRDefault="00B04D95" w:rsidP="00B04D95" w:rsidR="00B04D95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BF7C17">
        <w:rPr>
          <w:sz w:val="24"/>
          <w:szCs w:val="24"/>
        </w:rPr>
        <w:t>320</w:t>
      </w:r>
      <w:r w:rsidR="00B81792">
        <w:rPr>
          <w:sz w:val="24"/>
          <w:szCs w:val="24"/>
        </w:rPr>
        <w:t>/1</w:t>
      </w:r>
      <w:r w:rsidR="00513BE4">
        <w:rPr>
          <w:sz w:val="24"/>
          <w:szCs w:val="24"/>
        </w:rPr>
        <w:t>5</w:t>
      </w:r>
    </w:p>
    <w:p w:rsidRDefault="00DD0A87" w:rsidP="00B04D95" w:rsidR="00DD0A87">
      <w:pPr>
        <w:jc w:val="right"/>
        <w:rPr>
          <w:sz w:val="24"/>
          <w:szCs w:val="24"/>
        </w:rPr>
      </w:pPr>
    </w:p>
    <w:p w:rsidRDefault="00217920" w:rsidP="00217920" w:rsidR="004D5853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6586E" w:rsidP="00B04D95" w:rsidR="0046586E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6586E" w:rsidP="0046586E" w:rsidR="0046586E">
      <w:pPr>
        <w:jc w:val="center"/>
        <w:rPr>
          <w:b/>
          <w:sz w:val="24"/>
          <w:szCs w:val="24"/>
        </w:rPr>
      </w:pPr>
    </w:p>
    <w:p w:rsidRDefault="00DF661C" w:rsidP="0046586E" w:rsidR="00DF661C">
      <w:pPr>
        <w:jc w:val="center"/>
        <w:rPr>
          <w:b/>
          <w:sz w:val="24"/>
          <w:szCs w:val="24"/>
        </w:rPr>
      </w:pPr>
    </w:p>
    <w:p w:rsidRDefault="00BF7C17" w:rsidP="00B04D95" w:rsidR="00B04D95" w:rsidRPr="00BF7C17">
      <w:pPr>
        <w:ind w:firstLine="720"/>
        <w:jc w:val="both"/>
        <w:rPr>
          <w:sz w:val="24"/>
          <w:szCs w:val="24"/>
        </w:rPr>
      </w:pPr>
      <w:r w:rsidRPr="00BF7C17">
        <w:rPr>
          <w:sz w:val="24"/>
          <w:szCs w:val="24"/>
        </w:rPr>
        <w:t xml:space="preserve">TRGOVAČKI SUD U ZAGREBU po sucu Anti Galiću, kao stečajnom sucu, u stečajnom postupku nad dužnikom TOZ Penkala projekt d.o.o. Zagreb, Poljačka 56, OIB: 21791355632, </w:t>
      </w:r>
      <w:r w:rsidR="00B81792" w:rsidRPr="00BF7C17">
        <w:rPr>
          <w:sz w:val="24"/>
          <w:szCs w:val="24"/>
        </w:rPr>
        <w:t xml:space="preserve"> </w:t>
      </w:r>
      <w:r w:rsidR="00676BE7" w:rsidRPr="00BF7C17">
        <w:rPr>
          <w:sz w:val="24"/>
          <w:szCs w:val="24"/>
        </w:rPr>
        <w:t xml:space="preserve">postupajući po zahtjevu </w:t>
      </w:r>
      <w:r w:rsidR="00513BE4" w:rsidRPr="00BF7C17">
        <w:rPr>
          <w:sz w:val="24"/>
          <w:szCs w:val="24"/>
        </w:rPr>
        <w:t xml:space="preserve">INDUSTROGRADNJA NEKRETNINE d.o.o., Zagreb, Kennedyjev trg 2.,  </w:t>
      </w:r>
      <w:r w:rsidR="0007249E" w:rsidRPr="00BF7C17">
        <w:rPr>
          <w:sz w:val="24"/>
          <w:szCs w:val="24"/>
        </w:rPr>
        <w:t>za izuzeće stečajnog upravitelja</w:t>
      </w:r>
      <w:r w:rsidR="00676BE7" w:rsidRPr="00BF7C17">
        <w:rPr>
          <w:sz w:val="24"/>
          <w:szCs w:val="24"/>
        </w:rPr>
        <w:t xml:space="preserve">, </w:t>
      </w:r>
      <w:r w:rsidR="00B04D95" w:rsidRPr="00BF7C17">
        <w:rPr>
          <w:sz w:val="24"/>
          <w:szCs w:val="24"/>
        </w:rPr>
        <w:t xml:space="preserve">dana </w:t>
      </w:r>
      <w:r w:rsidR="00513BE4" w:rsidRPr="00BF7C17">
        <w:rPr>
          <w:sz w:val="24"/>
          <w:szCs w:val="24"/>
        </w:rPr>
        <w:t>2</w:t>
      </w:r>
      <w:r w:rsidRPr="00BF7C17">
        <w:rPr>
          <w:sz w:val="24"/>
          <w:szCs w:val="24"/>
        </w:rPr>
        <w:t>. listopada</w:t>
      </w:r>
      <w:r w:rsidR="00B81792" w:rsidRPr="00BF7C17">
        <w:rPr>
          <w:sz w:val="24"/>
          <w:szCs w:val="24"/>
        </w:rPr>
        <w:t xml:space="preserve"> </w:t>
      </w:r>
      <w:r w:rsidR="00990537" w:rsidRPr="00BF7C17">
        <w:rPr>
          <w:sz w:val="24"/>
          <w:szCs w:val="24"/>
        </w:rPr>
        <w:t>201</w:t>
      </w:r>
      <w:r w:rsidR="00513BE4" w:rsidRPr="00BF7C17">
        <w:rPr>
          <w:sz w:val="24"/>
          <w:szCs w:val="24"/>
        </w:rPr>
        <w:t>5</w:t>
      </w:r>
      <w:r w:rsidR="00990537" w:rsidRPr="00BF7C17">
        <w:rPr>
          <w:sz w:val="24"/>
          <w:szCs w:val="24"/>
        </w:rPr>
        <w:t>.</w:t>
      </w:r>
    </w:p>
    <w:p w:rsidRDefault="00990537" w:rsidP="00B04D95" w:rsidR="00990537" w:rsidRPr="00990537">
      <w:pPr>
        <w:ind w:firstLine="720"/>
        <w:jc w:val="both"/>
        <w:rPr>
          <w:sz w:val="40"/>
          <w:szCs w:val="40"/>
        </w:rPr>
      </w:pPr>
    </w:p>
    <w:p w:rsidRDefault="0046586E" w:rsidP="0046586E" w:rsidR="0046586E" w:rsidRPr="0017216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676BE7" w:rsidP="0007249E" w:rsidR="00676BE7">
      <w:pPr>
        <w:ind w:firstLine="720"/>
        <w:jc w:val="both"/>
        <w:rPr>
          <w:sz w:val="24"/>
        </w:rPr>
      </w:pPr>
      <w:r>
        <w:rPr>
          <w:sz w:val="24"/>
          <w:szCs w:val="24"/>
        </w:rPr>
        <w:t xml:space="preserve">Zahtjev za </w:t>
      </w:r>
      <w:r w:rsidR="0007249E">
        <w:rPr>
          <w:sz w:val="24"/>
          <w:szCs w:val="24"/>
        </w:rPr>
        <w:t xml:space="preserve">izuzeće </w:t>
      </w:r>
      <w:r>
        <w:rPr>
          <w:sz w:val="24"/>
          <w:szCs w:val="24"/>
        </w:rPr>
        <w:t>stečajn</w:t>
      </w:r>
      <w:r w:rsidR="00513BE4">
        <w:rPr>
          <w:sz w:val="24"/>
          <w:szCs w:val="24"/>
        </w:rPr>
        <w:t xml:space="preserve">og upravitelja stečajnog dužnika </w:t>
      </w:r>
      <w:r w:rsidR="00BF7C17">
        <w:rPr>
          <w:sz w:val="24"/>
          <w:szCs w:val="24"/>
        </w:rPr>
        <w:t>Duška Koruge</w:t>
      </w:r>
      <w:r w:rsidR="00513BE4">
        <w:rPr>
          <w:sz w:val="24"/>
          <w:szCs w:val="24"/>
        </w:rPr>
        <w:t xml:space="preserve"> iz Za</w:t>
      </w:r>
      <w:r w:rsidR="00BF7C17">
        <w:rPr>
          <w:sz w:val="24"/>
          <w:szCs w:val="24"/>
        </w:rPr>
        <w:t>greba, Ilica 129</w:t>
      </w:r>
      <w:r>
        <w:rPr>
          <w:sz w:val="24"/>
          <w:szCs w:val="24"/>
        </w:rPr>
        <w:t xml:space="preserve">, podnesen od strane </w:t>
      </w:r>
      <w:r w:rsidR="00513BE4">
        <w:rPr>
          <w:sz w:val="24"/>
          <w:szCs w:val="24"/>
        </w:rPr>
        <w:t xml:space="preserve">INDUSTROGRADNJA NEKRETNINE d.o.o., Zagreb, Kennedyjev trg 2., </w:t>
      </w:r>
      <w:r w:rsidR="00BF7C17">
        <w:rPr>
          <w:sz w:val="24"/>
        </w:rPr>
        <w:t>dana 21</w:t>
      </w:r>
      <w:r w:rsidR="00513BE4">
        <w:rPr>
          <w:sz w:val="24"/>
        </w:rPr>
        <w:t>.</w:t>
      </w:r>
      <w:r w:rsidR="00BF7C17">
        <w:rPr>
          <w:sz w:val="24"/>
        </w:rPr>
        <w:t xml:space="preserve"> </w:t>
      </w:r>
      <w:r w:rsidR="00513BE4">
        <w:rPr>
          <w:sz w:val="24"/>
        </w:rPr>
        <w:t>rujna</w:t>
      </w:r>
      <w:r>
        <w:rPr>
          <w:sz w:val="24"/>
        </w:rPr>
        <w:t xml:space="preserve"> 201</w:t>
      </w:r>
      <w:r w:rsidR="00513BE4">
        <w:rPr>
          <w:sz w:val="24"/>
        </w:rPr>
        <w:t>5</w:t>
      </w:r>
      <w:r>
        <w:rPr>
          <w:sz w:val="24"/>
        </w:rPr>
        <w:t>. odbacuje se kao nedopušten.</w:t>
      </w:r>
    </w:p>
    <w:p w:rsidRDefault="0046586E" w:rsidP="00952066" w:rsidR="0046586E">
      <w:pPr>
        <w:ind w:left="720"/>
        <w:jc w:val="both"/>
        <w:rPr>
          <w:sz w:val="24"/>
          <w:szCs w:val="24"/>
        </w:rPr>
      </w:pPr>
      <w:r w:rsidRPr="00AD0412">
        <w:rPr>
          <w:sz w:val="24"/>
          <w:szCs w:val="24"/>
        </w:rPr>
        <w:t xml:space="preserve"> </w:t>
      </w: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6586E" w:rsidP="0046586E" w:rsidR="0046586E">
      <w:pPr>
        <w:jc w:val="both"/>
        <w:rPr>
          <w:sz w:val="24"/>
          <w:szCs w:val="24"/>
        </w:rPr>
      </w:pPr>
    </w:p>
    <w:p w:rsidRDefault="00676BE7" w:rsidP="0007249E" w:rsidR="000724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07249E">
        <w:rPr>
          <w:sz w:val="24"/>
          <w:szCs w:val="24"/>
        </w:rPr>
        <w:t xml:space="preserve">odneskom od </w:t>
      </w:r>
      <w:r w:rsidR="00BF7C17">
        <w:rPr>
          <w:sz w:val="24"/>
        </w:rPr>
        <w:t xml:space="preserve"> 21</w:t>
      </w:r>
      <w:r w:rsidR="00513BE4">
        <w:rPr>
          <w:sz w:val="24"/>
        </w:rPr>
        <w:t>.</w:t>
      </w:r>
      <w:r w:rsidR="00BF7C17">
        <w:rPr>
          <w:sz w:val="24"/>
        </w:rPr>
        <w:t xml:space="preserve"> </w:t>
      </w:r>
      <w:r w:rsidR="00513BE4">
        <w:rPr>
          <w:sz w:val="24"/>
        </w:rPr>
        <w:t>rujna</w:t>
      </w:r>
      <w:r w:rsidR="0007249E">
        <w:rPr>
          <w:sz w:val="24"/>
        </w:rPr>
        <w:t xml:space="preserve"> 201</w:t>
      </w:r>
      <w:r w:rsidR="00513BE4">
        <w:rPr>
          <w:sz w:val="24"/>
        </w:rPr>
        <w:t>5</w:t>
      </w:r>
      <w:r w:rsidR="0007249E">
        <w:rPr>
          <w:sz w:val="24"/>
        </w:rPr>
        <w:t>.</w:t>
      </w:r>
      <w:r w:rsidR="0007249E">
        <w:rPr>
          <w:sz w:val="24"/>
          <w:szCs w:val="24"/>
        </w:rPr>
        <w:t xml:space="preserve"> </w:t>
      </w:r>
      <w:r w:rsidR="00513BE4">
        <w:rPr>
          <w:sz w:val="24"/>
          <w:szCs w:val="24"/>
        </w:rPr>
        <w:t>INDUSTROGRADNJA NEKRETNINE d.o.o., Zagreb, Kennedyjev trg 2.</w:t>
      </w:r>
      <w:r w:rsidR="0007249E">
        <w:rPr>
          <w:sz w:val="24"/>
          <w:szCs w:val="24"/>
        </w:rPr>
        <w:t xml:space="preserve"> podni</w:t>
      </w:r>
      <w:r w:rsidR="00513BE4">
        <w:rPr>
          <w:sz w:val="24"/>
          <w:szCs w:val="24"/>
        </w:rPr>
        <w:t>jel</w:t>
      </w:r>
      <w:r w:rsidR="00DD0A87">
        <w:rPr>
          <w:sz w:val="24"/>
          <w:szCs w:val="24"/>
        </w:rPr>
        <w:t>e</w:t>
      </w:r>
      <w:r w:rsidR="00513BE4">
        <w:rPr>
          <w:sz w:val="24"/>
          <w:szCs w:val="24"/>
        </w:rPr>
        <w:t xml:space="preserve"> su </w:t>
      </w:r>
      <w:r w:rsidR="0007249E">
        <w:rPr>
          <w:sz w:val="24"/>
          <w:szCs w:val="24"/>
        </w:rPr>
        <w:t xml:space="preserve">ovom sudu zahtjev za </w:t>
      </w:r>
      <w:r w:rsidR="0007249E" w:rsidRPr="00513BE4">
        <w:rPr>
          <w:sz w:val="24"/>
          <w:szCs w:val="24"/>
        </w:rPr>
        <w:t>izuzeće</w:t>
      </w:r>
      <w:r w:rsidR="0007249E">
        <w:rPr>
          <w:sz w:val="24"/>
          <w:szCs w:val="24"/>
        </w:rPr>
        <w:t xml:space="preserve"> stečajn</w:t>
      </w:r>
      <w:r w:rsidR="00513BE4">
        <w:rPr>
          <w:sz w:val="24"/>
          <w:szCs w:val="24"/>
        </w:rPr>
        <w:t xml:space="preserve">og upravitelja </w:t>
      </w:r>
      <w:r w:rsidR="0007249E">
        <w:rPr>
          <w:sz w:val="24"/>
          <w:szCs w:val="24"/>
        </w:rPr>
        <w:t xml:space="preserve">stečajnog dužnika </w:t>
      </w:r>
      <w:r w:rsidR="00BF7C17">
        <w:rPr>
          <w:sz w:val="24"/>
          <w:szCs w:val="24"/>
        </w:rPr>
        <w:t>Duška Koruge iz Zagreba, Ilica 129</w:t>
      </w:r>
      <w:r w:rsidR="00020428">
        <w:rPr>
          <w:sz w:val="24"/>
          <w:szCs w:val="24"/>
        </w:rPr>
        <w:t>.</w:t>
      </w:r>
    </w:p>
    <w:p w:rsidRDefault="0007249E" w:rsidP="00676BE7" w:rsidR="0007249E">
      <w:pPr>
        <w:ind w:firstLine="720"/>
        <w:jc w:val="both"/>
        <w:rPr>
          <w:sz w:val="24"/>
          <w:szCs w:val="24"/>
        </w:rPr>
      </w:pPr>
    </w:p>
    <w:p w:rsidRDefault="00676BE7" w:rsidP="0007249E" w:rsidR="00676BE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Uvidom u spis ovog suda poslovni broj St-</w:t>
      </w:r>
      <w:r w:rsidR="00BF7C17">
        <w:rPr>
          <w:sz w:val="24"/>
          <w:szCs w:val="24"/>
        </w:rPr>
        <w:t>320</w:t>
      </w:r>
      <w:r w:rsidR="00020428">
        <w:rPr>
          <w:sz w:val="24"/>
          <w:szCs w:val="24"/>
        </w:rPr>
        <w:t>/15</w:t>
      </w:r>
      <w:r>
        <w:rPr>
          <w:sz w:val="24"/>
          <w:szCs w:val="24"/>
        </w:rPr>
        <w:t xml:space="preserve"> utvrđeno je kako </w:t>
      </w:r>
      <w:r w:rsidR="0007249E">
        <w:rPr>
          <w:sz w:val="24"/>
          <w:szCs w:val="24"/>
        </w:rPr>
        <w:t xml:space="preserve">je </w:t>
      </w:r>
      <w:r w:rsidR="00BF7C17">
        <w:rPr>
          <w:sz w:val="24"/>
          <w:szCs w:val="24"/>
        </w:rPr>
        <w:t xml:space="preserve">Duško Koruga iz Zagreba, Ilica 129 </w:t>
      </w:r>
      <w:r>
        <w:rPr>
          <w:sz w:val="24"/>
          <w:szCs w:val="24"/>
        </w:rPr>
        <w:t xml:space="preserve">za stečajnog upravitelja stečajnog dužnika </w:t>
      </w:r>
      <w:r w:rsidR="00BF7C17" w:rsidRPr="00BF7C17">
        <w:rPr>
          <w:sz w:val="24"/>
          <w:szCs w:val="24"/>
        </w:rPr>
        <w:t>TOZ Penkala projekt d.o.o. Zagreb, Poljačka 56, OIB: 21791355632</w:t>
      </w:r>
      <w:r w:rsidR="00BF7C17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imenovana rješenjem o otvaranju stečajnog postupka od </w:t>
      </w:r>
      <w:r w:rsidR="00BF7C17">
        <w:rPr>
          <w:sz w:val="24"/>
          <w:szCs w:val="24"/>
        </w:rPr>
        <w:t>26. kolovoza</w:t>
      </w:r>
      <w:r>
        <w:rPr>
          <w:sz w:val="24"/>
          <w:szCs w:val="24"/>
        </w:rPr>
        <w:t xml:space="preserve"> 201</w:t>
      </w:r>
      <w:r w:rsidR="00020428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07249E" w:rsidP="0007249E" w:rsidR="0007249E">
      <w:pPr>
        <w:ind w:firstLine="720"/>
        <w:jc w:val="both"/>
        <w:rPr>
          <w:sz w:val="24"/>
          <w:szCs w:val="24"/>
        </w:rPr>
      </w:pPr>
    </w:p>
    <w:p w:rsidRDefault="00020428" w:rsidP="00BF7C17" w:rsidR="00CD2D43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Odredbom članka 20. stavak 3. </w:t>
      </w:r>
      <w:r w:rsidR="00CD2D43">
        <w:rPr>
          <w:sz w:val="24"/>
        </w:rPr>
        <w:t>Stečajnog zakona ("Narodne novine" br. 44/96., 29/99. 129/00, 123/03, 82/06,116/10., 25/12 i 133/12 - dalje SZ), koja odredba se u ovom postupku primjenjuje temeljem odredbe članka 441. stavak 1</w:t>
      </w:r>
      <w:r w:rsidR="001B3C45">
        <w:rPr>
          <w:sz w:val="24"/>
        </w:rPr>
        <w:t>.</w:t>
      </w:r>
      <w:r w:rsidR="00CD2D43">
        <w:rPr>
          <w:sz w:val="24"/>
        </w:rPr>
        <w:t xml:space="preserve"> Stečajnog zakona (N.N. 71/15, dalje SZ 15), </w:t>
      </w:r>
      <w:r>
        <w:rPr>
          <w:sz w:val="24"/>
        </w:rPr>
        <w:t>propisani razlozi koji priječe imenovanje neke osobe za stečajnog upravitelja.</w:t>
      </w:r>
      <w:r w:rsidR="00CD2D43">
        <w:rPr>
          <w:sz w:val="24"/>
        </w:rPr>
        <w:t xml:space="preserve"> U konkretnom slučaju, prilikom imenovanja </w:t>
      </w:r>
      <w:r w:rsidR="00BF7C17">
        <w:rPr>
          <w:sz w:val="24"/>
          <w:szCs w:val="24"/>
        </w:rPr>
        <w:t>Duška Koruge iz Zagreba, Ilica 129,</w:t>
      </w:r>
      <w:r w:rsidR="00CD2D43">
        <w:rPr>
          <w:sz w:val="24"/>
          <w:szCs w:val="24"/>
        </w:rPr>
        <w:t xml:space="preserve"> za stečajnog upravitelja stečajnog dužnika sud nije našao Zakonom propisane razlog koji bi priječili imenovanje.</w:t>
      </w:r>
    </w:p>
    <w:p w:rsidRDefault="001B3C45" w:rsidP="00020428" w:rsidR="001B3C45">
      <w:pPr>
        <w:ind w:firstLine="720"/>
        <w:jc w:val="both"/>
        <w:rPr>
          <w:sz w:val="24"/>
          <w:szCs w:val="24"/>
        </w:rPr>
      </w:pPr>
    </w:p>
    <w:p w:rsidRDefault="00CD2D43" w:rsidP="00020428" w:rsidR="001B3C45">
      <w:pPr>
        <w:ind w:firstLine="720"/>
        <w:jc w:val="both"/>
        <w:rPr>
          <w:sz w:val="24"/>
        </w:rPr>
      </w:pPr>
      <w:r>
        <w:rPr>
          <w:sz w:val="24"/>
          <w:szCs w:val="24"/>
        </w:rPr>
        <w:lastRenderedPageBreak/>
        <w:t xml:space="preserve">Prema odredbi članka 91. stavak 1. SZ-a 15, </w:t>
      </w:r>
      <w:r w:rsidR="00020428" w:rsidRPr="005D6AF5">
        <w:rPr>
          <w:sz w:val="24"/>
        </w:rPr>
        <w:t>na zahtjev odbora vjerovnika ili skupštine vjerovnika</w:t>
      </w:r>
      <w:r>
        <w:rPr>
          <w:sz w:val="24"/>
        </w:rPr>
        <w:t xml:space="preserve"> sud će </w:t>
      </w:r>
      <w:r w:rsidRPr="001B3C45">
        <w:rPr>
          <w:sz w:val="24"/>
          <w:u w:val="single"/>
        </w:rPr>
        <w:t>razrješiti</w:t>
      </w:r>
      <w:r>
        <w:rPr>
          <w:sz w:val="24"/>
        </w:rPr>
        <w:t xml:space="preserve"> stečajnog upravitelja istekom godine i pol dana od dana održavanja izvještajnog ročišta ako nije unovčio imovinu koja ulazi u stečajnu masu tako da se može pristupiti završnoj diobi, a prema odredbi stavka 2. istog članka sud može po službenoj dužnosti ili na zahtjev odbora vjerovnika ili skupštine vjerovnika </w:t>
      </w:r>
      <w:r w:rsidR="00020428">
        <w:rPr>
          <w:sz w:val="24"/>
        </w:rPr>
        <w:t xml:space="preserve"> razriješiti stečajnog upravitelja i prije isteka rokova iz stavka 1. članka </w:t>
      </w:r>
      <w:r w:rsidR="001B3C45">
        <w:rPr>
          <w:sz w:val="24"/>
        </w:rPr>
        <w:t>91 SZ-a 15</w:t>
      </w:r>
      <w:r w:rsidR="00020428">
        <w:rPr>
          <w:sz w:val="24"/>
        </w:rPr>
        <w:t xml:space="preserve"> ako svoju dužnost ne obavlja uspješno ili iz drugih važnih razloga</w:t>
      </w:r>
      <w:r w:rsidR="001B3C45">
        <w:rPr>
          <w:sz w:val="24"/>
        </w:rPr>
        <w:t>, osobito ako ne postupa po nalogu suda.</w:t>
      </w:r>
      <w:r w:rsidR="001B3C45" w:rsidRPr="001B3C45">
        <w:rPr>
          <w:sz w:val="24"/>
          <w:szCs w:val="24"/>
        </w:rPr>
        <w:t xml:space="preserve"> </w:t>
      </w:r>
      <w:r w:rsidR="001B3C45">
        <w:rPr>
          <w:sz w:val="24"/>
          <w:szCs w:val="24"/>
        </w:rPr>
        <w:t xml:space="preserve"> (članak 91 SZ-a 15 </w:t>
      </w:r>
      <w:r w:rsidR="001B3C45">
        <w:rPr>
          <w:sz w:val="24"/>
        </w:rPr>
        <w:t>se u ovom postupku primjenjuje temeljem odredbe članka 441. stavak 2. SZ 15)</w:t>
      </w:r>
    </w:p>
    <w:p w:rsidRDefault="001B3C45" w:rsidP="00020428" w:rsidR="001B3C45">
      <w:pPr>
        <w:ind w:firstLine="720"/>
        <w:jc w:val="both"/>
        <w:rPr>
          <w:sz w:val="24"/>
        </w:rPr>
      </w:pPr>
    </w:p>
    <w:p w:rsidRDefault="005D6AF5" w:rsidP="00676BE7" w:rsidR="005D6AF5">
      <w:pPr>
        <w:ind w:firstLine="720"/>
        <w:jc w:val="both"/>
        <w:rPr>
          <w:sz w:val="24"/>
        </w:rPr>
      </w:pPr>
      <w:r>
        <w:rPr>
          <w:sz w:val="24"/>
        </w:rPr>
        <w:t>U stečajnom se postupku na odgovarajući način primjenjuju pravila parničnog postupka u postupku pred trgovačkim sudovima (članak 6. SZ-a). Razlozi za isključenje, odnosno izuzeće suca propisani su odredbom članka 71. Zakona o parničnom postupku.</w:t>
      </w:r>
      <w:r w:rsidR="001B3C45">
        <w:rPr>
          <w:sz w:val="24"/>
        </w:rPr>
        <w:t xml:space="preserve"> </w:t>
      </w:r>
    </w:p>
    <w:p w:rsidRDefault="005D6AF5" w:rsidP="00676BE7" w:rsidR="005D6AF5">
      <w:pPr>
        <w:ind w:firstLine="720"/>
        <w:jc w:val="both"/>
        <w:rPr>
          <w:sz w:val="24"/>
        </w:rPr>
      </w:pPr>
    </w:p>
    <w:p w:rsidRDefault="005D6AF5" w:rsidP="00676BE7" w:rsidR="00484449">
      <w:pPr>
        <w:ind w:firstLine="720"/>
        <w:jc w:val="both"/>
        <w:rPr>
          <w:sz w:val="24"/>
        </w:rPr>
      </w:pPr>
      <w:r>
        <w:rPr>
          <w:sz w:val="24"/>
        </w:rPr>
        <w:t>Odredb</w:t>
      </w:r>
      <w:r w:rsidR="00484449">
        <w:rPr>
          <w:sz w:val="24"/>
        </w:rPr>
        <w:t xml:space="preserve">e </w:t>
      </w:r>
      <w:r>
        <w:rPr>
          <w:sz w:val="24"/>
        </w:rPr>
        <w:t>SZ-a</w:t>
      </w:r>
      <w:r w:rsidR="001B3C45">
        <w:rPr>
          <w:sz w:val="24"/>
        </w:rPr>
        <w:t xml:space="preserve"> i SZ-a</w:t>
      </w:r>
      <w:r w:rsidR="00DD0A87">
        <w:rPr>
          <w:sz w:val="24"/>
        </w:rPr>
        <w:t xml:space="preserve"> </w:t>
      </w:r>
      <w:r w:rsidR="001B3C45">
        <w:rPr>
          <w:sz w:val="24"/>
        </w:rPr>
        <w:t>15</w:t>
      </w:r>
      <w:r>
        <w:rPr>
          <w:sz w:val="24"/>
        </w:rPr>
        <w:t xml:space="preserve"> </w:t>
      </w:r>
      <w:r w:rsidR="00DD0A87">
        <w:rPr>
          <w:sz w:val="24"/>
        </w:rPr>
        <w:t xml:space="preserve"> </w:t>
      </w:r>
      <w:r w:rsidR="00484449">
        <w:rPr>
          <w:sz w:val="24"/>
        </w:rPr>
        <w:t>su u odnosu na odre</w:t>
      </w:r>
      <w:r w:rsidR="00DD0A87">
        <w:rPr>
          <w:sz w:val="24"/>
        </w:rPr>
        <w:t>d</w:t>
      </w:r>
      <w:r w:rsidR="00484449">
        <w:rPr>
          <w:sz w:val="24"/>
        </w:rPr>
        <w:t xml:space="preserve">be Zakona o parničnom postupku lex specialis. </w:t>
      </w:r>
      <w:r w:rsidR="00484449" w:rsidRPr="001B3C45">
        <w:rPr>
          <w:sz w:val="24"/>
          <w:u w:val="single"/>
        </w:rPr>
        <w:t xml:space="preserve">Odredbama SZ-a </w:t>
      </w:r>
      <w:r w:rsidR="00DD0A87">
        <w:rPr>
          <w:sz w:val="24"/>
          <w:u w:val="single"/>
        </w:rPr>
        <w:t xml:space="preserve">i SZ-a 15 </w:t>
      </w:r>
      <w:r w:rsidRPr="001B3C45">
        <w:rPr>
          <w:sz w:val="24"/>
          <w:u w:val="single"/>
        </w:rPr>
        <w:t>ni</w:t>
      </w:r>
      <w:r w:rsidR="00961A96" w:rsidRPr="001B3C45">
        <w:rPr>
          <w:sz w:val="24"/>
          <w:u w:val="single"/>
        </w:rPr>
        <w:t xml:space="preserve">su propisani razlozi i postupak </w:t>
      </w:r>
      <w:r w:rsidRPr="001B3C45">
        <w:rPr>
          <w:sz w:val="24"/>
          <w:u w:val="single"/>
        </w:rPr>
        <w:t>izuzeć</w:t>
      </w:r>
      <w:r w:rsidR="00961A96" w:rsidRPr="001B3C45">
        <w:rPr>
          <w:sz w:val="24"/>
          <w:u w:val="single"/>
        </w:rPr>
        <w:t>a</w:t>
      </w:r>
      <w:r w:rsidRPr="001B3C45">
        <w:rPr>
          <w:sz w:val="24"/>
          <w:u w:val="single"/>
        </w:rPr>
        <w:t xml:space="preserve"> stečajnog upravitelja, a odredbe Zakona o parničnom postupku koje se odnose na izuzeće stečajnog suca</w:t>
      </w:r>
      <w:r w:rsidR="00DD0A87">
        <w:rPr>
          <w:sz w:val="24"/>
          <w:u w:val="single"/>
        </w:rPr>
        <w:t xml:space="preserve"> (suca pojedinca)</w:t>
      </w:r>
      <w:r w:rsidRPr="001B3C45">
        <w:rPr>
          <w:sz w:val="24"/>
          <w:u w:val="single"/>
        </w:rPr>
        <w:t xml:space="preserve">, u stečajnom se postupku ne mogu </w:t>
      </w:r>
      <w:r w:rsidR="00961A96" w:rsidRPr="001B3C45">
        <w:rPr>
          <w:sz w:val="24"/>
          <w:u w:val="single"/>
        </w:rPr>
        <w:t xml:space="preserve"> na stečajnog upravitelja primjeniti </w:t>
      </w:r>
      <w:r w:rsidRPr="001B3C45">
        <w:rPr>
          <w:sz w:val="24"/>
          <w:u w:val="single"/>
        </w:rPr>
        <w:t xml:space="preserve">niti na </w:t>
      </w:r>
      <w:r w:rsidR="00484449" w:rsidRPr="001B3C45">
        <w:rPr>
          <w:sz w:val="24"/>
          <w:u w:val="single"/>
        </w:rPr>
        <w:t>odgovarajući način.</w:t>
      </w:r>
    </w:p>
    <w:p w:rsidRDefault="00484449" w:rsidP="00676BE7" w:rsidR="00484449">
      <w:pPr>
        <w:ind w:firstLine="720"/>
        <w:jc w:val="both"/>
        <w:rPr>
          <w:sz w:val="24"/>
        </w:rPr>
      </w:pPr>
    </w:p>
    <w:p w:rsidRDefault="00961A96" w:rsidP="00BF7C17" w:rsidR="00961A96" w:rsidRPr="00BF7C17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Slijedom svega naprijed navedenog </w:t>
      </w:r>
      <w:r w:rsidR="00360AD4">
        <w:rPr>
          <w:sz w:val="24"/>
        </w:rPr>
        <w:t xml:space="preserve">kako zahtjev za izuzeće stečajnog upravitelja u stečajnom postupku nije dopušten, </w:t>
      </w:r>
      <w:r>
        <w:rPr>
          <w:sz w:val="24"/>
        </w:rPr>
        <w:t>valjalo je</w:t>
      </w:r>
      <w:r w:rsidRPr="00961A96">
        <w:rPr>
          <w:sz w:val="24"/>
          <w:szCs w:val="24"/>
        </w:rPr>
        <w:t xml:space="preserve"> </w:t>
      </w:r>
      <w:r>
        <w:rPr>
          <w:sz w:val="24"/>
          <w:szCs w:val="24"/>
        </w:rPr>
        <w:t>zahtjev za izuzeće stečajn</w:t>
      </w:r>
      <w:r w:rsidR="00DD0A87">
        <w:rPr>
          <w:sz w:val="24"/>
          <w:szCs w:val="24"/>
        </w:rPr>
        <w:t xml:space="preserve">og </w:t>
      </w:r>
      <w:r>
        <w:rPr>
          <w:sz w:val="24"/>
          <w:szCs w:val="24"/>
        </w:rPr>
        <w:t xml:space="preserve"> upravitelj</w:t>
      </w:r>
      <w:r w:rsidR="00DD0A87">
        <w:rPr>
          <w:sz w:val="24"/>
          <w:szCs w:val="24"/>
        </w:rPr>
        <w:t>a</w:t>
      </w:r>
      <w:r>
        <w:rPr>
          <w:sz w:val="24"/>
          <w:szCs w:val="24"/>
        </w:rPr>
        <w:t xml:space="preserve"> stečajnog dužnika </w:t>
      </w:r>
      <w:r w:rsidR="00BF7C17">
        <w:rPr>
          <w:sz w:val="24"/>
          <w:szCs w:val="24"/>
        </w:rPr>
        <w:t xml:space="preserve">Duška Koruge iz Zagreba, Ilica 129, </w:t>
      </w:r>
      <w:r>
        <w:rPr>
          <w:sz w:val="24"/>
          <w:szCs w:val="24"/>
        </w:rPr>
        <w:t xml:space="preserve">podnesen od strane </w:t>
      </w:r>
      <w:r w:rsidR="001B3C45">
        <w:rPr>
          <w:sz w:val="24"/>
          <w:szCs w:val="24"/>
        </w:rPr>
        <w:t xml:space="preserve">INDUSTROGRADNJA NEKRETNINE d.o.o., Zagreb, Kennedyjev trg 2., </w:t>
      </w:r>
      <w:r w:rsidR="00BF7C17">
        <w:rPr>
          <w:sz w:val="24"/>
        </w:rPr>
        <w:t>dana 21</w:t>
      </w:r>
      <w:r w:rsidR="001B3C45">
        <w:rPr>
          <w:sz w:val="24"/>
        </w:rPr>
        <w:t xml:space="preserve">.rujna 2015., </w:t>
      </w:r>
      <w:r>
        <w:rPr>
          <w:sz w:val="24"/>
        </w:rPr>
        <w:t xml:space="preserve"> odbaciti</w:t>
      </w:r>
      <w:r w:rsidR="001B3C45">
        <w:rPr>
          <w:sz w:val="24"/>
        </w:rPr>
        <w:t xml:space="preserve"> kao nedopušten</w:t>
      </w:r>
      <w:r w:rsidR="00360AD4">
        <w:rPr>
          <w:sz w:val="24"/>
        </w:rPr>
        <w:t>.</w:t>
      </w:r>
    </w:p>
    <w:p w:rsidRDefault="00676BE7" w:rsidP="00676BE7" w:rsidR="00676BE7">
      <w:pPr>
        <w:ind w:firstLine="720"/>
        <w:jc w:val="both"/>
        <w:rPr>
          <w:sz w:val="24"/>
        </w:rPr>
      </w:pPr>
    </w:p>
    <w:p w:rsidRDefault="00DD0A87" w:rsidP="00676BE7" w:rsidR="00DD0A87">
      <w:pPr>
        <w:ind w:firstLine="720"/>
        <w:jc w:val="both"/>
        <w:rPr>
          <w:sz w:val="24"/>
        </w:rPr>
      </w:pPr>
    </w:p>
    <w:p w:rsidRDefault="00DF661C" w:rsidP="0046586E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1047A4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1047A4">
        <w:rPr>
          <w:sz w:val="24"/>
          <w:szCs w:val="24"/>
        </w:rPr>
        <w:t xml:space="preserve">, </w:t>
      </w:r>
      <w:r w:rsidR="00DD0A87">
        <w:rPr>
          <w:sz w:val="24"/>
          <w:szCs w:val="24"/>
        </w:rPr>
        <w:t>2</w:t>
      </w:r>
      <w:r w:rsidR="00B944FC">
        <w:rPr>
          <w:sz w:val="24"/>
          <w:szCs w:val="24"/>
        </w:rPr>
        <w:t>. listopada</w:t>
      </w:r>
      <w:r w:rsidR="00B81792">
        <w:rPr>
          <w:sz w:val="24"/>
          <w:szCs w:val="24"/>
        </w:rPr>
        <w:t xml:space="preserve"> </w:t>
      </w:r>
      <w:r w:rsidR="00990537">
        <w:rPr>
          <w:sz w:val="24"/>
          <w:szCs w:val="24"/>
        </w:rPr>
        <w:t>201</w:t>
      </w:r>
      <w:r w:rsidR="00DD0A87">
        <w:rPr>
          <w:sz w:val="24"/>
          <w:szCs w:val="24"/>
        </w:rPr>
        <w:t>5</w:t>
      </w:r>
      <w:r w:rsidR="00990537">
        <w:rPr>
          <w:sz w:val="24"/>
          <w:szCs w:val="24"/>
        </w:rPr>
        <w:t>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</w:t>
      </w:r>
      <w:r w:rsidR="00DF661C">
        <w:rPr>
          <w:sz w:val="24"/>
          <w:szCs w:val="24"/>
        </w:rPr>
        <w:t xml:space="preserve">       </w:t>
      </w:r>
      <w:r w:rsidR="002E3829">
        <w:rPr>
          <w:sz w:val="24"/>
          <w:szCs w:val="24"/>
        </w:rPr>
        <w:t xml:space="preserve">SUDAC: </w:t>
      </w:r>
    </w:p>
    <w:p w:rsidRDefault="002E3829" w:rsidP="00B26CA6" w:rsidR="00B26CA6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>Ante Galić</w:t>
      </w:r>
      <w:r w:rsidR="00DF661C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1047A4" w:rsidP="0046586E" w:rsidR="001047A4">
      <w:pPr>
        <w:pStyle w:val="Tijeloteksta"/>
        <w:rPr>
          <w:szCs w:val="24"/>
        </w:rPr>
      </w:pP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5F7C0B" w:rsidP="005F7C0B" w:rsidR="005F7C0B">
      <w:pPr>
        <w:jc w:val="both"/>
        <w:rPr>
          <w:sz w:val="24"/>
        </w:rPr>
      </w:pPr>
      <w:r>
        <w:rPr>
          <w:sz w:val="24"/>
        </w:rPr>
        <w:t xml:space="preserve">Protiv ovog rješenja može se izjaviti žalba, u roku od 8 dana računajući od dana prijema rješenja. Žalba se podnosi Visokom trgovačkom sudu Republike Hrvatske, putem ovog </w:t>
      </w:r>
      <w:r w:rsidR="000F4566">
        <w:rPr>
          <w:sz w:val="24"/>
        </w:rPr>
        <w:t xml:space="preserve">prvostupanjskog </w:t>
      </w:r>
      <w:r>
        <w:rPr>
          <w:sz w:val="24"/>
        </w:rPr>
        <w:t>suda, u 2 primjerka.</w:t>
      </w:r>
    </w:p>
    <w:p w:rsidRDefault="005672D9" w:rsidP="00952066" w:rsidR="005672D9">
      <w:pPr>
        <w:pStyle w:val="Tijeloteksta"/>
      </w:pPr>
    </w:p>
    <w:p w:rsidRDefault="00B26CA6" w:rsidP="00952066" w:rsidR="00B26CA6" w:rsidRPr="00DF661C">
      <w:pPr>
        <w:pStyle w:val="Tijeloteksta"/>
        <w:rPr>
          <w:szCs w:val="24"/>
        </w:rPr>
      </w:pPr>
    </w:p>
    <w:p w:rsidRDefault="00DF661C" w:rsidP="00DF661C" w:rsidR="00DF661C" w:rsidRPr="00DF661C">
      <w:pPr>
        <w:ind w:left="4320"/>
        <w:jc w:val="both"/>
        <w:rPr>
          <w:sz w:val="24"/>
          <w:szCs w:val="24"/>
        </w:rPr>
      </w:pPr>
      <w:r w:rsidRPr="00DF661C">
        <w:rPr>
          <w:sz w:val="24"/>
          <w:szCs w:val="24"/>
        </w:rPr>
        <w:t>Za točnost otpravka-ovlašteni službenik:</w:t>
      </w:r>
    </w:p>
    <w:p w:rsidRDefault="00DF661C" w:rsidR="00DF661C" w:rsidRPr="00DF661C">
      <w:pPr>
        <w:jc w:val="both"/>
        <w:rPr>
          <w:sz w:val="24"/>
          <w:szCs w:val="24"/>
        </w:rPr>
      </w:pPr>
      <w:r w:rsidRPr="00DF661C">
        <w:rPr>
          <w:sz w:val="24"/>
          <w:szCs w:val="24"/>
        </w:rPr>
        <w:tab/>
      </w:r>
      <w:r w:rsidRPr="00DF661C">
        <w:rPr>
          <w:sz w:val="24"/>
          <w:szCs w:val="24"/>
        </w:rPr>
        <w:tab/>
      </w:r>
      <w:r w:rsidRPr="00DF661C">
        <w:rPr>
          <w:sz w:val="24"/>
          <w:szCs w:val="24"/>
        </w:rPr>
        <w:tab/>
      </w:r>
      <w:r w:rsidRPr="00DF661C">
        <w:rPr>
          <w:sz w:val="24"/>
          <w:szCs w:val="24"/>
        </w:rPr>
        <w:tab/>
      </w:r>
      <w:r w:rsidRPr="00DF661C">
        <w:rPr>
          <w:sz w:val="24"/>
          <w:szCs w:val="24"/>
        </w:rPr>
        <w:tab/>
      </w:r>
      <w:r w:rsidRPr="00DF661C">
        <w:rPr>
          <w:sz w:val="24"/>
          <w:szCs w:val="24"/>
        </w:rPr>
        <w:tab/>
      </w:r>
      <w:r w:rsidRPr="00DF661C">
        <w:rPr>
          <w:sz w:val="24"/>
          <w:szCs w:val="24"/>
        </w:rPr>
        <w:tab/>
        <w:t xml:space="preserve">    </w:t>
      </w:r>
      <w:r w:rsidR="008330BA">
        <w:rPr>
          <w:sz w:val="24"/>
          <w:szCs w:val="24"/>
        </w:rPr>
        <w:t>Ivanka Lukač</w:t>
      </w:r>
    </w:p>
    <w:p w:rsidRDefault="00DF661C" w:rsidR="00DF661C" w:rsidRPr="00DF661C">
      <w:pPr>
        <w:jc w:val="both"/>
        <w:rPr>
          <w:sz w:val="24"/>
          <w:szCs w:val="24"/>
        </w:rPr>
      </w:pPr>
    </w:p>
    <w:p w:rsidRDefault="00DF661C" w:rsidP="00952066" w:rsidR="00DF661C">
      <w:pPr>
        <w:pStyle w:val="Tijeloteksta"/>
      </w:pPr>
    </w:p>
    <w:p w:rsidRDefault="00DF661C" w:rsidP="00952066" w:rsidR="00DF661C">
      <w:pPr>
        <w:pStyle w:val="Tijeloteksta"/>
      </w:pPr>
    </w:p>
    <w:p w:rsidRDefault="00952066" w:rsidP="00952066" w:rsidR="00952066">
      <w:pPr>
        <w:pStyle w:val="Tijeloteksta"/>
      </w:pPr>
      <w:r>
        <w:t>DNA:</w:t>
      </w:r>
    </w:p>
    <w:p w:rsidRDefault="000F4566" w:rsidP="00952066" w:rsidR="000F4566">
      <w:pPr>
        <w:pStyle w:val="Tijeloteksta"/>
        <w:numPr>
          <w:ilvl w:val="0"/>
          <w:numId w:val="31"/>
        </w:numPr>
      </w:pPr>
      <w:r>
        <w:t>podnositelj zahtjeva</w:t>
      </w:r>
      <w:r w:rsidR="008330BA">
        <w:t xml:space="preserve"> na adresu</w:t>
      </w:r>
    </w:p>
    <w:p w:rsidRDefault="00952066" w:rsidP="00952066" w:rsidR="00952066">
      <w:pPr>
        <w:pStyle w:val="Tijeloteksta"/>
        <w:numPr>
          <w:ilvl w:val="0"/>
          <w:numId w:val="31"/>
        </w:numPr>
      </w:pPr>
      <w:r>
        <w:t>stečajni upravitelj</w:t>
      </w:r>
      <w:r w:rsidR="000F4566">
        <w:t>,</w:t>
      </w:r>
    </w:p>
    <w:p w:rsidRDefault="008330BA" w:rsidP="00952066" w:rsidR="008330BA">
      <w:pPr>
        <w:pStyle w:val="Tijeloteksta"/>
        <w:numPr>
          <w:ilvl w:val="0"/>
          <w:numId w:val="31"/>
        </w:numPr>
      </w:pPr>
      <w:r>
        <w:t>e-oglasna ploča</w:t>
      </w:r>
    </w:p>
    <w:p w:rsidRDefault="00952066" w:rsidP="00952066" w:rsidR="00952066" w:rsidRPr="0017216B">
      <w:pPr>
        <w:pStyle w:val="Tijeloteksta"/>
        <w:numPr>
          <w:ilvl w:val="0"/>
          <w:numId w:val="31"/>
        </w:numPr>
        <w:rPr>
          <w:szCs w:val="24"/>
        </w:rPr>
      </w:pPr>
      <w:r>
        <w:t>spis</w:t>
      </w:r>
    </w:p>
    <w:sectPr w:rsidSect="00B26CA6" w:rsidR="00952066" w:rsidRPr="0017216B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8EC" w:rsidR="00AB38EC">
      <w:r>
        <w:separator/>
      </w:r>
    </w:p>
  </w:endnote>
  <w:endnote w:id="0" w:type="continuationSeparator">
    <w:p w:rsidRDefault="00AB38EC" w:rsidR="00AB3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8EC" w:rsidR="00AB38EC">
      <w:r>
        <w:separator/>
      </w:r>
    </w:p>
  </w:footnote>
  <w:footnote w:id="0" w:type="continuationSeparator">
    <w:p w:rsidRDefault="00AB38EC" w:rsidR="00AB38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C0B" w:rsidP="00B26CA6" w:rsidR="005F7C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7C0B" w:rsidR="005F7C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C0B" w:rsidP="00D46B10" w:rsidR="005F7C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75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661C" w:rsidP="00DF661C" w:rsidR="005F7C0B">
    <w:pPr>
      <w:pStyle w:val="Zaglavlje"/>
      <w:tabs>
        <w:tab w:pos="450" w:val="left"/>
        <w:tab w:pos="8306" w:val="right"/>
      </w:tabs>
    </w:pPr>
    <w:r>
      <w:tab/>
    </w:r>
    <w:r>
      <w:tab/>
    </w:r>
    <w:r>
      <w:tab/>
      <w:t>40 St-</w:t>
    </w:r>
    <w:r w:rsidR="00BF7C17">
      <w:t>320/15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D5853"/>
    <w:rsid w:val="00013C40"/>
    <w:rsid w:val="00020428"/>
    <w:rsid w:val="00023B09"/>
    <w:rsid w:val="00062CBA"/>
    <w:rsid w:val="0007249E"/>
    <w:rsid w:val="00094714"/>
    <w:rsid w:val="00094DF1"/>
    <w:rsid w:val="000A438B"/>
    <w:rsid w:val="000A43AE"/>
    <w:rsid w:val="000E003F"/>
    <w:rsid w:val="000F4566"/>
    <w:rsid w:val="001047A4"/>
    <w:rsid w:val="00110EF1"/>
    <w:rsid w:val="00114D7A"/>
    <w:rsid w:val="00143334"/>
    <w:rsid w:val="00150283"/>
    <w:rsid w:val="0017216B"/>
    <w:rsid w:val="00191296"/>
    <w:rsid w:val="001B3C45"/>
    <w:rsid w:val="001B63F1"/>
    <w:rsid w:val="001D1CFC"/>
    <w:rsid w:val="00201CA4"/>
    <w:rsid w:val="00217920"/>
    <w:rsid w:val="00226FD9"/>
    <w:rsid w:val="00233F12"/>
    <w:rsid w:val="002432AA"/>
    <w:rsid w:val="002477B8"/>
    <w:rsid w:val="00290968"/>
    <w:rsid w:val="002C50CA"/>
    <w:rsid w:val="002D157E"/>
    <w:rsid w:val="002E3829"/>
    <w:rsid w:val="002E430B"/>
    <w:rsid w:val="00353BA6"/>
    <w:rsid w:val="00360AD4"/>
    <w:rsid w:val="00362DAE"/>
    <w:rsid w:val="00374CD0"/>
    <w:rsid w:val="0039628C"/>
    <w:rsid w:val="003D5B07"/>
    <w:rsid w:val="003D7FB3"/>
    <w:rsid w:val="003F5827"/>
    <w:rsid w:val="00456E37"/>
    <w:rsid w:val="0046586E"/>
    <w:rsid w:val="00480FC7"/>
    <w:rsid w:val="00484449"/>
    <w:rsid w:val="004A48BA"/>
    <w:rsid w:val="004B1326"/>
    <w:rsid w:val="004B2F46"/>
    <w:rsid w:val="004B4731"/>
    <w:rsid w:val="004B5566"/>
    <w:rsid w:val="004D249D"/>
    <w:rsid w:val="004D5853"/>
    <w:rsid w:val="004F5857"/>
    <w:rsid w:val="00513BE4"/>
    <w:rsid w:val="00526B04"/>
    <w:rsid w:val="005672D9"/>
    <w:rsid w:val="00585C9F"/>
    <w:rsid w:val="00594E2F"/>
    <w:rsid w:val="005B65D9"/>
    <w:rsid w:val="005D3818"/>
    <w:rsid w:val="005D6AF5"/>
    <w:rsid w:val="005D6F54"/>
    <w:rsid w:val="005E3C38"/>
    <w:rsid w:val="005F3366"/>
    <w:rsid w:val="005F7C0B"/>
    <w:rsid w:val="00614D17"/>
    <w:rsid w:val="00622CDD"/>
    <w:rsid w:val="00666D1B"/>
    <w:rsid w:val="00676BE7"/>
    <w:rsid w:val="006858D0"/>
    <w:rsid w:val="00686D61"/>
    <w:rsid w:val="006C3A95"/>
    <w:rsid w:val="006E304A"/>
    <w:rsid w:val="006E46AB"/>
    <w:rsid w:val="00705F34"/>
    <w:rsid w:val="00725808"/>
    <w:rsid w:val="00732BC0"/>
    <w:rsid w:val="00734423"/>
    <w:rsid w:val="007509F5"/>
    <w:rsid w:val="0078364B"/>
    <w:rsid w:val="007C5EDA"/>
    <w:rsid w:val="007D07D6"/>
    <w:rsid w:val="007F01D2"/>
    <w:rsid w:val="008214DC"/>
    <w:rsid w:val="00824D02"/>
    <w:rsid w:val="008330BA"/>
    <w:rsid w:val="00833D64"/>
    <w:rsid w:val="008553DE"/>
    <w:rsid w:val="008A7093"/>
    <w:rsid w:val="008B756C"/>
    <w:rsid w:val="008E1E54"/>
    <w:rsid w:val="008E3B1B"/>
    <w:rsid w:val="00936200"/>
    <w:rsid w:val="009516AA"/>
    <w:rsid w:val="00952066"/>
    <w:rsid w:val="00961A96"/>
    <w:rsid w:val="0097759B"/>
    <w:rsid w:val="00990537"/>
    <w:rsid w:val="009B3315"/>
    <w:rsid w:val="009F2851"/>
    <w:rsid w:val="009F748E"/>
    <w:rsid w:val="00A22BEA"/>
    <w:rsid w:val="00A2478E"/>
    <w:rsid w:val="00A317F7"/>
    <w:rsid w:val="00A32121"/>
    <w:rsid w:val="00A8244A"/>
    <w:rsid w:val="00AB38EC"/>
    <w:rsid w:val="00B01EA5"/>
    <w:rsid w:val="00B04D95"/>
    <w:rsid w:val="00B05CE8"/>
    <w:rsid w:val="00B26CA6"/>
    <w:rsid w:val="00B36420"/>
    <w:rsid w:val="00B57134"/>
    <w:rsid w:val="00B67E62"/>
    <w:rsid w:val="00B81792"/>
    <w:rsid w:val="00B924F3"/>
    <w:rsid w:val="00B944FC"/>
    <w:rsid w:val="00BA6AC3"/>
    <w:rsid w:val="00BA7156"/>
    <w:rsid w:val="00BB7D46"/>
    <w:rsid w:val="00BC577A"/>
    <w:rsid w:val="00BD62E4"/>
    <w:rsid w:val="00BF21D7"/>
    <w:rsid w:val="00BF7C17"/>
    <w:rsid w:val="00C2674F"/>
    <w:rsid w:val="00C72AD3"/>
    <w:rsid w:val="00C740BF"/>
    <w:rsid w:val="00CB659E"/>
    <w:rsid w:val="00CD0B98"/>
    <w:rsid w:val="00CD228D"/>
    <w:rsid w:val="00CD2D43"/>
    <w:rsid w:val="00CD374E"/>
    <w:rsid w:val="00CF463B"/>
    <w:rsid w:val="00D15863"/>
    <w:rsid w:val="00D22CE4"/>
    <w:rsid w:val="00D36B62"/>
    <w:rsid w:val="00D45358"/>
    <w:rsid w:val="00D46B10"/>
    <w:rsid w:val="00D5744E"/>
    <w:rsid w:val="00D66BEA"/>
    <w:rsid w:val="00D97624"/>
    <w:rsid w:val="00DA38CC"/>
    <w:rsid w:val="00DC598C"/>
    <w:rsid w:val="00DD0A87"/>
    <w:rsid w:val="00DD411B"/>
    <w:rsid w:val="00DE7260"/>
    <w:rsid w:val="00DF661C"/>
    <w:rsid w:val="00E010A2"/>
    <w:rsid w:val="00E47244"/>
    <w:rsid w:val="00EA2B82"/>
    <w:rsid w:val="00EC364A"/>
    <w:rsid w:val="00ED1C9A"/>
    <w:rsid w:val="00EF6841"/>
    <w:rsid w:val="00F1153C"/>
    <w:rsid w:val="00F53D22"/>
    <w:rsid w:val="00F70733"/>
    <w:rsid w:val="00FA7A33"/>
    <w:rsid w:val="00FD0A9D"/>
    <w:rsid w:val="00FD5B2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7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56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56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56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56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2015.</izvorni_sadrzaj>
    <derivirana_varijabla naziv="DomainObject.Predmet.DatumOsnivanja_1">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St-320/2015</izvorni_sadrzaj>
    <derivirana_varijabla naziv="DomainObject.Predmet.OznakaBroj_1">St-320/2015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TOZ Penkala Projekt d.o.o. zastupanog po punomoćniku KREŠIMIR ŠUŠNJAR</izvorni_sadrzaj>
    <derivirana_varijabla naziv="DomainObject.Predmet.ProtustrankaFormated_1">  TOZ Penkala Projekt d.o.o. zastupanog po punomoćniku KREŠIMIR ŠUŠNJAR</derivirana_varijabla>
  </DomainObject.Predmet.ProtustrankaFormated>
  <DomainObject.Predmet.ProtustrankaFormatedOIB>
    <izvorni_sadrzaj>  TOZ Penkala Projekt d.o.o., OIB 21791355632 zastupanog po punomoćniku KREŠIMIR ŠUŠNJAR</izvorni_sadrzaj>
    <derivirana_varijabla naziv="DomainObject.Predmet.ProtustrankaFormatedOIB_1">  TOZ Penkala Projekt d.o.o., OIB 21791355632 zastupanog po punomoćniku KREŠIMIR ŠUŠNJAR</derivirana_varijabla>
  </DomainObject.Predmet.ProtustrankaFormatedOIB>
  <DomainObject.Predmet.ProtustrankaFormatedWithAdress>
    <izvorni_sadrzaj> TOZ Penkala Projekt d.o.o., Poljačka 56, 10000 Zagreb zastupanog po punomoćniku KREŠIMIR ŠUŠNJAR</izvorni_sadrzaj>
    <derivirana_varijabla naziv="DomainObject.Predmet.ProtustrankaFormatedWithAdress_1"> TOZ Penkala Projekt d.o.o., Poljačka 56, 10000 Zagreb zastupanog po punomoćniku KREŠIMIR ŠUŠNJAR</derivirana_varijabla>
  </DomainObject.Predmet.ProtustrankaFormatedWithAdress>
  <DomainObject.Predmet.ProtustrankaFormatedWithAdressOIB>
    <izvorni_sadrzaj> TOZ Penkala Projekt d.o.o., OIB 21791355632, Poljačka 56, 10000 Zagreb zastupanog po punomoćniku KREŠIMIR ŠUŠNJAR</izvorni_sadrzaj>
    <derivirana_varijabla naziv="DomainObject.Predmet.ProtustrankaFormatedWithAdressOIB_1"> TOZ Penkala Projekt d.o.o., OIB 21791355632, Poljačka 56, 10000 Zagreb zastupanog po punomoćniku KREŠIMIR ŠUŠNJAR</derivirana_varijabla>
  </DomainObject.Predmet.ProtustrankaFormatedWithAdressOIB>
  <DomainObject.Predmet.ProtustrankaWithAdress>
    <izvorni_sadrzaj>TOZ Penkala Projekt d.o.o. Poljačka 56, 10000 Zagreb</izvorni_sadrzaj>
    <derivirana_varijabla naziv="DomainObject.Predmet.ProtustrankaWithAdress_1">TOZ Penkala Projekt d.o.o. Poljačka 56, 10000 Zagreb</derivirana_varijabla>
  </DomainObject.Predmet.ProtustrankaWithAdress>
  <DomainObject.Predmet.ProtustrankaWithAdressOIB>
    <izvorni_sadrzaj>TOZ Penkala Projekt d.o.o., OIB 21791355632, Poljačka 56, 10000 Zagreb</izvorni_sadrzaj>
    <derivirana_varijabla naziv="DomainObject.Predmet.ProtustrankaWithAdressOIB_1">TOZ Penkala Projekt d.o.o., OIB 21791355632, Poljačka 56, 10000 Zagreb</derivirana_varijabla>
  </DomainObject.Predmet.ProtustrankaWithAdressOIB>
  <DomainObject.Predmet.ProtustrankaNazivFormated>
    <izvorni_sadrzaj>TOZ Penkala Projekt d.o.o.</izvorni_sadrzaj>
    <derivirana_varijabla naziv="DomainObject.Predmet.ProtustrankaNazivFormated_1">TOZ Penkala Projekt d.o.o.</derivirana_varijabla>
  </DomainObject.Predmet.ProtustrankaNazivFormated>
  <DomainObject.Predmet.ProtustrankaNazivFormatedOIB>
    <izvorni_sadrzaj>TOZ Penkala Projekt d.o.o., OIB 21791355632</izvorni_sadrzaj>
    <derivirana_varijabla naziv="DomainObject.Predmet.ProtustrankaNazivFormatedOIB_1">TOZ Penkala Projekt d.o.o., OIB 21791355632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 Projekt d.o.o.; NENAD MARKOVIĆ</izvorni_sadrzaj>
    <derivirana_varijabla naziv="DomainObject.Predmet.StrankaFormated_1">  TOZ Penkala Projekt d.o.o.; NENAD MARKOVIĆ</derivirana_varijabla>
  </DomainObject.Predmet.StrankaFormated>
  <DomainObject.Predmet.StrankaFormatedOIB>
    <izvorni_sadrzaj>  TOZ Penkala Projekt d.o.o., OIB 21791355632; NENAD MARKOVIĆ</izvorni_sadrzaj>
    <derivirana_varijabla naziv="DomainObject.Predmet.StrankaFormatedOIB_1">  TOZ Penkala Projekt d.o.o., OIB 21791355632; NENAD MARKOVIĆ</derivirana_varijabla>
  </DomainObject.Predmet.StrankaFormatedOIB>
  <DomainObject.Predmet.StrankaFormatedWithAdress>
    <izvorni_sadrzaj> TOZ Penkala Projekt d.o.o., Poljačka 56, 10000 Zagreb; NENAD MARKOVIĆ</izvorni_sadrzaj>
    <derivirana_varijabla naziv="DomainObject.Predmet.StrankaFormatedWithAdress_1"> TOZ Penkala Projekt d.o.o., Poljačka 56, 10000 Zagreb; NENAD MARKOVIĆ</derivirana_varijabla>
  </DomainObject.Predmet.StrankaFormatedWithAdress>
  <DomainObject.Predmet.StrankaFormatedWithAdressOIB>
    <izvorni_sadrzaj> TOZ Penkala Projekt d.o.o., OIB 21791355632, Poljačka 56, 10000 Zagreb; NENAD MARKOVIĆ</izvorni_sadrzaj>
    <derivirana_varijabla naziv="DomainObject.Predmet.StrankaFormatedWithAdressOIB_1"> TOZ Penkala Projekt d.o.o., OIB 21791355632, Poljačka 56, 10000 Zagreb; NENAD MARKOVIĆ</derivirana_varijabla>
  </DomainObject.Predmet.StrankaFormatedWithAdressOIB>
  <DomainObject.Predmet.StrankaWithAdress>
    <izvorni_sadrzaj>TOZ Penkala Projekt d.o.o. Poljačka 56,10000 Zagreb,NENAD MARKOVIĆ </izvorni_sadrzaj>
    <derivirana_varijabla naziv="DomainObject.Predmet.StrankaWithAdress_1">TOZ Penkala Projekt d.o.o. Poljačka 56,10000 Zagreb,NENAD MARKOVIĆ </derivirana_varijabla>
  </DomainObject.Predmet.StrankaWithAdress>
  <DomainObject.Predmet.StrankaWithAdressOIB>
    <izvorni_sadrzaj>TOZ Penkala Projekt d.o.o., OIB 21791355632, Poljačka 56,10000 Zagreb,NENAD MARKOVIĆ</izvorni_sadrzaj>
    <derivirana_varijabla naziv="DomainObject.Predmet.StrankaWithAdressOIB_1">TOZ Penkala Projekt d.o.o., OIB 21791355632, Poljačka 56,10000 Zagreb,NENAD MARKOVIĆ</derivirana_varijabla>
  </DomainObject.Predmet.StrankaWithAdressOIB>
  <DomainObject.Predmet.StrankaNazivFormated>
    <izvorni_sadrzaj>TOZ Penkala Projekt d.o.o.,NENAD MARKOVIĆ</izvorni_sadrzaj>
    <derivirana_varijabla naziv="DomainObject.Predmet.StrankaNazivFormated_1">TOZ Penkala Projekt d.o.o.,NENAD MARKOVIĆ</derivirana_varijabla>
  </DomainObject.Predmet.StrankaNazivFormated>
  <DomainObject.Predmet.StrankaNazivFormatedOIB>
    <izvorni_sadrzaj>TOZ Penkala Projekt d.o.o., OIB 21791355632,NENAD MARKOVIĆ</izvorni_sadrzaj>
    <derivirana_varijabla naziv="DomainObject.Predmet.StrankaNazivFormatedOIB_1">TOZ Penkala Projekt d.o.o., OIB 21791355632,NENAD MARKOVIĆ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TOZ Penkala Projekt d.o.o.</item>
      <item>NENAD MARKOVIĆ</item>
    </izvorni_sadrzaj>
    <derivirana_varijabla naziv="DomainObject.Predmet.StrankaListFormated_1">
      <item>TOZ Penkala Projekt d.o.o.</item>
      <item>NENAD MARKOVIĆ</item>
    </derivirana_varijabla>
  </DomainObject.Predmet.StrankaListFormated>
  <DomainObject.Predmet.StrankaListFormatedOIB>
    <izvorni_sadrzaj>
      <item>TOZ Penkala Projekt d.o.o., OIB 21791355632</item>
      <item>NENAD MARKOVIĆ</item>
    </izvorni_sadrzaj>
    <derivirana_varijabla naziv="DomainObject.Predmet.StrankaListFormatedOIB_1">
      <item>TOZ Penkala Projekt d.o.o., OIB 21791355632</item>
      <item>NENAD MARKOVIĆ</item>
    </derivirana_varijabla>
  </DomainObject.Predmet.StrankaListFormatedOIB>
  <DomainObject.Predmet.StrankaListFormatedWithAdress>
    <izvorni_sadrzaj>
      <item>TOZ Penkala Projekt d.o.o., Poljačka 56, 10000 Zagreb</item>
      <item>NENAD MARKOVIĆ</item>
    </izvorni_sadrzaj>
    <derivirana_varijabla naziv="DomainObject.Predmet.StrankaListFormatedWithAdress_1">
      <item>TOZ Penkala Projekt d.o.o., Poljačka 56, 10000 Zagreb</item>
      <item>NENAD MARKOVIĆ</item>
    </derivirana_varijabla>
  </DomainObject.Predmet.StrankaListFormatedWithAdress>
  <DomainObject.Predmet.StrankaListFormatedWithAdressOIB>
    <izvorni_sadrzaj>
      <item>TOZ Penkala Projekt d.o.o., OIB 21791355632, Poljačka 56, 10000 Zagreb</item>
      <item>NENAD MARKOVIĆ</item>
    </izvorni_sadrzaj>
    <derivirana_varijabla naziv="DomainObject.Predmet.StrankaListFormatedWithAdressOIB_1">
      <item>TOZ Penkala Projekt d.o.o., OIB 21791355632, Poljačka 56, 10000 Zagreb</item>
      <item>NENAD MARKOVIĆ</item>
    </derivirana_varijabla>
  </DomainObject.Predmet.StrankaListFormatedWithAdressOIB>
  <DomainObject.Predmet.StrankaListNazivFormated>
    <izvorni_sadrzaj>
      <item>TOZ Penkala Projekt d.o.o.</item>
      <item>NENAD MARKOVIĆ</item>
    </izvorni_sadrzaj>
    <derivirana_varijabla naziv="DomainObject.Predmet.StrankaListNazivFormated_1">
      <item>TOZ Penkala Projekt d.o.o.</item>
      <item>NENAD MARKOVIĆ</item>
    </derivirana_varijabla>
  </DomainObject.Predmet.StrankaListNazivFormated>
  <DomainObject.Predmet.StrankaListNazivFormatedOIB>
    <izvorni_sadrzaj>
      <item>TOZ Penkala Projekt d.o.o., OIB 21791355632</item>
      <item>NENAD MARKOVIĆ</item>
    </izvorni_sadrzaj>
    <derivirana_varijabla naziv="DomainObject.Predmet.StrankaListNazivFormatedOIB_1">
      <item>TOZ Penkala Projekt d.o.o., OIB 21791355632</item>
      <item>NENAD MARKOVIĆ</item>
    </derivirana_varijabla>
  </DomainObject.Predmet.StrankaListNazivFormatedOIB>
  <DomainObject.Predmet.ProtuStrankaListFormated>
    <izvorni_sadrzaj>
      <item>TOZ Penkala Projekt d.o.o. zastupanog po punomoćniku KREŠIMIR ŠUŠNJAR</item>
    </izvorni_sadrzaj>
    <derivirana_varijabla naziv="DomainObject.Predmet.ProtuStrankaListFormated_1">
      <item>TOZ Penkala Projekt d.o.o. zastupanog po punomoćniku KREŠIMIR ŠUŠNJAR</item>
    </derivirana_varijabla>
  </DomainObject.Predmet.ProtuStrankaListFormated>
  <DomainObject.Predmet.ProtuStrankaListFormatedOIB>
    <izvorni_sadrzaj>
      <item>TOZ Penkala Projekt d.o.o., OIB 21791355632 zastupanog po punomoćniku KREŠIMIR ŠUŠNJAR</item>
    </izvorni_sadrzaj>
    <derivirana_varijabla naziv="DomainObject.Predmet.ProtuStrankaListFormatedOIB_1">
      <item>TOZ Penkala Projekt d.o.o., OIB 21791355632 zastupanog po punomoćniku KREŠIMIR ŠUŠNJAR</item>
    </derivirana_varijabla>
  </DomainObject.Predmet.ProtuStrankaListFormatedOIB>
  <DomainObject.Predmet.ProtuStrankaListFormatedWithAdress>
    <izvorni_sadrzaj>
      <item>TOZ Penkala Projekt d.o.o., Poljačka 56, 10000 Zagreb zastupanog po punomoćniku KREŠIMIR ŠUŠNJAR</item>
    </izvorni_sadrzaj>
    <derivirana_varijabla naziv="DomainObject.Predmet.ProtuStrankaListFormatedWithAdress_1">
      <item>TOZ Penkala Projekt d.o.o., Poljačka 56, 10000 Zagreb zastupanog po punomoćniku KREŠIMIR ŠUŠNJAR</item>
    </derivirana_varijabla>
  </DomainObject.Predmet.ProtuStrankaListFormatedWithAdress>
  <DomainObject.Predmet.ProtuStrankaListFormatedWithAdressOIB>
    <izvorni_sadrzaj>
      <item>TOZ Penkala Projekt d.o.o., OIB 21791355632, Poljačka 56, 10000 Zagreb zastupanog po punomoćniku KREŠIMIR ŠUŠNJAR</item>
    </izvorni_sadrzaj>
    <derivirana_varijabla naziv="DomainObject.Predmet.ProtuStrankaListFormatedWithAdressOIB_1">
      <item>TOZ Penkala Projekt d.o.o., OIB 21791355632, Poljačka 56, 10000 Zagreb zastupanog po punomoćniku KREŠIMIR ŠUŠNJAR</item>
    </derivirana_varijabla>
  </DomainObject.Predmet.ProtuStrankaListFormatedWithAdressOIB>
  <DomainObject.Predmet.ProtuStrankaListNazivFormated>
    <izvorni_sadrzaj>
      <item>TOZ Penkala Projekt d.o.o.</item>
    </izvorni_sadrzaj>
    <derivirana_varijabla naziv="DomainObject.Predmet.ProtuStrankaListNazivFormated_1">
      <item>TOZ Penkala Projekt d.o.o.</item>
    </derivirana_varijabla>
  </DomainObject.Predmet.ProtuStrankaListNazivFormated>
  <DomainObject.Predmet.ProtuStrankaListNazivFormatedOIB>
    <izvorni_sadrzaj>
      <item>TOZ Penkala Projekt d.o.o., OIB 21791355632</item>
    </izvorni_sadrzaj>
    <derivirana_varijabla naziv="DomainObject.Predmet.ProtuStrankaListNazivFormatedOIB_1">
      <item>TOZ Penkala Projekt d.o.o., OIB 21791355632</item>
    </derivirana_varijabla>
  </DomainObject.Predmet.ProtuStrankaListNazivFormatedOIB>
  <DomainObject.Predmet.OstaliListFormated>
    <izvorni_sadrzaj>
      <item>KREŠIMIR ŠUŠNJAR punomoćnik sudionika u postupku TOZ Penkala Projekt d.o.o.</item>
      <item>Duško Koruga</item>
    </izvorni_sadrzaj>
    <derivirana_varijabla naziv="DomainObject.Predmet.OstaliListFormated_1">
      <item>KREŠIMIR ŠUŠNJAR punomoćnik sudionika u postupku TOZ Penkala Projekt d.o.o.</item>
      <item>Duško Koruga</item>
    </derivirana_varijabla>
  </DomainObject.Predmet.OstaliListFormated>
  <DomainObject.Predmet.OstaliListFormatedOIB>
    <izvorni_sadrzaj>
      <item>KREŠIMIR ŠUŠNJAR punomoćnik sudionika u postupku TOZ Penkala Projekt d.o.o.</item>
      <item>Duško Koruga, OIB 40565203589</item>
    </izvorni_sadrzaj>
    <derivirana_varijabla naziv="DomainObject.Predmet.OstaliListFormatedOIB_1">
      <item>KREŠIMIR ŠUŠNJAR punomoćnik sudionika u postupku TOZ Penkala Projekt d.o.o.</item>
      <item>Duško Koruga, OIB 40565203589</item>
    </derivirana_varijabla>
  </DomainObject.Predmet.OstaliListFormatedOIB>
  <DomainObject.Predmet.OstaliListFormatedWithAdress>
    <izvorni_sadrzaj>
      <item>KREŠIMIR ŠUŠNJAR, KNEZA BRANIMIRA 39, 10000 Zagreb punomoćnik sudionika u postupku TOZ Penkala Projekt d.o.o.</item>
      <item>Duško Koruga, Ilica 129, 10000 Zagreb</item>
    </izvorni_sadrzaj>
    <derivirana_varijabla naziv="DomainObject.Predmet.OstaliListFormatedWithAdress_1">
      <item>KREŠIMIR ŠUŠNJAR, KNEZA BRANIMIRA 39, 10000 Zagreb punomoćnik sudionika u postupku TOZ Penkala Projekt d.o.o.</item>
      <item>Duško Koruga, Ilica 129, 10000 Zagreb</item>
    </derivirana_varijabla>
  </DomainObject.Predmet.OstaliListFormatedWithAdress>
  <DomainObject.Predmet.OstaliListFormatedWithAdressOIB>
    <izvorni_sadrzaj>
      <item>KREŠIMIR ŠUŠNJAR, KNEZA BRANIMIRA 39, 10000 Zagreb punomoćnik sudionika u postupku TOZ Penkala Projekt d.o.o.</item>
      <item>Duško Koruga, OIB 40565203589, Ilica 129, 10000 Zagreb</item>
    </izvorni_sadrzaj>
    <derivirana_varijabla naziv="DomainObject.Predmet.OstaliListFormatedWithAdressOIB_1">
      <item>KREŠIMIR ŠUŠNJAR, KNEZA BRANIMIRA 39, 10000 Zagreb punomoćnik sudionika u postupku TOZ Penkala Projekt d.o.o.</item>
      <item>Duško Koruga, OIB 40565203589, Ilica 129, 10000 Zagreb</item>
    </derivirana_varijabla>
  </DomainObject.Predmet.OstaliListFormatedWithAdressOIB>
  <DomainObject.Predmet.OstaliListNazivFormated>
    <izvorni_sadrzaj>
      <item>KREŠIMIR ŠUŠNJAR</item>
      <item>Duško Koruga</item>
    </izvorni_sadrzaj>
    <derivirana_varijabla naziv="DomainObject.Predmet.OstaliListNazivFormated_1">
      <item>KREŠIMIR ŠUŠNJAR</item>
      <item>Duško Koruga</item>
    </derivirana_varijabla>
  </DomainObject.Predmet.OstaliListNazivFormated>
  <DomainObject.Predmet.OstaliListNazivFormatedOIB>
    <izvorni_sadrzaj>
      <item>KREŠIMIR ŠUŠNJAR</item>
      <item>Duško Koruga, OIB 40565203589</item>
    </izvorni_sadrzaj>
    <derivirana_varijabla naziv="DomainObject.Predmet.OstaliListNazivFormatedOIB_1">
      <item>KREŠIMIR ŠUŠNJAR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 Projekt d.o.o. i dr.</izvorni_sadrzaj>
    <derivirana_varijabla naziv="DomainObject.Predmet.StrankaIDrugi_1">TOZ Penkala Projekt d.o.o. i dr.</derivirana_varijabla>
  </DomainObject.Predmet.StrankaIDrugi>
  <DomainObject.Predmet.ProtustrankaIDrugi>
    <izvorni_sadrzaj>TOZ Penkala Projekt d.o.o.</izvorni_sadrzaj>
    <derivirana_varijabla naziv="DomainObject.Predmet.ProtustrankaIDrugi_1">TOZ Penkala Projekt d.o.o.</derivirana_varijabla>
  </DomainObject.Predmet.ProtustrankaIDrugi>
  <DomainObject.Predmet.StrankaIDrugiAdressOIB>
    <izvorni_sadrzaj>TOZ Penkala Projekt d.o.o., OIB 21791355632, Poljačka 56, 10000 Zagreb i dr.</izvorni_sadrzaj>
    <derivirana_varijabla naziv="DomainObject.Predmet.StrankaIDrugiAdressOIB_1">TOZ Penkala Projekt d.o.o., OIB 21791355632, Poljačka 56, 10000 Zagreb i dr.</derivirana_varijabla>
  </DomainObject.Predmet.StrankaIDrugiAdressOIB>
  <DomainObject.Predmet.ProtustrankaIDrugiAdressOIB>
    <izvorni_sadrzaj>TOZ Penkala Projekt d.o.o., OIB 21791355632, Poljačka 56, 10000 Zagreb</izvorni_sadrzaj>
    <derivirana_varijabla naziv="DomainObject.Predmet.ProtustrankaIDrugiAdressOIB_1">TOZ Penkala Projekt d.o.o., OIB 21791355632,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 Projekt d.o.o.</item>
      <item>TOZ Penkala Projekt d.o.o.</item>
      <item>KREŠIMIR ŠUŠNJAR</item>
      <item>NENAD MARKOVIĆ</item>
      <item>Duško Koruga</item>
    </izvorni_sadrzaj>
    <derivirana_varijabla naziv="DomainObject.Predmet.SudioniciListNaziv_1">
      <item>TOZ Penkala Projekt d.o.o.</item>
      <item>TOZ Penkala Projekt d.o.o.</item>
      <item>KREŠIMIR ŠUŠNJAR</item>
      <item>NENAD MARKOVIĆ</item>
      <item>Duško Koruga</item>
    </derivirana_varijabla>
  </DomainObject.Predmet.SudioniciListNaziv>
  <DomainObject.Predmet.SudioniciListAdressOIB>
    <izvorni_sadrzaj>
      <item>TOZ Penkala Projekt d.o.o., OIB 21791355632, Poljačka 56,10000 Zagreb</item>
      <item>TOZ Penkala Projekt d.o.o., OIB 21791355632, Poljačka 56,10000 Zagreb</item>
      <item>KREŠIMIR ŠUŠNJAR, KNEZA BRANIMIRA 39,10000 Zagreb</item>
      <item>NENAD MARKOVIĆ</item>
      <item>Duško Koruga, OIB 40565203589, Ilica 129,10000 Zagreb</item>
    </izvorni_sadrzaj>
    <derivirana_varijabla naziv="DomainObject.Predmet.SudioniciListAdressOIB_1">
      <item>TOZ Penkala Projekt d.o.o., OIB 21791355632, Poljačka 56,10000 Zagreb</item>
      <item>TOZ Penkala Projekt d.o.o., OIB 21791355632, Poljačka 56,10000 Zagreb</item>
      <item>KREŠIMIR ŠUŠNJAR, KNEZA BRANIMIRA 39,10000 Zagreb</item>
      <item>NENAD MARKOVIĆ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21791355632</item>
      <item>, OIB 21791355632</item>
      <item>, OIB null</item>
      <item>, OIB null</item>
      <item>, OIB 40565203589</item>
    </izvorni_sadrzaj>
    <derivirana_varijabla naziv="DomainObject.Predmet.SudioniciListNazivOIB_1">
      <item>, OIB 21791355632</item>
      <item>, OIB 21791355632</item>
      <item>, OIB null</item>
      <item>, OIB null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3255</properties:Characters>
  <properties:Lines>92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2015-10-02T08:40:00Z</dcterms:created>
  <dc:creator>user</dc:creator>
  <cp:lastModifiedBy>Ivanka Lukač</cp:lastModifiedBy>
  <cp:lastPrinted>2014-06-12T09:54:00Z</cp:lastPrinted>
  <dcterms:modified xmlns:xsi="http://www.w3.org/2001/XMLSchema-instance" xsi:type="dcterms:W3CDTF">2015-10-09T09:43:00Z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