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e3c1" w14:paraId="ce0e3c1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14C28">
        <w:rPr>
          <w:lang w:val="hr-HR"/>
        </w:rPr>
        <w:t>St-8</w:t>
      </w:r>
      <w:r w:rsidR="00B42BA2">
        <w:rPr>
          <w:lang w:val="hr-HR"/>
        </w:rPr>
        <w:t>5</w:t>
      </w:r>
      <w:r w:rsidR="00414C28">
        <w:rPr>
          <w:lang w:val="hr-HR"/>
        </w:rPr>
        <w:t>8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311FF0">
        <w:t xml:space="preserve">nad dužnikom </w:t>
      </w:r>
      <w:r w:rsidR="00414C28">
        <w:t>CAMELLA j.d.o.o., OIB: 33063461705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414C28">
        <w:t>dištem u Kalmana Mesarića 1</w:t>
      </w:r>
      <w:r w:rsidR="002F24AF">
        <w:t>,</w:t>
      </w:r>
      <w:r w:rsidR="00414C28">
        <w:t xml:space="preserve"> 40000 Čakovec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F60023">
        <w:t>02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414C28">
        <w:t>CAMELLA j.d.o.o., OIB: 33063461705 sa sjedištem u Kalmana Mesarića 1, 40000 Čakovec</w:t>
      </w:r>
      <w:r w:rsidR="00414C28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14C28">
        <w:t>2.550,26</w:t>
      </w:r>
      <w:r w:rsidR="00414C28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414C28" w:rsidRPr="00414C28">
        <w:t xml:space="preserve"> </w:t>
      </w:r>
      <w:r w:rsidR="00414C28">
        <w:t>CAMELLA j.d.o.o., OIB: 33063461705 sa sjedištem u Kalmana Mesarića 1, 40000 Čakovec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414C28">
        <w:rPr>
          <w:lang w:val="hr-HR"/>
        </w:rPr>
        <w:t>ana 19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14C28">
        <w:t>CAMELLA j.d.o.o., OIB: 33063461705 sa sjedištem u Kalmana Mesarića 1, 40000 Čakovec.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414C28">
        <w:t>je u ukupnom iznosu od 2.550,26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60023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74FD7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435" w:rsidP="007F64E0" w:rsidR="00C81435">
      <w:r>
        <w:separator/>
      </w:r>
    </w:p>
  </w:endnote>
  <w:endnote w:id="0" w:type="continuationSeparator">
    <w:p w:rsidRDefault="00C81435" w:rsidP="007F64E0" w:rsidR="00C81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435" w:rsidP="007F64E0" w:rsidR="00C81435">
      <w:r>
        <w:separator/>
      </w:r>
    </w:p>
  </w:footnote>
  <w:footnote w:id="0" w:type="continuationSeparator">
    <w:p w:rsidRDefault="00C81435" w:rsidP="007F64E0" w:rsidR="00C81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14C28">
      <w:rPr>
        <w:lang w:val="hr-HR"/>
      </w:rPr>
      <w:t>St-8</w:t>
    </w:r>
    <w:r w:rsidR="00B42BA2">
      <w:rPr>
        <w:lang w:val="hr-HR"/>
      </w:rPr>
      <w:t>5</w:t>
    </w:r>
    <w:r w:rsidR="00414C28">
      <w:rPr>
        <w:lang w:val="hr-HR"/>
      </w:rPr>
      <w:t>8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6C08" w:rsidRPr="004A6C08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A6C08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6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C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6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C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CAMELLA jednostavno društvo s ograničenom odgovornošću za pružanje usluga i trgovinu</izvorni_sadrzaj>
    <derivirana_varijabla naziv="DomainObject.Predmet.ProtustrankaFormated_1">  CAMELLA jednostavno društvo s ograničenom odgovornošću za pružanje usluga i trgovinu</derivirana_varijabla>
  </DomainObject.Predmet.ProtustrankaFormated>
  <DomainObject.Predmet.ProtustrankaFormatedOIB>
    <izvorni_sadrzaj>  CAMELLA jednostavno društvo s ograničenom odgovornošću za pružanje usluga i trgovinu, OIB 33063461705</izvorni_sadrzaj>
    <derivirana_varijabla naziv="DomainObject.Predmet.ProtustrankaFormatedOIB_1">  CAMELLA jednostavno društvo s ograničenom odgovornošću za pružanje usluga i trgovinu, OIB 33063461705</derivirana_varijabla>
  </DomainObject.Predmet.ProtustrankaFormatedOIB>
  <DomainObject.Predmet.ProtustrankaFormatedWithAdress>
    <izvorni_sadrzaj> CAMELLA jednostavno društvo s ograničenom odgovornošću za pružanje usluga i trgovinu, Kalmana Mesarića 1, 40000 Čakovec</izvorni_sadrzaj>
    <derivirana_varijabla naziv="DomainObject.Predmet.ProtustrankaFormatedWithAdress_1"> CAMELLA jednostavno društvo s ograničenom odgovornošću za pružanje usluga i trgovinu, Kalmana Mesarića 1, 40000 Čakovec</derivirana_varijabla>
  </DomainObject.Predmet.ProtustrankaFormatedWithAdress>
  <DomainObject.Predmet.ProtustrankaFormatedWithAdressOIB>
    <izvorni_sadrzaj> CAMELLA jednostavno društvo s ograničenom odgovornošću za pružanje usluga i trgovinu, OIB 33063461705, Kalmana Mesarića 1, 40000 Čakovec</izvorni_sadrzaj>
    <derivirana_varijabla naziv="DomainObject.Predmet.ProtustrankaFormatedWithAdressOIB_1"> CAMELLA jednostavno društvo s ograničenom odgovornošću za pružanje usluga i trgovinu, OIB 33063461705, Kalmana Mesarića 1, 40000 Čakovec</derivirana_varijabla>
  </DomainObject.Predmet.ProtustrankaFormatedWithAdressOIB>
  <DomainObject.Predmet.ProtustrankaWithAdress>
    <izvorni_sadrzaj>CAMELLA jednostavno društvo s ograničenom odgovornošću za pružanje usluga i trgovinu Kalmana Mesarića 1, 40000 Čakovec</izvorni_sadrzaj>
    <derivirana_varijabla naziv="DomainObject.Predmet.ProtustrankaWithAdress_1">CAMELLA jednostavno društvo s ograničenom odgovornošću za pružanje usluga i trgovinu Kalmana Mesarića 1, 40000 Čakovec</derivirana_varijabla>
  </DomainObject.Predmet.ProtustrankaWithAdress>
  <DomainObject.Predmet.ProtustrankaWithAdressOIB>
    <izvorni_sadrzaj>CAMELLA jednostavno društvo s ograničenom odgovornošću za pružanje usluga i trgovinu, OIB 33063461705, Kalmana Mesarića 1, 40000 Čakovec</izvorni_sadrzaj>
    <derivirana_varijabla naziv="DomainObject.Predmet.ProtustrankaWithAdressOIB_1">CAMELLA jednostavno društvo s ograničenom odgovornošću za pružanje usluga i trgovinu, OIB 33063461705, Kalmana Mesarića 1, 40000 Čakovec</derivirana_varijabla>
  </DomainObject.Predmet.ProtustrankaWithAdressOIB>
  <DomainObject.Predmet.ProtustrankaNazivFormated>
    <izvorni_sadrzaj>CAMELLA jednostavno društvo s ograničenom odgovornošću za pružanje usluga i trgovinu</izvorni_sadrzaj>
    <derivirana_varijabla naziv="DomainObject.Predmet.ProtustrankaNazivFormated_1">CAMELLA jednostavno društvo s ograničenom odgovornošću za pružanje usluga i trgovinu</derivirana_varijabla>
  </DomainObject.Predmet.ProtustrankaNazivFormated>
  <DomainObject.Predmet.ProtustrankaNazivFormatedOIB>
    <izvorni_sadrzaj>CAMELLA jednostavno društvo s ograničenom odgovornošću za pružanje usluga i trgovinu, OIB 33063461705</izvorni_sadrzaj>
    <derivirana_varijabla naziv="DomainObject.Predmet.ProtustrankaNazivFormatedOIB_1">CAMELLA jednostavno društvo s ograničenom odgovornošću za pružanje usluga i trgovinu, OIB 33063461705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2550.26</izvorni_sadrzaj>
    <derivirana_varijabla naziv="DomainObject.Predmet.TrenutnaVrijednost_1">2550.26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CAMELLA jednostavno društvo s ograničenom odgovornošću za pružanje usluga i trgovinu</item>
    </izvorni_sadrzaj>
    <derivirana_varijabla naziv="DomainObject.Predmet.ProtuStrankaListFormated_1">
      <item>CAMELLA jednostavno društvo s ograničenom odgovornošću za pružanje usluga i trgovinu</item>
    </derivirana_varijabla>
  </DomainObject.Predmet.ProtuStrankaListFormated>
  <DomainObject.Predmet.ProtuStrankaListFormatedOIB>
    <izvorni_sadrzaj>
      <item>CAMELLA jednostavno društvo s ograničenom odgovornošću za pružanje usluga i trgovinu, OIB 33063461705</item>
    </izvorni_sadrzaj>
    <derivirana_varijabla naziv="DomainObject.Predmet.ProtuStrankaListFormatedOIB_1">
      <item>CAMELLA jednostavno društvo s ograničenom odgovornošću za pružanje usluga i trgovinu, OIB 33063461705</item>
    </derivirana_varijabla>
  </DomainObject.Predmet.ProtuStrankaListFormatedOIB>
  <DomainObject.Predmet.ProtuStrankaListFormatedWithAdress>
    <izvorni_sadrzaj>
      <item>CAMELLA jednostavno društvo s ograničenom odgovornošću za pružanje usluga i trgovinu, Kalmana Mesarića 1, 40000 Čakovec</item>
    </izvorni_sadrzaj>
    <derivirana_varijabla naziv="DomainObject.Predmet.ProtuStrankaListFormatedWithAdress_1">
      <item>CAMELLA jednostavno društvo s ograničenom odgovornošću za pružanje usluga i trgovinu, Kalmana Mesarića 1, 40000 Čakovec</item>
    </derivirana_varijabla>
  </DomainObject.Predmet.ProtuStrankaListFormatedWithAdress>
  <DomainObject.Predmet.ProtuStrankaListFormatedWithAdressOIB>
    <izvorni_sadrzaj>
      <item>CAMELLA jednostavno društvo s ograničenom odgovornošću za pružanje usluga i trgovinu, OIB 33063461705, Kalmana Mesarića 1, 40000 Čakovec</item>
    </izvorni_sadrzaj>
    <derivirana_varijabla naziv="DomainObject.Predmet.ProtuStrankaListFormatedWithAdressOIB_1">
      <item>CAMELLA jednostavno društvo s ograničenom odgovornošću za pružanje usluga i trgovinu, OIB 33063461705, Kalmana Mesarića 1, 40000 Čakovec</item>
    </derivirana_varijabla>
  </DomainObject.Predmet.ProtuStrankaListFormatedWithAdressOIB>
  <DomainObject.Predmet.ProtuStrankaListNazivFormated>
    <izvorni_sadrzaj>
      <item>CAMELLA jednostavno društvo s ograničenom odgovornošću za pružanje usluga i trgovinu</item>
    </izvorni_sadrzaj>
    <derivirana_varijabla naziv="DomainObject.Predmet.ProtuStrankaListNazivFormated_1">
      <item>CAMELLA jednostavno društvo s ograničenom odgovornošću za pružanje usluga i trgovinu</item>
    </derivirana_varijabla>
  </DomainObject.Predmet.ProtuStrankaListNazivFormated>
  <DomainObject.Predmet.ProtuStrankaListNazivFormatedOIB>
    <izvorni_sadrzaj>
      <item>CAMELLA jednostavno društvo s ograničenom odgovornošću za pružanje usluga i trgovinu, OIB 33063461705</item>
    </izvorni_sadrzaj>
    <derivirana_varijabla naziv="DomainObject.Predmet.ProtuStrankaListNazivFormatedOIB_1">
      <item>CAMELLA jednostavno društvo s ograničenom odgovornošću za pružanje usluga i trgovinu, OIB 33063461705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CAMELLA jednostavno društvo s ograničenom odgovornošću za pružanje usluga i trgovinu</izvorni_sadrzaj>
    <derivirana_varijabla naziv="DomainObject.Predmet.ProtustrankaIDrugi_1">CAMELLA jednostavno društvo s ograničenom odgovornošću za pružanje usluga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CAMELLA jednostavno društvo s ograničenom odgovornošću za pružanje usluga i trgovinu, OIB 33063461705, Kalmana Mesarića 1, 40000 Čakovec</izvorni_sadrzaj>
    <derivirana_varijabla naziv="DomainObject.Predmet.ProtustrankaIDrugiAdressOIB_1">CAMELLA jednostavno društvo s ograničenom odgovornošću za pružanje usluga i trgovinu, OIB 33063461705, Kalmana Mesarića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CAMELLA jednostavno društvo s ograničenom odgovornošću za pružanje usluga i trgovinu</item>
      <item>E-oglasna ploča</item>
      <item>Sudski registar, Trgovački sud u Varaždinu</item>
    </izvorni_sadrzaj>
    <derivirana_varijabla naziv="DomainObject.Predmet.SudioniciListNaziv_1">
      <item>Financijska agencija</item>
      <item>CAMELLA jednostavno društvo s ograničenom odgovornošću za pružanje usluga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CAMELLA jednostavno društvo s ograničenom odgovornošću za pružanje usluga i trgovinu, OIB 33063461705, Kalmana Mesarića 1,40000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CAMELLA jednostavno društvo s ograničenom odgovornošću za pružanje usluga i trgovinu, OIB 33063461705, Kalmana Mesarića 1,40000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33063461705</item>
      <item>, OIB null</item>
      <item>, OIB null</item>
    </izvorni_sadrzaj>
    <derivirana_varijabla naziv="DomainObject.Predmet.SudioniciListNazivOIB_1">
      <item>, OIB 85821130368</item>
      <item>, OIB 33063461705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2298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2016-02-02T09:54:00Z</dcterms:created>
  <dc:creator>user</dc:creator>
  <cp:lastModifiedBy>Maja Marčec</cp:lastModifiedBy>
  <cp:lastPrinted>2016-02-02T10:52:00Z</cp:lastPrinted>
  <dcterms:modified xmlns:xsi="http://www.w3.org/2001/XMLSchema-instance" xsi:type="dcterms:W3CDTF">2016-02-02T10:52:00Z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