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a2a1" w14:paraId="5eba2a1" w:rsidRDefault="0062074B" w:rsidP="0062074B" w:rsidR="0062074B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074B" w:rsidP="0062074B" w:rsidR="0062074B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62074B" w:rsidP="0062074B" w:rsidR="0062074B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62074B" w:rsidP="0062074B" w:rsidR="0062074B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62074B" w:rsidP="0062074B" w:rsidR="0062074B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</w:rPr>
        <w:t>Trgovački sud u Zagrebu, po sudskoj savjetnici toga suda Tihani Božičević,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</w:t>
      </w:r>
      <w:r w:rsidRPr="00B8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zahtjeva </w:t>
      </w:r>
      <w:r w:rsidRPr="00B85CB2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 w:rsidR="00B85CB2" w:rsidRPr="00B8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5CB2" w:rsidRPr="00B85CB2">
        <w:rPr>
          <w:rFonts w:cs="Times New Roman" w:hAnsi="Times New Roman" w:ascii="Times New Roman"/>
          <w:sz w:val="24"/>
          <w:szCs w:val="24"/>
        </w:rPr>
        <w:t>VRBINA KNJIGOVODSTVENI URED j.d.o.o. za usluge i trgovinu, Sisak, Rimska 14, MBS: 080817382, OIB: 69780067476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10. svibnja 2017. godine</w:t>
      </w: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2074B" w:rsidP="0062074B" w:rsidR="0062074B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44543A" w:rsidRPr="0044543A">
        <w:rPr>
          <w:rFonts w:cs="Times New Roman" w:hAnsi="Times New Roman" w:ascii="Times New Roman"/>
          <w:sz w:val="24"/>
          <w:szCs w:val="24"/>
        </w:rPr>
        <w:t xml:space="preserve"> </w:t>
      </w:r>
      <w:r w:rsidR="0044543A" w:rsidRPr="00B85CB2">
        <w:rPr>
          <w:rFonts w:cs="Times New Roman" w:hAnsi="Times New Roman" w:ascii="Times New Roman"/>
          <w:sz w:val="24"/>
          <w:szCs w:val="24"/>
        </w:rPr>
        <w:t>VRBINA KNJIGOVODSTVENI URED j.d.o.o. za usluge i trgovinu, Sisak, Rimska 14, MBS: 080817382, OIB: 69780067476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570502" w:rsidP="0062074B" w:rsidR="0062074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11</w:t>
      </w:r>
      <w:r w:rsidR="006207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veljače</w:t>
      </w:r>
      <w:r w:rsidR="006207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6207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62074B" w:rsidP="0062074B" w:rsidR="0062074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zahtjevu je navedeno kako dužnik na dan 1. rujna 2015., u Očevidniku redoslijeda osnova za plaćanje ima evidentirane neizvršene osnove za plaćanje u neprekinutom razdoblju od 1</w:t>
      </w:r>
      <w:r w:rsidR="005705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dana u ukupnom iznosu od </w:t>
      </w:r>
      <w:r w:rsidR="005705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1.236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5705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62074B" w:rsidP="0062074B" w:rsidR="0062074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sudski registar, ovaj sud je utvrdio kako se nad dužnikom provodi postupak skupnog brisanja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70. st. 4. Zakona o sudskom registru ("Narodne novine" broj:  </w:t>
      </w:r>
      <w:hyperlink r:id="rId10" w:history="true" w:tooltip="zakon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>
        <w:rPr>
          <w:rFonts w:cs="Times New Roman" w:hAnsi="Times New Roman" w:ascii="Times New Roman"/>
          <w:sz w:val="24"/>
          <w:szCs w:val="24"/>
        </w:rPr>
        <w:t>; dalje: ZSR)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odnosno pokrenut je drugi postupak radi brisanja dužnika iz sudskog registra. Zbog navedenog, nisu ispunjene pretpostavke za provedbu skraćenog stečajnog postupka nad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pa je ovaj sud riješio kao u izreci ovog rješenja.</w:t>
      </w: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10. svibnja 2017. godine</w:t>
      </w:r>
    </w:p>
    <w:p w:rsidRDefault="008E1729" w:rsidP="0062074B" w:rsidR="008E172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2074B" w:rsidP="0062074B" w:rsidR="0062074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Sudski savjetnik:</w:t>
      </w:r>
    </w:p>
    <w:p w:rsidRDefault="0062074B" w:rsidP="0062074B" w:rsidR="0062074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62074B" w:rsidP="0062074B" w:rsidR="0062074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074B" w:rsidP="0062074B" w:rsidR="0062074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074B" w:rsidP="0062074B" w:rsidR="0062074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62074B" w:rsidP="0062074B" w:rsidR="0062074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62074B" w:rsidP="0062074B" w:rsidR="0062074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CB2FD9" w:rsidP="0062074B" w:rsidR="00CB2FD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kal. 45 dana</w:t>
      </w:r>
    </w:p>
    <w:p w:rsidRDefault="000316FE" w:rsidR="000316FE"/>
    <w:sectPr w:rsidSect="00CB2FD9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FD9" w:rsidP="00CB2FD9" w:rsidR="00CB2FD9">
      <w:pPr>
        <w:spacing w:lineRule="auto" w:line="240" w:after="0"/>
      </w:pPr>
      <w:r>
        <w:separator/>
      </w:r>
    </w:p>
  </w:endnote>
  <w:endnote w:id="0" w:type="continuationSeparator">
    <w:p w:rsidRDefault="00CB2FD9" w:rsidP="00CB2FD9" w:rsidR="00CB2F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867509616"/>
      <w:docPartObj>
        <w:docPartGallery w:val="Page Numbers (Bottom of Page)"/>
        <w:docPartUnique/>
      </w:docPartObj>
    </w:sdtPr>
    <w:sdtEndPr/>
    <w:sdtContent>
      <w:p w:rsidRDefault="00CB2FD9" w:rsidR="00CB2FD9" w:rsidRPr="00CB2FD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B2FD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B2FD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B2FD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05D1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B2FD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B2FD9" w:rsidR="00CB2F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FD9" w:rsidP="00CB2FD9" w:rsidR="00CB2FD9">
      <w:pPr>
        <w:spacing w:lineRule="auto" w:line="240" w:after="0"/>
      </w:pPr>
      <w:r>
        <w:separator/>
      </w:r>
    </w:p>
  </w:footnote>
  <w:footnote w:id="0" w:type="continuationSeparator">
    <w:p w:rsidRDefault="00CB2FD9" w:rsidP="00CB2FD9" w:rsidR="00CB2F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FD9" w:rsidP="00CB2FD9" w:rsidR="00CB2FD9" w:rsidRPr="00CB2FD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St-1390/2016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FD9" w:rsidP="00CB2FD9" w:rsidR="00CB2FD9" w:rsidRPr="00CB2FD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St-1390/2016</w:t>
    </w:r>
  </w:p>
  <w:p w:rsidRDefault="00CB2FD9" w:rsidP="00CB2FD9" w:rsidR="00CB2FD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BD5"/>
    <w:rsid w:val="000316FE"/>
    <w:rsid w:val="001D0364"/>
    <w:rsid w:val="002D3D38"/>
    <w:rsid w:val="0044543A"/>
    <w:rsid w:val="00487127"/>
    <w:rsid w:val="00570502"/>
    <w:rsid w:val="005B1B4E"/>
    <w:rsid w:val="0062074B"/>
    <w:rsid w:val="00845B4F"/>
    <w:rsid w:val="008E1729"/>
    <w:rsid w:val="00A1281B"/>
    <w:rsid w:val="00A72BD5"/>
    <w:rsid w:val="00B85CB2"/>
    <w:rsid w:val="00C05D11"/>
    <w:rsid w:val="00CB2FD9"/>
    <w:rsid w:val="00DC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74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62074B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62074B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207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07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074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B2F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B2FD9"/>
  </w:style>
  <w:style w:styleId="Podnoje" w:type="paragraph">
    <w:name w:val="footer"/>
    <w:basedOn w:val="Normal"/>
    <w:link w:val="PodnojeChar"/>
    <w:uiPriority w:val="99"/>
    <w:unhideWhenUsed/>
    <w:rsid w:val="00CB2F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B2FD9"/>
  </w:style>
  <w:style w:styleId="Tekstrezerviranogmjesta" w:type="character">
    <w:name w:val="Placeholder Text"/>
    <w:basedOn w:val="Zadanifontodlomka"/>
    <w:uiPriority w:val="99"/>
    <w:semiHidden/>
    <w:rsid w:val="00C05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D1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05D1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05D1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05D1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74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62074B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62074B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207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07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074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B2F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B2FD9"/>
  </w:style>
  <w:style w:styleId="Podnoje" w:type="paragraph">
    <w:name w:val="footer"/>
    <w:basedOn w:val="Normal"/>
    <w:link w:val="PodnojeChar"/>
    <w:uiPriority w:val="99"/>
    <w:unhideWhenUsed/>
    <w:rsid w:val="00CB2F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B2FD9"/>
  </w:style>
  <w:style w:styleId="Tekstrezerviranogmjesta" w:type="character">
    <w:name w:val="Placeholder Text"/>
    <w:basedOn w:val="Zadanifontodlomka"/>
    <w:uiPriority w:val="99"/>
    <w:semiHidden/>
    <w:rsid w:val="00C05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D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05D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05D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05D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772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St-1390/2016</izvorni_sadrzaj>
    <derivirana_varijabla naziv="DomainObject.Predmet.OznakaBroj_1">St-1390/2016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VRBINA KNJIGOVODSTVENI URED j.d.o.o. za usluge i trgovinu</izvorni_sadrzaj>
    <derivirana_varijabla naziv="DomainObject.Predmet.ProtustrankaFormated_1">  VRBINA KNJIGOVODSTVENI URED j.d.o.o. za usluge i trgovinu</derivirana_varijabla>
  </DomainObject.Predmet.ProtustrankaFormated>
  <DomainObject.Predmet.ProtustrankaFormatedOIB>
    <izvorni_sadrzaj>  VRBINA KNJIGOVODSTVENI URED j.d.o.o. za usluge i trgovinu, OIB 69780067476</izvorni_sadrzaj>
    <derivirana_varijabla naziv="DomainObject.Predmet.ProtustrankaFormatedOIB_1">  VRBINA KNJIGOVODSTVENI URED j.d.o.o. za usluge i trgovinu, OIB 69780067476</derivirana_varijabla>
  </DomainObject.Predmet.ProtustrankaFormatedOIB>
  <DomainObject.Predmet.ProtustrankaFormatedWithAdress>
    <izvorni_sadrzaj> VRBINA KNJIGOVODSTVENI URED j.d.o.o. za usluge i trgovinu, Rimska 14, 44000 Sisak</izvorni_sadrzaj>
    <derivirana_varijabla naziv="DomainObject.Predmet.ProtustrankaFormatedWithAdress_1"> VRBINA KNJIGOVODSTVENI URED j.d.o.o. za usluge i trgovinu, Rimska 14, 44000 Sisak</derivirana_varijabla>
  </DomainObject.Predmet.ProtustrankaFormatedWithAdress>
  <DomainObject.Predmet.ProtustrankaFormatedWithAdressOIB>
    <izvorni_sadrzaj> VRBINA KNJIGOVODSTVENI URED j.d.o.o. za usluge i trgovinu, OIB 69780067476, Rimska 14, 44000 Sisak</izvorni_sadrzaj>
    <derivirana_varijabla naziv="DomainObject.Predmet.ProtustrankaFormatedWithAdressOIB_1"> VRBINA KNJIGOVODSTVENI URED j.d.o.o. za usluge i trgovinu, OIB 69780067476, Rimska 14, 44000 Sisak</derivirana_varijabla>
  </DomainObject.Predmet.ProtustrankaFormatedWithAdressOIB>
  <DomainObject.Predmet.ProtustrankaWithAdress>
    <izvorni_sadrzaj>VRBINA KNJIGOVODSTVENI URED j.d.o.o. za usluge i trgovinu Rimska 14, 44000 Sisak</izvorni_sadrzaj>
    <derivirana_varijabla naziv="DomainObject.Predmet.ProtustrankaWithAdress_1">VRBINA KNJIGOVODSTVENI URED j.d.o.o. za usluge i trgovinu Rimska 14, 44000 Sisak</derivirana_varijabla>
  </DomainObject.Predmet.ProtustrankaWithAdress>
  <DomainObject.Predmet.ProtustrankaWithAdressOIB>
    <izvorni_sadrzaj>VRBINA KNJIGOVODSTVENI URED j.d.o.o. za usluge i trgovinu, OIB 69780067476, Rimska 14, 44000 Sisak</izvorni_sadrzaj>
    <derivirana_varijabla naziv="DomainObject.Predmet.ProtustrankaWithAdressOIB_1">VRBINA KNJIGOVODSTVENI URED j.d.o.o. za usluge i trgovinu, OIB 69780067476, Rimska 14, 44000 Sisak</derivirana_varijabla>
  </DomainObject.Predmet.ProtustrankaWithAdressOIB>
  <DomainObject.Predmet.ProtustrankaNazivFormated>
    <izvorni_sadrzaj>VRBINA KNJIGOVODSTVENI URED j.d.o.o. za usluge i trgovinu</izvorni_sadrzaj>
    <derivirana_varijabla naziv="DomainObject.Predmet.ProtustrankaNazivFormated_1">VRBINA KNJIGOVODSTVENI URED j.d.o.o. za usluge i trgovinu</derivirana_varijabla>
  </DomainObject.Predmet.ProtustrankaNazivFormated>
  <DomainObject.Predmet.ProtustrankaNazivFormatedOIB>
    <izvorni_sadrzaj>VRBINA KNJIGOVODSTVENI URED j.d.o.o. za usluge i trgovinu, OIB 69780067476</izvorni_sadrzaj>
    <derivirana_varijabla naziv="DomainObject.Predmet.ProtustrankaNazivFormatedOIB_1">VRBINA KNJIGOVODSTVENI URED j.d.o.o. za usluge i trgovinu, OIB 69780067476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VRBINA KNJIGOVODSTVENI URED j.d.o.o. za usluge i trgovinu</item>
    </izvorni_sadrzaj>
    <derivirana_varijabla naziv="DomainObject.Predmet.ProtuStrankaListFormated_1">
      <item>VRBINA KNJIGOVODSTVENI URED j.d.o.o. za usluge i trgovinu</item>
    </derivirana_varijabla>
  </DomainObject.Predmet.ProtuStrankaListFormated>
  <DomainObject.Predmet.ProtuStrankaListFormatedOIB>
    <izvorni_sadrzaj>
      <item>VRBINA KNJIGOVODSTVENI URED j.d.o.o. za usluge i trgovinu, OIB 69780067476</item>
    </izvorni_sadrzaj>
    <derivirana_varijabla naziv="DomainObject.Predmet.ProtuStrankaListFormatedOIB_1">
      <item>VRBINA KNJIGOVODSTVENI URED j.d.o.o. za usluge i trgovinu, OIB 69780067476</item>
    </derivirana_varijabla>
  </DomainObject.Predmet.ProtuStrankaListFormatedOIB>
  <DomainObject.Predmet.ProtuStrankaListFormatedWithAdress>
    <izvorni_sadrzaj>
      <item>VRBINA KNJIGOVODSTVENI URED j.d.o.o. za usluge i trgovinu, Rimska 14, 44000 Sisak</item>
    </izvorni_sadrzaj>
    <derivirana_varijabla naziv="DomainObject.Predmet.ProtuStrankaListFormatedWithAdress_1">
      <item>VRBINA KNJIGOVODSTVENI URED j.d.o.o. za usluge i trgovinu, Rimska 14, 44000 Sisak</item>
    </derivirana_varijabla>
  </DomainObject.Predmet.ProtuStrankaListFormatedWithAdress>
  <DomainObject.Predmet.ProtuStrankaListFormatedWithAdressOIB>
    <izvorni_sadrzaj>
      <item>VRBINA KNJIGOVODSTVENI URED j.d.o.o. za usluge i trgovinu, OIB 69780067476, Rimska 14, 44000 Sisak</item>
    </izvorni_sadrzaj>
    <derivirana_varijabla naziv="DomainObject.Predmet.ProtuStrankaListFormatedWithAdressOIB_1">
      <item>VRBINA KNJIGOVODSTVENI URED j.d.o.o. za usluge i trgovinu, OIB 69780067476, Rimska 14, 44000 Sisak</item>
    </derivirana_varijabla>
  </DomainObject.Predmet.ProtuStrankaListFormatedWithAdressOIB>
  <DomainObject.Predmet.ProtuStrankaListNazivFormated>
    <izvorni_sadrzaj>
      <item>VRBINA KNJIGOVODSTVENI URED j.d.o.o. za usluge i trgovinu</item>
    </izvorni_sadrzaj>
    <derivirana_varijabla naziv="DomainObject.Predmet.ProtuStrankaListNazivFormated_1">
      <item>VRBINA KNJIGOVODSTVENI URED j.d.o.o. za usluge i trgovinu</item>
    </derivirana_varijabla>
  </DomainObject.Predmet.ProtuStrankaListNazivFormated>
  <DomainObject.Predmet.ProtuStrankaListNazivFormatedOIB>
    <izvorni_sadrzaj>
      <item>VRBINA KNJIGOVODSTVENI URED j.d.o.o. za usluge i trgovinu, OIB 69780067476</item>
    </izvorni_sadrzaj>
    <derivirana_varijabla naziv="DomainObject.Predmet.ProtuStrankaListNazivFormatedOIB_1">
      <item>VRBINA KNJIGOVODSTVENI URED j.d.o.o. za usluge i trgovinu, OIB 69780067476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VRBINA KNJIGOVODSTVENI URED j.d.o.o. za usluge i trgovinu</izvorni_sadrzaj>
    <derivirana_varijabla naziv="DomainObject.Predmet.ProtustrankaIDrugi_1">VRBINA KNJIGOVODSTVENI URED j.d.o.o. za usluge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VRBINA KNJIGOVODSTVENI URED j.d.o.o. za usluge i trgovinu, OIB 69780067476, Rimska 14, 44000 Sisak</izvorni_sadrzaj>
    <derivirana_varijabla naziv="DomainObject.Predmet.ProtustrankaIDrugiAdressOIB_1">VRBINA KNJIGOVODSTVENI URED j.d.o.o. za usluge i trgovinu, OIB 69780067476, Rimska 14,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VRBINA KNJIGOVODSTVENI URED j.d.o.o. za usluge i trgovinu</item>
    </izvorni_sadrzaj>
    <derivirana_varijabla naziv="DomainObject.Predmet.SudioniciListNaziv_1">
      <item>FINA Regionalni centar Zagreb</item>
      <item>VRBINA KNJIGOVODSTVENI URED j.d.o.o. za usluge i trgovinu</item>
    </derivirana_varijabla>
  </DomainObject.Predmet.SudioniciListNaziv>
  <DomainObject.Predmet.SudioniciListAdressOIB>
    <izvorni_sadrzaj>
      <item>FINA Regionalni centar Zagreb, OIB 85821130368, Trg svibanjskih žrtava 1995. br.1,10000 Zagreb</item>
      <item>VRBINA KNJIGOVODSTVENI URED j.d.o.o. za usluge i trgovinu, OIB 69780067476, Rimska 14,44000 Sisak</item>
    </izvorni_sadrzaj>
    <derivirana_varijabla naziv="DomainObject.Predmet.SudioniciListAdressOIB_1">
      <item>FINA Regionalni centar Zagreb, OIB 85821130368, Trg svibanjskih žrtava 1995. br.1,10000 Zagreb</item>
      <item>VRBINA KNJIGOVODSTVENI URED j.d.o.o. za usluge i trgovinu, OIB 69780067476, Rimska 14,44000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69780067476</item>
    </izvorni_sadrzaj>
    <derivirana_varijabla naziv="DomainObject.Predmet.SudioniciListNazivOIB_1">
      <item>, OIB 85821130368</item>
      <item>, OIB 69780067476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2116</properties:Characters>
  <properties:Lines>62</properties:Lines>
  <properties:Paragraphs>22</properties:Paragraphs>
  <properties:TotalTime>4</properties:TotalTime>
  <properties:ScaleCrop>false</properties:ScaleCrop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2017-05-10T08:00:00Z</dcterms:created>
  <dc:creator>Tihana Božičević</dc:creator>
  <dc:description/>
  <cp:keywords/>
  <cp:lastModifiedBy>Slavica Sorić</cp:lastModifiedBy>
  <dcterms:modified xmlns:xsi="http://www.w3.org/2001/XMLSchema-instance" xsi:type="dcterms:W3CDTF">2017-05-10T08:41:00Z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