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f023" w14:paraId="472f023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595892">
        <w:t>1788</w:t>
      </w:r>
      <w:r w:rsidR="002E2049">
        <w:t>/</w:t>
      </w:r>
      <w:r w:rsidR="000E76C9">
        <w:t>16</w:t>
      </w:r>
      <w:r w:rsidR="002E2049">
        <w:t>-</w:t>
      </w:r>
      <w:r w:rsidR="00605C58">
        <w:t>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595892" w:rsidRPr="00595892">
        <w:t xml:space="preserve">TOPPER d.o.o., </w:t>
      </w:r>
      <w:proofErr w:type="spellStart"/>
      <w:r w:rsidR="00595892" w:rsidRPr="00595892">
        <w:t>Soljani</w:t>
      </w:r>
      <w:proofErr w:type="spellEnd"/>
      <w:r w:rsidR="00595892" w:rsidRPr="00595892">
        <w:t>, Braće Radića 44, OIB: 88056250522, MBS: 030123024</w:t>
      </w:r>
      <w:r w:rsidR="00C858CF">
        <w:t>,</w:t>
      </w:r>
      <w:r w:rsidR="00C803CD">
        <w:t xml:space="preserve"> </w:t>
      </w:r>
      <w:r w:rsidR="00951975">
        <w:t xml:space="preserve">dana </w:t>
      </w:r>
      <w:r w:rsidR="00C858CF">
        <w:t>23</w:t>
      </w:r>
      <w:r w:rsidR="00951975">
        <w:t xml:space="preserve">. </w:t>
      </w:r>
      <w:r w:rsidR="000E76C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595892" w:rsidRPr="00595892">
        <w:t xml:space="preserve">Pero Topić, OIB: 15178432505, </w:t>
      </w:r>
      <w:proofErr w:type="spellStart"/>
      <w:r w:rsidR="00595892" w:rsidRPr="00595892">
        <w:t>Soljani</w:t>
      </w:r>
      <w:proofErr w:type="spellEnd"/>
      <w:r w:rsidR="00595892" w:rsidRPr="00595892">
        <w:t>, Braće Radića 44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595892">
        <w:t>5</w:t>
      </w:r>
      <w:r w:rsidR="00C858CF">
        <w:t>.000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95892">
        <w:t>1788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595892" w:rsidRPr="00595892">
        <w:t xml:space="preserve">Pero Topić, OIB: 15178432505, </w:t>
      </w:r>
      <w:proofErr w:type="spellStart"/>
      <w:r w:rsidR="00595892" w:rsidRPr="00595892">
        <w:t>Soljani</w:t>
      </w:r>
      <w:proofErr w:type="spellEnd"/>
      <w:r w:rsidR="00595892" w:rsidRPr="00595892">
        <w:t>, Braće Radića 44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595892">
        <w:t>5</w:t>
      </w:r>
      <w:r w:rsidR="003C76E3">
        <w:t>.000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595892">
        <w:t>1788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95892">
        <w:t xml:space="preserve">Pero Topić, OIB: 15178432505, </w:t>
      </w:r>
      <w:proofErr w:type="spellStart"/>
      <w:r w:rsidR="00595892">
        <w:t>Soljani</w:t>
      </w:r>
      <w:proofErr w:type="spellEnd"/>
      <w:r w:rsidR="00595892">
        <w:t>, Braće Radića 44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595892">
        <w:t xml:space="preserve">Pero Topić, OIB: 15178432505, </w:t>
      </w:r>
      <w:proofErr w:type="spellStart"/>
      <w:r w:rsidR="00595892">
        <w:t>Soljani</w:t>
      </w:r>
      <w:proofErr w:type="spellEnd"/>
      <w:r w:rsidR="00595892">
        <w:t>, Braće Radića 44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595892">
        <w:t>1788</w:t>
      </w:r>
      <w:r w:rsidR="00853B55">
        <w:t>/16-</w:t>
      </w:r>
      <w:r w:rsidR="00605C58">
        <w:t>14</w:t>
      </w:r>
      <w:bookmarkStart w:name="_GoBack" w:id="0"/>
      <w:bookmarkEnd w:id="0"/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595892">
        <w:rPr>
          <w:bCs/>
        </w:rPr>
        <w:t>02</w:t>
      </w:r>
      <w:r w:rsidRPr="00C119CF">
        <w:rPr>
          <w:bCs/>
        </w:rPr>
        <w:t xml:space="preserve">. </w:t>
      </w:r>
      <w:r w:rsidR="00595892">
        <w:rPr>
          <w:bCs/>
        </w:rPr>
        <w:t>lipnja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595892" w:rsidRPr="00595892">
        <w:t xml:space="preserve">TOPPER d.o.o., </w:t>
      </w:r>
      <w:proofErr w:type="spellStart"/>
      <w:r w:rsidR="00595892" w:rsidRPr="00595892">
        <w:t>Soljani</w:t>
      </w:r>
      <w:proofErr w:type="spellEnd"/>
      <w:r w:rsidR="00595892" w:rsidRPr="00595892">
        <w:t>, Braće Radića 44, OIB: 88056250522, MBS: 030123024,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595892">
        <w:rPr>
          <w:bCs/>
        </w:rPr>
        <w:t>1788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595892">
        <w:rPr>
          <w:bCs/>
        </w:rPr>
        <w:t>26</w:t>
      </w:r>
      <w:r w:rsidRPr="00C119CF">
        <w:rPr>
          <w:bCs/>
        </w:rPr>
        <w:t xml:space="preserve">. </w:t>
      </w:r>
      <w:r w:rsidR="00595892">
        <w:rPr>
          <w:bCs/>
        </w:rPr>
        <w:t>rujna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595892">
        <w:t xml:space="preserve">Pero Topić, OIB: 15178432505, </w:t>
      </w:r>
      <w:proofErr w:type="spellStart"/>
      <w:r w:rsidR="00595892">
        <w:t>Soljani</w:t>
      </w:r>
      <w:proofErr w:type="spellEnd"/>
      <w:r w:rsidR="00595892">
        <w:t>, Braće Radića 44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595892">
        <w:t>1788</w:t>
      </w:r>
      <w:r w:rsidR="00C858CF">
        <w:t xml:space="preserve">/16 od </w:t>
      </w:r>
      <w:r w:rsidR="00595892">
        <w:t>21</w:t>
      </w:r>
      <w:r w:rsidR="00C858CF">
        <w:t xml:space="preserve">. veljače 2017. g. na uplatu dodatnog iznosa predujma u iznosu od </w:t>
      </w:r>
      <w:r w:rsidR="00595892">
        <w:t>4</w:t>
      </w:r>
      <w:r w:rsidR="00C858CF">
        <w:t xml:space="preserve">.000,00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595892">
        <w:t>1788</w:t>
      </w:r>
      <w:r w:rsidR="00C858CF">
        <w:t xml:space="preserve">/16 od </w:t>
      </w:r>
      <w:r w:rsidR="00595892">
        <w:rPr>
          <w:bCs/>
        </w:rPr>
        <w:t>26</w:t>
      </w:r>
      <w:r w:rsidR="00C858CF" w:rsidRPr="00C119CF">
        <w:rPr>
          <w:bCs/>
        </w:rPr>
        <w:t xml:space="preserve">. </w:t>
      </w:r>
      <w:r w:rsidR="00595892">
        <w:rPr>
          <w:bCs/>
        </w:rPr>
        <w:t>rujna</w:t>
      </w:r>
      <w:r w:rsidR="00C858CF" w:rsidRPr="00C119CF">
        <w:rPr>
          <w:bCs/>
        </w:rPr>
        <w:t xml:space="preserve"> 201</w:t>
      </w:r>
      <w:r w:rsidR="00C858CF">
        <w:rPr>
          <w:bCs/>
        </w:rPr>
        <w:t>6</w:t>
      </w:r>
      <w:r w:rsidR="00C858CF">
        <w:t xml:space="preserve">. g.,  osoba ovlaštena za zastupanje dužnika </w:t>
      </w:r>
      <w:r w:rsidR="00595892">
        <w:t xml:space="preserve">Pero Topić, OIB: 15178432505, </w:t>
      </w:r>
      <w:proofErr w:type="spellStart"/>
      <w:r w:rsidR="00595892">
        <w:t>Soljani</w:t>
      </w:r>
      <w:proofErr w:type="spellEnd"/>
      <w:r w:rsidR="00595892">
        <w:t>, Braće Radića 44</w:t>
      </w:r>
      <w:r w:rsidR="00C858CF">
        <w:t xml:space="preserve"> je zaprimio dana </w:t>
      </w:r>
      <w:r w:rsidR="00595892">
        <w:t>12</w:t>
      </w:r>
      <w:r w:rsidR="00C858CF">
        <w:t xml:space="preserve">. </w:t>
      </w:r>
      <w:r w:rsidR="00595892">
        <w:t>siječnja</w:t>
      </w:r>
      <w:r w:rsidR="00C858CF">
        <w:t xml:space="preserve"> 201</w:t>
      </w:r>
      <w:r w:rsidR="00595892">
        <w:t>7</w:t>
      </w:r>
      <w:r w:rsidR="00C858CF">
        <w:t xml:space="preserve">. g što je utvrđeno uvidom u povratnicu koja </w:t>
      </w:r>
      <w:proofErr w:type="spellStart"/>
      <w:r w:rsidR="00C858CF">
        <w:t>prileži</w:t>
      </w:r>
      <w:proofErr w:type="spellEnd"/>
      <w:r w:rsidR="00C858CF">
        <w:t xml:space="preserve"> spisu predmeta, te Zaključak od </w:t>
      </w:r>
      <w:r w:rsidR="00595892">
        <w:t>21</w:t>
      </w:r>
      <w:r w:rsidR="00C858CF">
        <w:t xml:space="preserve">. veljače 2017. g..  zaprimio je </w:t>
      </w:r>
      <w:r w:rsidR="00595892">
        <w:t>21</w:t>
      </w:r>
      <w:r w:rsidR="00C858CF">
        <w:t xml:space="preserve">. veljače 2017. g. </w:t>
      </w:r>
      <w:r w:rsidR="00595892">
        <w:t>objavom na e-oglasnoj ploči suda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858CF">
        <w:t>23</w:t>
      </w:r>
      <w:r w:rsidR="000E06CF">
        <w:t xml:space="preserve">. </w:t>
      </w:r>
      <w:r w:rsidR="005D589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AC3197" w:rsidR="007532AC" w:rsidRPr="007532A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AC3197" w:rsidRPr="00AC3197">
        <w:t xml:space="preserve">Pero Topić, </w:t>
      </w:r>
      <w:proofErr w:type="spellStart"/>
      <w:r w:rsidR="00AC3197" w:rsidRPr="00AC3197">
        <w:t>Soljani</w:t>
      </w:r>
      <w:proofErr w:type="spellEnd"/>
      <w:r w:rsidR="00AC3197" w:rsidRPr="00AC3197">
        <w:t>, Braće Radića 44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C76E3" w:rsidP="007E6D1A" w:rsidR="007E6D1A">
      <w:pPr>
        <w:numPr>
          <w:ilvl w:val="0"/>
          <w:numId w:val="11"/>
        </w:numPr>
      </w:pPr>
      <w:r>
        <w:t>22</w:t>
      </w:r>
      <w:r w:rsidR="007532AC">
        <w:t>/</w:t>
      </w:r>
      <w:r w:rsidR="005D5899">
        <w:t>6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EC" w:rsidP="00C06AA6" w:rsidR="00E432EC">
      <w:r>
        <w:separator/>
      </w:r>
    </w:p>
  </w:endnote>
  <w:endnote w:id="0" w:type="continuationSeparator">
    <w:p w:rsidRDefault="00E432EC" w:rsidP="00C06AA6" w:rsidR="00E43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EC" w:rsidP="00C06AA6" w:rsidR="00E432EC">
      <w:r>
        <w:separator/>
      </w:r>
    </w:p>
  </w:footnote>
  <w:footnote w:id="0" w:type="continuationSeparator">
    <w:p w:rsidRDefault="00E432EC" w:rsidP="00C06AA6" w:rsidR="00E43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5C58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08E6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05C58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92F06"/>
    <w:rsid w:val="00AA6B6E"/>
    <w:rsid w:val="00AC3197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BE5E6F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432EC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8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8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St-1788/2016-14</izvorni_sadrzaj>
    <derivirana_varijabla naziv="DomainObject.Oznaka_1">St-1788/2016-14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St-1788/2016-14</izvorni_sadrzaj>
    <derivirana_varijabla naziv="DomainObject.PoslovniBrojDokumenta_1">St-1788/2016-14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4D14F-E01A-4A59-AC2D-098EAE8F5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3341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2017-05-23T08:35:00Z</dcterms:created>
  <dc:creator>Korisnik</dc:creator>
  <cp:lastModifiedBy>Snježana Markotić Jurić</cp:lastModifiedBy>
  <cp:lastPrinted>2017-05-23T08:32:00Z</cp:lastPrinted>
  <dcterms:modified xmlns:xsi="http://www.w3.org/2001/XMLSchema-instance" xsi:type="dcterms:W3CDTF">2017-05-23T08:40:00Z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St-1788/2016-14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