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820d" w14:paraId="c2e820d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3E78EC">
        <w:t>RH, Ministarstvo financija, Porezna uprava Područni ured Slavonija i Baranja, Vukovar OIB 18683136487, zastupana po Županijskom državnom odvjetništvu u Vukovaru</w:t>
      </w:r>
      <w:r w:rsidR="00B1351D" w:rsidRPr="00B1351D">
        <w:t xml:space="preserve">, za otvaranje stečajnog  postupka nad dužnikom </w:t>
      </w:r>
      <w:r w:rsidR="001F3FBE">
        <w:rPr>
          <w:b/>
        </w:rPr>
        <w:t>BIONARDO VRBANJA 3, d.o.o., Vrbanja, Kneza Ljudevita Posavskog 21, MBS: 030107129, OIB: 23430184477</w:t>
      </w:r>
      <w:r w:rsidR="00EF1E0A">
        <w:rPr>
          <w:b/>
        </w:rPr>
        <w:t xml:space="preserve">, </w:t>
      </w:r>
      <w:r w:rsidRPr="002A0C8C">
        <w:t xml:space="preserve">dana </w:t>
      </w:r>
      <w:r w:rsidR="00567EA0">
        <w:t>24. siječnja</w:t>
      </w:r>
      <w:r w:rsidR="00B1351D" w:rsidRPr="002A0C8C">
        <w:t xml:space="preserve"> </w:t>
      </w:r>
      <w:r w:rsidRPr="002A0C8C">
        <w:t>201</w:t>
      </w:r>
      <w:r w:rsidR="00567EA0">
        <w:t>7</w:t>
      </w:r>
      <w:r w:rsidRPr="002A0C8C">
        <w:t>. g.,</w:t>
      </w:r>
      <w:r w:rsidR="003E78EC">
        <w:t xml:space="preserve"> 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160818">
        <w:rPr>
          <w:b/>
        </w:rPr>
        <w:t>BIONARDO VRBANJA 3, d.o.o., Vrbanja, Kneza Ljudevita Posavskog 21, MBS: 030107129, OIB: 23430184477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160818">
        <w:rPr>
          <w:b/>
        </w:rPr>
        <w:t>2055</w:t>
      </w:r>
      <w:r w:rsidRPr="002A0C8C">
        <w:rPr>
          <w:b/>
        </w:rPr>
        <w:t>-1</w:t>
      </w:r>
      <w:r w:rsidR="00A61EC8">
        <w:rPr>
          <w:b/>
        </w:rPr>
        <w:t>6</w:t>
      </w:r>
      <w:r w:rsidRPr="002A0C8C">
        <w:t xml:space="preserve"> kod Hrvatske poštanske banke iznos od </w:t>
      </w:r>
      <w:r w:rsidR="00160818">
        <w:rPr>
          <w:b/>
        </w:rPr>
        <w:t>51</w:t>
      </w:r>
      <w:r w:rsidRPr="002A0C8C">
        <w:rPr>
          <w:b/>
        </w:rPr>
        <w:t>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</w:t>
      </w:r>
      <w:r w:rsidR="003E78EC">
        <w:t>RH, Ministarstvo financija, Porezna uprava Područni ured Slavonija i Baranja, Vukovar OIB 18683136487, zastupana po Županijskom državnom odvjetništvu u Vukovaru</w:t>
      </w:r>
      <w:r w:rsidRPr="002A0C8C">
        <w:t xml:space="preserve">,  podnio je dana </w:t>
      </w:r>
      <w:r w:rsidR="003E78EC">
        <w:t>15. prosinca 2015</w:t>
      </w:r>
      <w:r w:rsidR="003619EE">
        <w:t xml:space="preserve">. g. </w:t>
      </w:r>
      <w:r w:rsidR="005C4C95">
        <w:t xml:space="preserve"> </w:t>
      </w:r>
      <w:r w:rsidR="003E67AC">
        <w:t xml:space="preserve">prijedlog za otvaranje </w:t>
      </w:r>
      <w:r w:rsidRPr="002A0C8C">
        <w:t xml:space="preserve">stečajnog postupka nad dužnikom </w:t>
      </w:r>
      <w:r w:rsidR="003E78EC">
        <w:rPr>
          <w:b/>
        </w:rPr>
        <w:t>BIONARDO VRBANJA 3, d.o.o., Vrbanja, Kneza Ljudevita Posavskog 21, MBS: 030107129, OIB: 23430184477</w:t>
      </w:r>
      <w:r w:rsidRPr="002A0C8C">
        <w:rPr>
          <w:b/>
        </w:rPr>
        <w:t>.</w:t>
      </w:r>
    </w:p>
    <w:p w:rsidRDefault="002A0C8C" w:rsidP="00A85E11" w:rsidR="002A0C8C" w:rsidRPr="002A0C8C">
      <w:pPr>
        <w:tabs>
          <w:tab w:pos="7065" w:val="left"/>
        </w:tabs>
        <w:jc w:val="both"/>
      </w:pPr>
      <w:r w:rsidRPr="002A0C8C">
        <w:lastRenderedPageBreak/>
        <w:tab/>
      </w:r>
    </w:p>
    <w:p w:rsidRDefault="002A0C8C" w:rsidP="002A0C8C" w:rsidR="002A0C8C" w:rsidRPr="002A0C8C">
      <w:pPr>
        <w:ind w:firstLine="720"/>
        <w:jc w:val="both"/>
      </w:pPr>
      <w:r w:rsidRPr="002A0C8C">
        <w:t xml:space="preserve">Sukladno Izvješću privremenog stečajnog upravitelja određenog rješenjem ovog suda </w:t>
      </w:r>
      <w:r w:rsidR="00EB6671" w:rsidRPr="00C0699C">
        <w:t>6 St-</w:t>
      </w:r>
      <w:r w:rsidR="00F819BB">
        <w:t>2055</w:t>
      </w:r>
      <w:r w:rsidR="00EB6671" w:rsidRPr="00C0699C">
        <w:t>/</w:t>
      </w:r>
      <w:r w:rsidR="00E53385">
        <w:t>16-</w:t>
      </w:r>
      <w:r w:rsidR="00F819BB">
        <w:t>8</w:t>
      </w:r>
      <w:r w:rsidR="00EB6671" w:rsidRPr="00C0699C">
        <w:t xml:space="preserve"> od </w:t>
      </w:r>
      <w:r w:rsidR="00B5044A">
        <w:t>1</w:t>
      </w:r>
      <w:r w:rsidR="00833FCE">
        <w:t>4</w:t>
      </w:r>
      <w:r w:rsidR="005C4C95">
        <w:t>. studenog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4A12FF">
        <w:t>17</w:t>
      </w:r>
      <w:r w:rsidRPr="002A0C8C">
        <w:t xml:space="preserve">. </w:t>
      </w:r>
      <w:r w:rsidR="004A12FF">
        <w:t>siječnja 2017</w:t>
      </w:r>
      <w:r w:rsidR="000A42C8">
        <w:t xml:space="preserve">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833FCE">
        <w:t>2</w:t>
      </w:r>
      <w:r w:rsidR="00073F19">
        <w:t xml:space="preserve">. </w:t>
      </w:r>
      <w:r w:rsidR="00833FCE">
        <w:t>siječanj</w:t>
      </w:r>
      <w:r w:rsidR="00E4249A">
        <w:t xml:space="preserve"> 201</w:t>
      </w:r>
      <w:r w:rsidR="00833FCE">
        <w:t>7</w:t>
      </w:r>
      <w:r w:rsidR="000A42C8">
        <w:t xml:space="preserve">. godine, blokirano neprekidno u razdoblju od </w:t>
      </w:r>
      <w:r w:rsidR="00833FCE">
        <w:t>992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B23049">
        <w:t>51</w:t>
      </w:r>
      <w:r w:rsidR="000A42C8">
        <w:t>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1A1A16">
        <w:rPr>
          <w:sz w:val="24"/>
        </w:rPr>
        <w:t>24. siječnja</w:t>
      </w:r>
      <w:r w:rsidRPr="002A0C8C">
        <w:rPr>
          <w:sz w:val="24"/>
        </w:rPr>
        <w:t xml:space="preserve"> 201</w:t>
      </w:r>
      <w:r w:rsidR="001A1A16">
        <w:rPr>
          <w:sz w:val="24"/>
        </w:rPr>
        <w:t>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>
      <w:pPr>
        <w:pStyle w:val="Tijeloteksta"/>
        <w:jc w:val="left"/>
        <w:rPr>
          <w:sz w:val="24"/>
        </w:rPr>
      </w:pPr>
    </w:p>
    <w:p w:rsidRDefault="00207E3D" w:rsidP="00207E3D" w:rsidR="00207E3D">
      <w:pPr>
        <w:jc w:val="both"/>
      </w:pPr>
      <w:r>
        <w:t xml:space="preserve">POUKA  O PRAVNOM LIJEKU </w:t>
      </w:r>
    </w:p>
    <w:p w:rsidRDefault="00207E3D" w:rsidP="00207E3D" w:rsidR="00207E3D">
      <w:pPr>
        <w:jc w:val="both"/>
      </w:pPr>
      <w:r>
        <w:t>Protiv ovog rješenja može nezadovoljna stranka uložiti žalbu Visokom trgovačkom sudu Republike Hrvatske u Zagrebu u roku od 8 dana pismeno u 3 primjerka putem ovoga suda. (čl. 19 SZ NN br. 71/15)</w:t>
      </w:r>
    </w:p>
    <w:p w:rsidRDefault="00207E3D" w:rsidP="00DC5E34" w:rsidR="00207E3D">
      <w:pPr>
        <w:pStyle w:val="Tijeloteksta"/>
        <w:jc w:val="left"/>
        <w:rPr>
          <w:sz w:val="24"/>
        </w:rPr>
      </w:pPr>
    </w:p>
    <w:p w:rsidRDefault="00207E3D" w:rsidP="00DC5E34" w:rsidR="00207E3D" w:rsidRPr="002A0C8C">
      <w:pPr>
        <w:pStyle w:val="Tijeloteksta"/>
        <w:jc w:val="left"/>
        <w:rPr>
          <w:sz w:val="24"/>
        </w:rPr>
      </w:pPr>
    </w:p>
    <w:p w:rsidRDefault="00DC5E34" w:rsidP="00207E3D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A621A8">
        <w:t>24.2.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4E2" w:rsidR="008C14E2">
      <w:r>
        <w:separator/>
      </w:r>
    </w:p>
  </w:endnote>
  <w:endnote w:id="0" w:type="continuationSeparator">
    <w:p w:rsidRDefault="008C14E2" w:rsidR="008C1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4E2" w:rsidR="008C14E2">
      <w:r>
        <w:separator/>
      </w:r>
    </w:p>
  </w:footnote>
  <w:footnote w:id="0" w:type="continuationSeparator">
    <w:p w:rsidRDefault="008C14E2" w:rsidR="008C1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2D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B4950">
      <w:t>6 St-2055/16-15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B4950">
      <w:t>2055</w:t>
    </w:r>
    <w:r w:rsidR="006F7D28">
      <w:t>/</w:t>
    </w:r>
    <w:r w:rsidR="00A92EB5">
      <w:t>16-</w:t>
    </w:r>
    <w:r w:rsidR="003B4950">
      <w:t>15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818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3FBE"/>
    <w:rsid w:val="001F4357"/>
    <w:rsid w:val="001F4FE5"/>
    <w:rsid w:val="002009C8"/>
    <w:rsid w:val="00203168"/>
    <w:rsid w:val="00205878"/>
    <w:rsid w:val="00207E31"/>
    <w:rsid w:val="00207E3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33F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4950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E78EC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DE9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F49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3FCE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14E2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4DC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97D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E11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3049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9BB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8135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F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B2F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B2F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F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F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8135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F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B2F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B2F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F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F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St-2055/2016-15</izvorni_sadrzaj>
    <derivirana_varijabla naziv="DomainObject.Oznaka_1">St-2055/2016-15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BIONARDO VRBANJA 3, društvo s ograničenom odgovornošću za proizvodnju i distribuciju toplinske energije</izvorni_sadrzaj>
    <derivirana_varijabla naziv="DomainObject.Predmet.ProtustrankaFormated_1">  BIONARDO VRBANJA 3, društvo s ograničenom odgovornošću za proizvodnju i distribuciju toplinske energije</derivirana_varijabla>
  </DomainObject.Predmet.ProtustrankaFormated>
  <DomainObject.Predmet.ProtustrankaFormatedOIB>
    <izvorni_sadrzaj>  BIONARDO VRBANJA 3, društvo s ograničenom odgovornošću za proizvodnju i distribuciju toplinske energije, OIB 23430184477</izvorni_sadrzaj>
    <derivirana_varijabla naziv="DomainObject.Predmet.ProtustrankaFormatedOIB_1">  BIONARDO VRBANJA 3, društvo s ograničenom odgovornošću za proizvodnju i distribuciju toplinske energije, OIB 23430184477</derivirana_varijabla>
  </DomainObject.Predmet.ProtustrankaFormatedOIB>
  <DomainObject.Predmet.ProtustrankaFormatedWithAdress>
    <izvorni_sadrzaj> BIONARDO VRBANJA 3, društvo s ograničenom odgovornošću za proizvodnju i distribuciju toplinske energije, Kneza Ljudevita Posavskog 21, 32254 Vrbanja</izvorni_sadrzaj>
    <derivirana_varijabla naziv="DomainObject.Predmet.ProtustrankaFormatedWithAdress_1"> BIONARDO VRBANJA 3, društvo s ograničenom odgovornošću za proizvodnju i distribuciju toplinske energije, Kneza Ljudevita Posavskog 21, 32254 Vrbanja</derivirana_varijabla>
  </DomainObject.Predmet.ProtustrankaFormatedWithAdress>
  <DomainObject.Predmet.ProtustrankaFormatedWithAdressOIB>
    <izvorni_sadrzaj> BIONARDO VRBANJA 3, društvo s ograničenom odgovornošću za proizvodnju i distribuciju toplinske energije, OIB 23430184477, Kneza Ljudevita Posavskog 21, 32254 Vrbanja</izvorni_sadrzaj>
    <derivirana_varijabla naziv="DomainObject.Predmet.ProtustrankaFormatedWithAdressOIB_1"> BIONARDO VRBANJA 3, društvo s ograničenom odgovornošću za proizvodnju i distribuciju toplinske energije, OIB 23430184477, Kneza Ljudevita Posavskog 21, 32254 Vrbanja</derivirana_varijabla>
  </DomainObject.Predmet.ProtustrankaFormatedWithAdressOIB>
  <DomainObject.Predmet.ProtustrankaWithAdress>
    <izvorni_sadrzaj>BIONARDO VRBANJA 3, društvo s ograničenom odgovornošću za proizvodnju i distribuciju toplinske energije Kneza Ljudevita Posavskog 21, 32254 Vrbanja</izvorni_sadrzaj>
    <derivirana_varijabla naziv="DomainObject.Predmet.ProtustrankaWithAdress_1">BIONARDO VRBANJA 3, društvo s ograničenom odgovornošću za proizvodnju i distribuciju toplinske energije Kneza Ljudevita Posavskog 21, 32254 Vrbanja</derivirana_varijabla>
  </DomainObject.Predmet.ProtustrankaWithAdress>
  <DomainObject.Predmet.ProtustrankaWithAdressOIB>
    <izvorni_sadrzaj>BIONARDO VRBANJA 3, društvo s ograničenom odgovornošću za proizvodnju i distribuciju toplinske energije, OIB 23430184477, Kneza Ljudevita Posavskog 21, 32254 Vrbanja</izvorni_sadrzaj>
    <derivirana_varijabla naziv="DomainObject.Predmet.ProtustrankaWithAdressOIB_1">BIONARDO VRBANJA 3, društvo s ograničenom odgovornošću za proizvodnju i distribuciju toplinske energije, OIB 23430184477, Kneza Ljudevita Posavskog 21, 32254 Vrbanja</derivirana_varijabla>
  </DomainObject.Predmet.ProtustrankaWithAdressOIB>
  <DomainObject.Predmet.ProtustrankaNazivFormated>
    <izvorni_sadrzaj>BIONARDO VRBANJA 3, društvo s ograničenom odgovornošću za proizvodnju i distribuciju toplinske energije</izvorni_sadrzaj>
    <derivirana_varijabla naziv="DomainObject.Predmet.ProtustrankaNazivFormated_1">BIONARDO VRBANJA 3, društvo s ograničenom odgovornošću za proizvodnju i distribuciju toplinske energije</derivirana_varijabla>
  </DomainObject.Predmet.ProtustrankaNazivFormated>
  <DomainObject.Predmet.ProtustrankaNazivFormatedOIB>
    <izvorni_sadrzaj>BIONARDO VRBANJA 3, društvo s ograničenom odgovornošću za proizvodnju i distribuciju toplinske energije, OIB 23430184477</izvorni_sadrzaj>
    <derivirana_varijabla naziv="DomainObject.Predmet.ProtustrankaNazivFormatedOIB_1">BIONARDO VRBANJA 3, društvo s ograničenom odgovornošću za proizvodnju i distribuciju toplinske energije, OIB 23430184477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BIONARDO VRBANJA 3, društvo s ograničenom odgovornošću za proizvodnju i distribuciju toplinske energije</item>
    </izvorni_sadrzaj>
    <derivirana_varijabla naziv="DomainObject.Predmet.ProtuStrankaListFormated_1">
      <item>BIONARDO VRBANJA 3, društvo s ograničenom odgovornošću za proizvodnju i distribuciju toplinske energije</item>
    </derivirana_varijabla>
  </DomainObject.Predmet.ProtuStrankaListFormated>
  <DomainObject.Predmet.ProtuStrankaListFormatedOIB>
    <izvorni_sadrzaj>
      <item>BIONARDO VRBANJA 3, društvo s ograničenom odgovornošću za proizvodnju i distribuciju toplinske energije, OIB 23430184477</item>
    </izvorni_sadrzaj>
    <derivirana_varijabla naziv="DomainObject.Predmet.ProtuStrankaListFormatedOIB_1">
      <item>BIONARDO VRBANJA 3, društvo s ograničenom odgovornošću za proizvodnju i distribuciju toplinske energije, OIB 23430184477</item>
    </derivirana_varijabla>
  </DomainObject.Predmet.ProtuStrankaListFormatedOIB>
  <DomainObject.Predmet.ProtuStrankaListFormatedWithAdress>
    <izvorni_sadrzaj>
      <item>BIONARDO VRBANJA 3, društvo s ograničenom odgovornošću za proizvodnju i distribuciju toplinske energije, Kneza Ljudevita Posavskog 21, 32254 Vrbanja</item>
    </izvorni_sadrzaj>
    <derivirana_varijabla naziv="DomainObject.Predmet.ProtuStrankaListFormatedWithAdress_1">
      <item>BIONARDO VRBANJA 3, društvo s ograničenom odgovornošću za proizvodnju i distribuciju toplinske energije, Kneza Ljudevita Posavskog 21, 32254 Vrbanja</item>
    </derivirana_varijabla>
  </DomainObject.Predmet.ProtuStrankaListFormatedWithAdress>
  <DomainObject.Predmet.ProtuStrankaListFormatedWithAdressOIB>
    <izvorni_sadrzaj>
      <item>BIONARDO VRBANJA 3, društvo s ograničenom odgovornošću za proizvodnju i distribuciju toplinske energije, OIB 23430184477, Kneza Ljudevita Posavskog 21, 32254 Vrbanja</item>
    </izvorni_sadrzaj>
    <derivirana_varijabla naziv="DomainObject.Predmet.ProtuStrankaListFormatedWithAdressOIB_1">
      <item>BIONARDO VRBANJA 3, društvo s ograničenom odgovornošću za proizvodnju i distribuciju toplinske energije, OIB 23430184477, Kneza Ljudevita Posavskog 21, 32254 Vrbanja</item>
    </derivirana_varijabla>
  </DomainObject.Predmet.ProtuStrankaListFormatedWithAdressOIB>
  <DomainObject.Predmet.ProtuStrankaListNazivFormated>
    <izvorni_sadrzaj>
      <item>BIONARDO VRBANJA 3, društvo s ograničenom odgovornošću za proizvodnju i distribuciju toplinske energije</item>
    </izvorni_sadrzaj>
    <derivirana_varijabla naziv="DomainObject.Predmet.ProtuStrankaListNazivFormated_1">
      <item>BIONARDO VRBANJA 3, društvo s ograničenom odgovornošću za proizvodnju i distribuciju toplinske energije</item>
    </derivirana_varijabla>
  </DomainObject.Predmet.ProtuStrankaListNazivFormated>
  <DomainObject.Predmet.ProtuStrankaListNazivFormatedOIB>
    <izvorni_sadrzaj>
      <item>BIONARDO VRBANJA 3, društvo s ograničenom odgovornošću za proizvodnju i distribuciju toplinske energije, OIB 23430184477</item>
    </izvorni_sadrzaj>
    <derivirana_varijabla naziv="DomainObject.Predmet.ProtuStrankaListNazivFormatedOIB_1">
      <item>BIONARDO VRBANJA 3, društvo s ograničenom odgovornošću za proizvodnju i distribuciju toplinske energije, OIB 23430184477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St-2055/2016-15</izvorni_sadrzaj>
    <derivirana_varijabla naziv="DomainObject.PoslovniBrojDokumenta_1">St-2055/2016-15</derivirana_varijabla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BIONARDO VRBANJA 3, društvo s ograničenom odgovornošću za proizvodnju i distribuciju toplinske energije</izvorni_sadrzaj>
    <derivirana_varijabla naziv="DomainObject.Predmet.ProtustrankaIDrugi_1">BIONARDO VRBANJA 3, društvo s ograničenom odgovornošću za proizvodnju i distribuciju toplinske energije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BIONARDO VRBANJA 3, društvo s ograničenom odgovornošću za proizvodnju i distribuciju toplinske energije, OIB 23430184477, Kneza Ljudevita Posavskog 21, 32254 Vrbanja</izvorni_sadrzaj>
    <derivirana_varijabla naziv="DomainObject.Predmet.ProtustrankaIDrugiAdressOIB_1">BIONARDO VRBANJA 3, društvo s ograničenom odgovornošću za proizvodnju i distribuciju toplinske energije, OIB 23430184477, Kneza Ljudevita Posavskog 21,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BIONARDO VRBANJA 3, društvo s ograničenom odgovornošću za proizvodnju i distribuciju toplinske energije</item>
      <item>RH MF POREZNA UPRAVA VUKOVAR</item>
    </izvorni_sadrzaj>
    <derivirana_varijabla naziv="DomainObject.Predmet.SudioniciListNaziv_1">
      <item>BIONARDO VRBANJA 3, društvo s ograničenom odgovornošću za proizvodnju i distribuciju toplinske energije</item>
      <item>RH MF POREZNA UPRAVA VUKOVAR</item>
    </derivirana_varijabla>
  </DomainObject.Predmet.SudioniciListNaziv>
  <DomainObject.Predmet.SudioniciListAdressOIB>
    <izvorni_sadrzaj>
      <item>BIONARDO VRBANJA 3, društvo s ograničenom odgovornošću za proizvodnju i distribuciju toplinske energije, OIB 23430184477, Kneza Ljudevita Posavskog 21,32254 Vrbanja</item>
      <item>RH MF POREZNA UPRAVA VUKOVAR, OIB 18683136487</item>
    </izvorni_sadrzaj>
    <derivirana_varijabla naziv="DomainObject.Predmet.SudioniciListAdressOIB_1">
      <item>BIONARDO VRBANJA 3, društvo s ograničenom odgovornošću za proizvodnju i distribuciju toplinske energije, OIB 23430184477, Kneza Ljudevita Posavskog 21,32254 Vrbanja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23430184477</item>
      <item>, OIB 18683136487</item>
    </izvorni_sadrzaj>
    <derivirana_varijabla naziv="DomainObject.Predmet.SudioniciListNazivOIB_1">
      <item>, OIB 23430184477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59CC0-B65A-4A09-8B2D-F03AB0B60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511</properties:Words>
  <properties:Characters>2753</properties:Characters>
  <properties:Lines>147</properties:Lines>
  <properties:Paragraphs>22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2017-01-24T10:21:00Z</dcterms:modified>
  <cp:revision>291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St-2055/2016-15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