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1b2e" w14:paraId="ae11b2e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3E2293">
        <w:rPr>
          <w:rFonts w:hAnsi="Times New Roman" w:ascii="Times New Roman"/>
        </w:rPr>
        <w:t>4773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117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3E2293" w:rsidRPr="003E2293">
        <w:rPr>
          <w:rFonts w:hAnsi="Times New Roman" w:ascii="Times New Roman"/>
        </w:rPr>
        <w:t>MF PROJEKT MONT j.d.o.o., Vukovina, Janka i Mate Vranića 10, OIB: 60651508566</w:t>
      </w:r>
      <w:r w:rsidR="00D11743" w:rsidRPr="00D11743">
        <w:rPr>
          <w:rFonts w:hAnsi="Times New Roman" w:ascii="Times New Roman"/>
        </w:rPr>
        <w:t xml:space="preserve">,  </w:t>
      </w:r>
      <w:r w:rsidR="003E2293">
        <w:rPr>
          <w:rFonts w:hAnsi="Times New Roman" w:ascii="Times New Roman"/>
        </w:rPr>
        <w:t>10</w:t>
      </w:r>
      <w:r w:rsidR="00D11743" w:rsidRPr="00D11743">
        <w:rPr>
          <w:rFonts w:hAnsi="Times New Roman" w:ascii="Times New Roman"/>
        </w:rPr>
        <w:t>. veljač</w:t>
      </w:r>
      <w:r w:rsidR="00EE3886">
        <w:rPr>
          <w:rFonts w:hAnsi="Times New Roman" w:ascii="Times New Roman"/>
        </w:rPr>
        <w:t>e</w:t>
      </w:r>
      <w:r w:rsidR="00D11743" w:rsidRPr="00D11743">
        <w:rPr>
          <w:rFonts w:hAnsi="Times New Roman" w:ascii="Times New Roman"/>
        </w:rPr>
        <w:t xml:space="preserve"> 2017</w:t>
      </w:r>
      <w:r w:rsidR="00EE3886">
        <w:rPr>
          <w:rFonts w:hAnsi="Times New Roman" w:ascii="Times New Roman"/>
        </w:rPr>
        <w:t>.</w:t>
      </w:r>
    </w:p>
    <w:p w:rsidRDefault="00D11743" w:rsidP="001725CA" w:rsidR="00D11743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E2293" w:rsidRPr="003E2293">
        <w:rPr>
          <w:rFonts w:hAnsi="Times New Roman" w:ascii="Times New Roman"/>
        </w:rPr>
        <w:t>MF PROJEKT MONT j.d.o.o., Vukovina, Janka i Mate Vranića 10, OIB: 60651508566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E2293">
        <w:rPr>
          <w:rFonts w:hAnsi="Times New Roman" w:ascii="Times New Roman"/>
        </w:rPr>
        <w:t>4773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E2293">
        <w:rPr>
          <w:rFonts w:hAnsi="Times New Roman" w:ascii="Times New Roman"/>
        </w:rPr>
        <w:t>10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E47DAD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3A0D61" w:rsidP="001725CA" w:rsidR="003A0D61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3AF2">
        <w:rPr>
          <w:rFonts w:hAnsi="Times New Roman" w:ascii="Times New Roman"/>
        </w:rPr>
        <w:t>, v.r.</w:t>
      </w:r>
    </w:p>
    <w:p w:rsidRDefault="001B3AF2" w:rsidP="00B87AEB" w:rsidR="001B3AF2">
      <w:pPr>
        <w:jc w:val="right"/>
        <w:rPr>
          <w:rFonts w:hAnsi="Times New Roman" w:ascii="Times New Roman"/>
        </w:rPr>
      </w:pPr>
    </w:p>
    <w:p w:rsidRDefault="001B3AF2" w:rsidP="00B87AEB" w:rsidR="001B3A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3AF2" w:rsidP="00B87AEB" w:rsidR="001B3A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3AF2" w:rsidP="00B87AEB" w:rsidR="001B3A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1B3AF2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B3AF2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4E3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3E2293">
      <w:rPr>
        <w:rFonts w:hAnsi="Times New Roman" w:ascii="Times New Roman"/>
      </w:rPr>
      <w:t>4773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475DB"/>
    <w:rsid w:val="001511A4"/>
    <w:rsid w:val="001725CA"/>
    <w:rsid w:val="0017729E"/>
    <w:rsid w:val="001B3AF2"/>
    <w:rsid w:val="001C1019"/>
    <w:rsid w:val="001D67C7"/>
    <w:rsid w:val="00243AD3"/>
    <w:rsid w:val="00246CE1"/>
    <w:rsid w:val="00251887"/>
    <w:rsid w:val="002539F0"/>
    <w:rsid w:val="00267D56"/>
    <w:rsid w:val="002E4C78"/>
    <w:rsid w:val="002F75B0"/>
    <w:rsid w:val="00354C62"/>
    <w:rsid w:val="003A0D61"/>
    <w:rsid w:val="003B5296"/>
    <w:rsid w:val="003B534B"/>
    <w:rsid w:val="003C25FE"/>
    <w:rsid w:val="003C34E3"/>
    <w:rsid w:val="003E2293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43097"/>
    <w:rsid w:val="00585AFA"/>
    <w:rsid w:val="005E215C"/>
    <w:rsid w:val="0064584E"/>
    <w:rsid w:val="00665D5F"/>
    <w:rsid w:val="0067509F"/>
    <w:rsid w:val="00675213"/>
    <w:rsid w:val="006A451A"/>
    <w:rsid w:val="006B50BB"/>
    <w:rsid w:val="007035B4"/>
    <w:rsid w:val="00745338"/>
    <w:rsid w:val="0077109B"/>
    <w:rsid w:val="007A65CE"/>
    <w:rsid w:val="007E422B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8F756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14B8"/>
    <w:rsid w:val="009E2A4D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1743"/>
    <w:rsid w:val="00D301E4"/>
    <w:rsid w:val="00D83115"/>
    <w:rsid w:val="00DC30D9"/>
    <w:rsid w:val="00DE5A25"/>
    <w:rsid w:val="00E00E55"/>
    <w:rsid w:val="00E47DAD"/>
    <w:rsid w:val="00EC2245"/>
    <w:rsid w:val="00ED1D4D"/>
    <w:rsid w:val="00EE3886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A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3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A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4773</izvorni_sadrzaj>
    <derivirana_varijabla naziv="DomainObject.Predmet.Broj_1">4773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St-4773/2016</izvorni_sadrzaj>
    <derivirana_varijabla naziv="DomainObject.Predmet.OznakaBroj_1">St-4773/2016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MF PROJEKT MONT j.d.o.o. zastupanog po punomoćniku Franjo Martinović</izvorni_sadrzaj>
    <derivirana_varijabla naziv="DomainObject.Predmet.ProtustrankaFormated_1">  MF PROJEKT MONT j.d.o.o. zastupanog po punomoćniku Franjo Martinović</derivirana_varijabla>
  </DomainObject.Predmet.ProtustrankaFormated>
  <DomainObject.Predmet.ProtustrankaFormatedOIB>
    <izvorni_sadrzaj>  MF PROJEKT MONT j.d.o.o., OIB 60651508566 zastupanog po punomoćniku Franjo Martinović</izvorni_sadrzaj>
    <derivirana_varijabla naziv="DomainObject.Predmet.ProtustrankaFormatedOIB_1">  MF PROJEKT MONT j.d.o.o., OIB 60651508566 zastupanog po punomoćniku Franjo Martinović</derivirana_varijabla>
  </DomainObject.Predmet.ProtustrankaFormatedOIB>
  <DomainObject.Predmet.ProtustrankaFormatedWithAdress>
    <izvorni_sadrzaj> MF PROJEKT MONT j.d.o.o., Janka i Mate Vranića 10, 10410 Vukovina zastupanog po punomoćniku Franjo Martinović</izvorni_sadrzaj>
    <derivirana_varijabla naziv="DomainObject.Predmet.ProtustrankaFormatedWithAdress_1"> MF PROJEKT MONT j.d.o.o., Janka i Mate Vranića 10, 10410 Vukovina zastupanog po punomoćniku Franjo Martinović</derivirana_varijabla>
  </DomainObject.Predmet.ProtustrankaFormatedWithAdress>
  <DomainObject.Predmet.ProtustrankaFormatedWithAdressOIB>
    <izvorni_sadrzaj> MF PROJEKT MONT j.d.o.o., OIB 60651508566, Janka i Mate Vranića 10, 10410 Vukovina zastupanog po punomoćniku Franjo Martinović</izvorni_sadrzaj>
    <derivirana_varijabla naziv="DomainObject.Predmet.ProtustrankaFormatedWithAdressOIB_1"> MF PROJEKT MONT j.d.o.o., OIB 60651508566, Janka i Mate Vranića 10, 10410 Vukovina zastupanog po punomoćniku Franjo Martinović</derivirana_varijabla>
  </DomainObject.Predmet.ProtustrankaFormatedWithAdressOIB>
  <DomainObject.Predmet.ProtustrankaWithAdress>
    <izvorni_sadrzaj>MF PROJEKT MONT j.d.o.o. Janka i Mate Vranića 10, 10410 Vukovina</izvorni_sadrzaj>
    <derivirana_varijabla naziv="DomainObject.Predmet.ProtustrankaWithAdress_1">MF PROJEKT MONT j.d.o.o. Janka i Mate Vranića 10, 10410 Vukovina</derivirana_varijabla>
  </DomainObject.Predmet.ProtustrankaWithAdress>
  <DomainObject.Predmet.ProtustrankaWithAdressOIB>
    <izvorni_sadrzaj>MF PROJEKT MONT j.d.o.o., OIB 60651508566, Janka i Mate Vranića 10, 10410 Vukovina</izvorni_sadrzaj>
    <derivirana_varijabla naziv="DomainObject.Predmet.ProtustrankaWithAdressOIB_1">MF PROJEKT MONT j.d.o.o., OIB 60651508566, Janka i Mate Vranića 10, 10410 Vukovina</derivirana_varijabla>
  </DomainObject.Predmet.ProtustrankaWithAdressOIB>
  <DomainObject.Predmet.ProtustrankaNazivFormated>
    <izvorni_sadrzaj>MF PROJEKT MONT j.d.o.o.</izvorni_sadrzaj>
    <derivirana_varijabla naziv="DomainObject.Predmet.ProtustrankaNazivFormated_1">MF PROJEKT MONT j.d.o.o.</derivirana_varijabla>
  </DomainObject.Predmet.ProtustrankaNazivFormated>
  <DomainObject.Predmet.ProtustrankaNazivFormatedOIB>
    <izvorni_sadrzaj>MF PROJEKT MONT j.d.o.o., OIB 60651508566</izvorni_sadrzaj>
    <derivirana_varijabla naziv="DomainObject.Predmet.ProtustrankaNazivFormatedOIB_1">MF PROJEKT MONT j.d.o.o., OIB 60651508566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MF PROJEKT MONT j.d.o.o. zastupanog po punomoćniku Franjo Martinović</item>
    </izvorni_sadrzaj>
    <derivirana_varijabla naziv="DomainObject.Predmet.ProtuStrankaListFormated_1">
      <item>MF PROJEKT MONT j.d.o.o. zastupanog po punomoćniku Franjo Martinović</item>
    </derivirana_varijabla>
  </DomainObject.Predmet.ProtuStrankaListFormated>
  <DomainObject.Predmet.ProtuStrankaListFormatedOIB>
    <izvorni_sadrzaj>
      <item>MF PROJEKT MONT j.d.o.o., OIB 60651508566 zastupanog po punomoćniku Franjo Martinović</item>
    </izvorni_sadrzaj>
    <derivirana_varijabla naziv="DomainObject.Predmet.ProtuStrankaListFormatedOIB_1">
      <item>MF PROJEKT MONT j.d.o.o., OIB 60651508566 zastupanog po punomoćniku Franjo Martinović</item>
    </derivirana_varijabla>
  </DomainObject.Predmet.ProtuStrankaListFormatedOIB>
  <DomainObject.Predmet.ProtuStrankaListFormatedWithAdress>
    <izvorni_sadrzaj>
      <item>MF PROJEKT MONT j.d.o.o., Janka i Mate Vranića 10, 10410 Vukovina zastupanog po punomoćniku Franjo Martinović</item>
    </izvorni_sadrzaj>
    <derivirana_varijabla naziv="DomainObject.Predmet.ProtuStrankaListFormatedWithAdress_1">
      <item>MF PROJEKT MONT j.d.o.o., Janka i Mate Vranića 10, 10410 Vukovina zastupanog po punomoćniku Franjo Martinović</item>
    </derivirana_varijabla>
  </DomainObject.Predmet.ProtuStrankaListFormatedWithAdress>
  <DomainObject.Predmet.ProtuStrankaListFormatedWithAdressOIB>
    <izvorni_sadrzaj>
      <item>MF PROJEKT MONT j.d.o.o., OIB 60651508566, Janka i Mate Vranića 10, 10410 Vukovina zastupanog po punomoćniku Franjo Martinović</item>
    </izvorni_sadrzaj>
    <derivirana_varijabla naziv="DomainObject.Predmet.ProtuStrankaListFormatedWithAdressOIB_1">
      <item>MF PROJEKT MONT j.d.o.o., OIB 60651508566, Janka i Mate Vranića 10, 10410 Vukovina zastupanog po punomoćniku Franjo Martinović</item>
    </derivirana_varijabla>
  </DomainObject.Predmet.ProtuStrankaListFormatedWithAdressOIB>
  <DomainObject.Predmet.ProtuStrankaListNazivFormated>
    <izvorni_sadrzaj>
      <item>MF PROJEKT MONT j.d.o.o.</item>
    </izvorni_sadrzaj>
    <derivirana_varijabla naziv="DomainObject.Predmet.ProtuStrankaListNazivFormated_1">
      <item>MF PROJEKT MONT j.d.o.o.</item>
    </derivirana_varijabla>
  </DomainObject.Predmet.ProtuStrankaListNazivFormated>
  <DomainObject.Predmet.ProtuStrankaListNazivFormatedOIB>
    <izvorni_sadrzaj>
      <item>MF PROJEKT MONT j.d.o.o., OIB 60651508566</item>
    </izvorni_sadrzaj>
    <derivirana_varijabla naziv="DomainObject.Predmet.ProtuStrankaListNazivFormatedOIB_1">
      <item>MF PROJEKT MONT j.d.o.o., OIB 60651508566</item>
    </derivirana_varijabla>
  </DomainObject.Predmet.ProtuStrankaListNazivFormatedOIB>
  <DomainObject.Predmet.OstaliListFormated>
    <izvorni_sadrzaj>
      <item>Franjo Martinović punomoćnik sudionika u postupku MF PROJEKT MONT j.d.o.o.</item>
    </izvorni_sadrzaj>
    <derivirana_varijabla naziv="DomainObject.Predmet.OstaliListFormated_1">
      <item>Franjo Martinović punomoćnik sudionika u postupku MF PROJEKT MONT j.d.o.o.</item>
    </derivirana_varijabla>
  </DomainObject.Predmet.OstaliListFormated>
  <DomainObject.Predmet.OstaliListFormatedOIB>
    <izvorni_sadrzaj>
      <item>Franjo Martinović, OIB 23853735049 punomoćnik sudionika u postupku MF PROJEKT MONT j.d.o.o.</item>
    </izvorni_sadrzaj>
    <derivirana_varijabla naziv="DomainObject.Predmet.OstaliListFormatedOIB_1">
      <item>Franjo Martinović, OIB 23853735049 punomoćnik sudionika u postupku MF PROJEKT MONT j.d.o.o.</item>
    </derivirana_varijabla>
  </DomainObject.Predmet.OstaliListFormatedOIB>
  <DomainObject.Predmet.OstaliListFormatedWithAdress>
    <izvorni_sadrzaj>
      <item>Franjo Martinović, Janka I Mate Vranića 10, 10410 Vukovina punomoćnik sudionika u postupku MF PROJEKT MONT j.d.o.o.</item>
    </izvorni_sadrzaj>
    <derivirana_varijabla naziv="DomainObject.Predmet.OstaliListFormatedWithAdress_1">
      <item>Franjo Martinović, Janka I Mate Vranića 10, 10410 Vukovina punomoćnik sudionika u postupku MF PROJEKT MONT j.d.o.o.</item>
    </derivirana_varijabla>
  </DomainObject.Predmet.OstaliListFormatedWithAdress>
  <DomainObject.Predmet.OstaliListFormatedWithAdressOIB>
    <izvorni_sadrzaj>
      <item>Franjo Martinović, OIB 23853735049, Janka I Mate Vranića 10, 10410 Vukovina punomoćnik sudionika u postupku MF PROJEKT MONT j.d.o.o.</item>
    </izvorni_sadrzaj>
    <derivirana_varijabla naziv="DomainObject.Predmet.OstaliListFormatedWithAdressOIB_1">
      <item>Franjo Martinović, OIB 23853735049, Janka I Mate Vranića 10, 10410 Vukovina punomoćnik sudionika u postupku MF PROJEKT MONT j.d.o.o.</item>
    </derivirana_varijabla>
  </DomainObject.Predmet.OstaliListFormatedWithAdressOIB>
  <DomainObject.Predmet.OstaliListNazivFormated>
    <izvorni_sadrzaj>
      <item>Franjo Martinović</item>
    </izvorni_sadrzaj>
    <derivirana_varijabla naziv="DomainObject.Predmet.OstaliListNazivFormated_1">
      <item>Franjo Martinović</item>
    </derivirana_varijabla>
  </DomainObject.Predmet.OstaliListNazivFormated>
  <DomainObject.Predmet.OstaliListNazivFormatedOIB>
    <izvorni_sadrzaj>
      <item>Franjo Martinović, OIB 23853735049</item>
    </izvorni_sadrzaj>
    <derivirana_varijabla naziv="DomainObject.Predmet.OstaliListNazivFormatedOIB_1">
      <item>Franjo Martinović, OIB 23853735049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MF PROJEKT MONT j.d.o.o.</izvorni_sadrzaj>
    <derivirana_varijabla naziv="DomainObject.Predmet.ProtustrankaIDrugi_1">MF PROJEKT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MF PROJEKT MONT j.d.o.o., OIB 60651508566, Janka i Mate Vranića 10, 10410 Vukovina</izvorni_sadrzaj>
    <derivirana_varijabla naziv="DomainObject.Predmet.ProtustrankaIDrugiAdressOIB_1">MF PROJEKT MONT j.d.o.o., OIB 60651508566, Janka i Mate Vranića 10,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MF PROJEKT MONT j.d.o.o.</item>
      <item>Franjo Martinović</item>
    </izvorni_sadrzaj>
    <derivirana_varijabla naziv="DomainObject.Predmet.SudioniciListNaziv_1">
      <item>FINA Regionalni centar Zagreb</item>
      <item>MF PROJEKT MONT j.d.o.o.</item>
      <item>Franjo Martinović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MF PROJEKT MONT j.d.o.o., OIB 60651508566, Janka i Mate Vranića 10,10410 Vukovina</item>
      <item>Franjo Martinović, OIB 23853735049, Janka I Mate Vranića 10,10410 Vukovina</item>
    </izvorni_sadrzaj>
    <derivirana_varijabla naziv="DomainObject.Predmet.SudioniciListAdressOIB_1">
      <item>FINA Regionalni centar Zagreb, OIB 85821130368, Trg svibanjskih žrtava 1995. 1,10000 Zagreb</item>
      <item>MF PROJEKT MONT j.d.o.o., OIB 60651508566, Janka i Mate Vranića 10,10410 Vukovina</item>
      <item>Franjo Martinović, OIB 23853735049, Janka I Mate Vranića 10,10410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60651508566</item>
      <item>, OIB 23853735049</item>
    </izvorni_sadrzaj>
    <derivirana_varijabla naziv="DomainObject.Predmet.SudioniciListNazivOIB_1">
      <item>, OIB 85821130368</item>
      <item>, OIB 60651508566</item>
      <item>, OIB 23853735049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7872C-DB77-4EA0-A272-BF2254BFF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1787</properties:Characters>
  <properties:Lines>55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2017-02-10T08:50:00Z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