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86ab" w14:paraId="23c86ab" w:rsidRDefault="00AB4602" w:rsidP="007D0E86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0E86" w:rsidP="007D0E86" w:rsidR="007D0E86">
      <w:pPr>
        <w:jc w:val="right"/>
        <w:rPr>
          <w:rStyle w:val="Istaknuto"/>
          <w:i w:val="false"/>
          <w:iCs w:val="false"/>
        </w:rPr>
      </w:pPr>
      <w:r>
        <w:t>Poslovni broj: 3 St-337/2016-81</w:t>
      </w:r>
    </w:p>
    <w:p w:rsidRDefault="007D0E86" w:rsidP="007D0E86" w:rsidR="007D0E86">
      <w:pPr>
        <w:jc w:val="center"/>
      </w:pPr>
      <w:r>
        <w:t>R E P U B L I K A  H R V A T S K A</w:t>
      </w:r>
    </w:p>
    <w:p w:rsidRDefault="007D0E86" w:rsidP="007D0E86" w:rsidR="007D0E86">
      <w:pPr>
        <w:jc w:val="center"/>
      </w:pPr>
      <w:r>
        <w:t>R J E Š E N J E</w:t>
      </w:r>
    </w:p>
    <w:p w:rsidRDefault="007D0E86" w:rsidP="007D0E86" w:rsidR="007D0E86">
      <w:pPr>
        <w:jc w:val="both"/>
      </w:pPr>
      <w:r>
        <w:tab/>
        <w:t xml:space="preserve">TRGOVAČKI SUD U BJELOVARU, OIB: 07942269267, po stečajnoj sutkinji Sanjani Zorinc u stečajnom postupku nad stečajnim dužnikom FENDI d.o.o. u stečaju, Bjelovar, Augusta Šenoe 11, OIB: 95430014919, 14. prosinca 2018. </w:t>
      </w:r>
    </w:p>
    <w:p w:rsidRDefault="007D0E86" w:rsidP="007D0E86" w:rsidR="007D0E86" w:rsidRPr="007D0E86">
      <w:pPr>
        <w:jc w:val="center"/>
      </w:pPr>
      <w:r>
        <w:t xml:space="preserve">r i j e š i o  j e </w:t>
      </w:r>
    </w:p>
    <w:p w:rsidRDefault="007D0E86" w:rsidP="007D0E86" w:rsidR="007D0E86">
      <w:pPr>
        <w:ind w:firstLine="708"/>
        <w:jc w:val="both"/>
      </w:pPr>
      <w:r>
        <w:t xml:space="preserve">Stečajnom upravitelju Nenadu </w:t>
      </w:r>
      <w:proofErr w:type="spellStart"/>
      <w:r>
        <w:t>Homaru</w:t>
      </w:r>
      <w:proofErr w:type="spellEnd"/>
      <w:r>
        <w:t xml:space="preserve"> iz Koprivnice, Dravska 1 određuje se nagrada za rad u ovom stečajnom postupku u iznosu 53.537,50 kn u bruto. </w:t>
      </w:r>
    </w:p>
    <w:p w:rsidRDefault="007D0E86" w:rsidP="007D0E86" w:rsidR="007D0E86" w:rsidRPr="007D0E86">
      <w:pPr>
        <w:jc w:val="center"/>
      </w:pPr>
      <w:r>
        <w:t>Obraz</w:t>
      </w:r>
      <w:bookmarkStart w:name="_GoBack" w:id="0"/>
      <w:bookmarkEnd w:id="0"/>
      <w:r>
        <w:t>loženje</w:t>
      </w:r>
    </w:p>
    <w:p w:rsidRDefault="007D0E86" w:rsidP="007D0E86" w:rsidR="007D0E86">
      <w:pPr>
        <w:jc w:val="both"/>
      </w:pPr>
      <w:r>
        <w:tab/>
        <w:t xml:space="preserve">Budući da je prema navodima stečajnog upravitelja iz podneska od 11. prosinca 2018. godine unovčena sva imovina stečajnog dužnika u iznosu od 435.375,00 kn, u skladu sa čl. 5., 6. i 7. Uredbe o kriterijima i načinu plaćanja nagrada stečajnim upraviteljima ("Narodne novine" broj 105/2015), stečajnom upravitelju određena je nagrada u iznosu 53.537,50 kn sukladno obračunu stečajnog upravitelja od 11. prosinca 2018. godine (list 260) te je temeljem čl. 94. st. 2. Stečajnog zakona ("Narodne novine" broj 71/15 i 104/17, dalje SZ) riješeno kao u izreci.  </w:t>
      </w:r>
    </w:p>
    <w:p w:rsidRDefault="007D0E86" w:rsidP="007D0E86" w:rsidR="007D0E86">
      <w:pPr>
        <w:jc w:val="center"/>
      </w:pPr>
      <w:r>
        <w:t xml:space="preserve">Bjelovar, 14. prosinca 2018.  </w:t>
      </w:r>
    </w:p>
    <w:p w:rsidRDefault="007D0E86" w:rsidP="007D0E86" w:rsidR="007D0E86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7D0E86" w:rsidP="007D0E86" w:rsidR="007D0E86">
      <w:pPr>
        <w:pStyle w:val="Bezproreda"/>
      </w:pPr>
      <w:r>
        <w:rPr>
          <w:b/>
        </w:rPr>
        <w:t xml:space="preserve">                                                                                                         </w:t>
      </w:r>
      <w:r>
        <w:t>SANJANA ZORINC</w:t>
      </w:r>
    </w:p>
    <w:p w:rsidRDefault="007D0E86" w:rsidP="007D0E86" w:rsidR="007D0E86">
      <w:pPr>
        <w:pStyle w:val="Bezproreda"/>
      </w:pPr>
    </w:p>
    <w:p w:rsidRDefault="007D0E86" w:rsidP="007D0E86" w:rsidR="007D0E86">
      <w:pPr>
        <w:pStyle w:val="Bezproreda"/>
      </w:pPr>
    </w:p>
    <w:p w:rsidRDefault="007D0E86" w:rsidP="007D0E86" w:rsidR="007D0E86">
      <w:pPr>
        <w:pStyle w:val="Bezproreda"/>
        <w:rPr>
          <w:b/>
        </w:rPr>
      </w:pPr>
    </w:p>
    <w:p w:rsidRDefault="007D0E86" w:rsidP="007D0E86" w:rsidR="007D0E86">
      <w:pPr>
        <w:pStyle w:val="Bezproreda"/>
      </w:pPr>
      <w:r>
        <w:t xml:space="preserve">POUKA O PRAVNOM LIJEKU: Protiv ovoga rješenja pravo na žalbu ima stečajni upravitelj i svaki stečajni vjerovnik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D0E86" w:rsidP="007D0E86" w:rsidR="007D0E86">
      <w:pPr>
        <w:pStyle w:val="Bezproreda"/>
      </w:pPr>
    </w:p>
    <w:p w:rsidRDefault="007D0E86" w:rsidP="007D0E86" w:rsidR="007D0E8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D0E86" w:rsidP="007D0E86" w:rsidR="007D0E86">
      <w:pPr>
        <w:pStyle w:val="Bezproreda"/>
      </w:pPr>
      <w:r>
        <w:t>Dna: e-oglasna ploča</w:t>
      </w:r>
    </w:p>
    <w:p w:rsidRDefault="007D0E86" w:rsidP="007D0E86" w:rsidR="007D0E86">
      <w:pPr>
        <w:pStyle w:val="Bezproreda"/>
      </w:pPr>
      <w:proofErr w:type="spellStart"/>
      <w:r>
        <w:t>Bj</w:t>
      </w:r>
      <w:proofErr w:type="spellEnd"/>
      <w:r>
        <w:t xml:space="preserve">. 14.12.2018. </w:t>
      </w:r>
    </w:p>
    <w:p w:rsidRDefault="00AE649C" w:rsidP="007D0E86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0E86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4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St-337/2016-81</izvorni_sadrzaj>
    <derivirana_varijabla naziv="DomainObject.Oznaka_1">St-337/2016-81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St-337/2016-81</izvorni_sadrzaj>
    <derivirana_varijabla naziv="DomainObject.PoslovniBrojDokumenta_1">St-337/2016-81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C0ABB-6807-4041-84F1-722F4CADE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1245</properties:Characters>
  <properties:Lines>33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2018-12-14T11:31:00Z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St-337/2016-81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