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3b1bd" w14:paraId="163b1bd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A5B4E">
        <w:t>7434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06C68">
        <w:t>23</w:t>
      </w:r>
      <w:r w:rsidR="00E2194F">
        <w:t>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A5B4E" w:rsidR="00FA5B4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FA5B4E">
        <w:t>MARŠALEK UVOZ IZVOZ d.o.o. Vrbovec, Celine, OIB 51946332032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30303A">
        <w:t>je</w:t>
      </w:r>
      <w:r w:rsidR="00FA5B4E">
        <w:t xml:space="preserve"> 620.120,54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A5B4E">
        <w:t>29. siječnja 2016.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C6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0303A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6241B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4050C"/>
    <w:rsid w:val="00B8209B"/>
    <w:rsid w:val="00B82F18"/>
    <w:rsid w:val="00B94E3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194F"/>
    <w:rsid w:val="00E2255A"/>
    <w:rsid w:val="00E26BFC"/>
    <w:rsid w:val="00E3040A"/>
    <w:rsid w:val="00E5092D"/>
    <w:rsid w:val="00E804E0"/>
    <w:rsid w:val="00EC3302"/>
    <w:rsid w:val="00ED6AA8"/>
    <w:rsid w:val="00EF13A5"/>
    <w:rsid w:val="00F034D3"/>
    <w:rsid w:val="00F67997"/>
    <w:rsid w:val="00FA5B4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7434</izvorni_sadrzaj>
    <derivirana_varijabla naziv="DomainObject.Predmet.Broj_1">7434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St-7434/2015</izvorni_sadrzaj>
    <derivirana_varijabla naziv="DomainObject.Predmet.OznakaBroj_1">St-7434/2015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MARŠALEK-UVOZ-IZVOZ d.o.o. zastupanog po punomoćniku IVAN MARŠALEK</izvorni_sadrzaj>
    <derivirana_varijabla naziv="DomainObject.Predmet.ProtustrankaFormated_1">  MARŠALEK-UVOZ-IZVOZ d.o.o. zastupanog po punomoćniku IVAN MARŠALEK</derivirana_varijabla>
  </DomainObject.Predmet.ProtustrankaFormated>
  <DomainObject.Predmet.ProtustrankaFormatedOIB>
    <izvorni_sadrzaj>  MARŠALEK-UVOZ-IZVOZ d.o.o., OIB 51946332032 zastupanog po punomoćniku IVAN MARŠALEK</izvorni_sadrzaj>
    <derivirana_varijabla naziv="DomainObject.Predmet.ProtustrankaFormatedOIB_1">  MARŠALEK-UVOZ-IZVOZ d.o.o., OIB 51946332032 zastupanog po punomoćniku IVAN MARŠALEK</derivirana_varijabla>
  </DomainObject.Predmet.ProtustrankaFormatedOIB>
  <DomainObject.Predmet.ProtustrankaFormatedWithAdress>
    <izvorni_sadrzaj> MARŠALEK-UVOZ-IZVOZ d.o.o., Celine, 10340 Vrbovec zastupanog po punomoćniku IVAN MARŠALEK</izvorni_sadrzaj>
    <derivirana_varijabla naziv="DomainObject.Predmet.ProtustrankaFormatedWithAdress_1"> MARŠALEK-UVOZ-IZVOZ d.o.o., Celine, 10340 Vrbovec zastupanog po punomoćniku IVAN MARŠALEK</derivirana_varijabla>
  </DomainObject.Predmet.ProtustrankaFormatedWithAdress>
  <DomainObject.Predmet.ProtustrankaFormatedWithAdressOIB>
    <izvorni_sadrzaj> MARŠALEK-UVOZ-IZVOZ d.o.o., OIB 51946332032, Celine, 10340 Vrbovec zastupanog po punomoćniku IVAN MARŠALEK</izvorni_sadrzaj>
    <derivirana_varijabla naziv="DomainObject.Predmet.ProtustrankaFormatedWithAdressOIB_1"> MARŠALEK-UVOZ-IZVOZ d.o.o., OIB 51946332032, Celine, 10340 Vrbovec zastupanog po punomoćniku IVAN MARŠALEK</derivirana_varijabla>
  </DomainObject.Predmet.ProtustrankaFormatedWithAdressOIB>
  <DomainObject.Predmet.ProtustrankaWithAdress>
    <izvorni_sadrzaj>MARŠALEK-UVOZ-IZVOZ d.o.o. Celine, 10340 Vrbovec</izvorni_sadrzaj>
    <derivirana_varijabla naziv="DomainObject.Predmet.ProtustrankaWithAdress_1">MARŠALEK-UVOZ-IZVOZ d.o.o. Celine, 10340 Vrbovec</derivirana_varijabla>
  </DomainObject.Predmet.ProtustrankaWithAdress>
  <DomainObject.Predmet.ProtustrankaWithAdressOIB>
    <izvorni_sadrzaj>MARŠALEK-UVOZ-IZVOZ d.o.o., OIB 51946332032, Celine, 10340 Vrbovec</izvorni_sadrzaj>
    <derivirana_varijabla naziv="DomainObject.Predmet.ProtustrankaWithAdressOIB_1">MARŠALEK-UVOZ-IZVOZ d.o.o., OIB 51946332032, Celine, 10340 Vrbovec</derivirana_varijabla>
  </DomainObject.Predmet.ProtustrankaWithAdressOIB>
  <DomainObject.Predmet.ProtustrankaNazivFormated>
    <izvorni_sadrzaj>MARŠALEK-UVOZ-IZVOZ d.o.o.</izvorni_sadrzaj>
    <derivirana_varijabla naziv="DomainObject.Predmet.ProtustrankaNazivFormated_1">MARŠALEK-UVOZ-IZVOZ d.o.o.</derivirana_varijabla>
  </DomainObject.Predmet.ProtustrankaNazivFormated>
  <DomainObject.Predmet.ProtustrankaNazivFormatedOIB>
    <izvorni_sadrzaj>MARŠALEK-UVOZ-IZVOZ d.o.o., OIB 51946332032</izvorni_sadrzaj>
    <derivirana_varijabla naziv="DomainObject.Predmet.ProtustrankaNazivFormatedOIB_1">MARŠALEK-UVOZ-IZVOZ d.o.o., OIB 51946332032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MARŠALEK-UVOZ-IZVOZ d.o.o. zastupanog po punomoćniku IVAN MARŠALEK</item>
    </izvorni_sadrzaj>
    <derivirana_varijabla naziv="DomainObject.Predmet.ProtuStrankaListFormated_1">
      <item>MARŠALEK-UVOZ-IZVOZ d.o.o. zastupanog po punomoćniku IVAN MARŠALEK</item>
    </derivirana_varijabla>
  </DomainObject.Predmet.ProtuStrankaListFormated>
  <DomainObject.Predmet.ProtuStrankaListFormatedOIB>
    <izvorni_sadrzaj>
      <item>MARŠALEK-UVOZ-IZVOZ d.o.o., OIB 51946332032 zastupanog po punomoćniku IVAN MARŠALEK</item>
    </izvorni_sadrzaj>
    <derivirana_varijabla naziv="DomainObject.Predmet.ProtuStrankaListFormatedOIB_1">
      <item>MARŠALEK-UVOZ-IZVOZ d.o.o., OIB 51946332032 zastupanog po punomoćniku IVAN MARŠALEK</item>
    </derivirana_varijabla>
  </DomainObject.Predmet.ProtuStrankaListFormatedOIB>
  <DomainObject.Predmet.ProtuStrankaListFormatedWithAdress>
    <izvorni_sadrzaj>
      <item>MARŠALEK-UVOZ-IZVOZ d.o.o., Celine, 10340 Vrbovec zastupanog po punomoćniku IVAN MARŠALEK</item>
    </izvorni_sadrzaj>
    <derivirana_varijabla naziv="DomainObject.Predmet.ProtuStrankaListFormatedWithAdress_1">
      <item>MARŠALEK-UVOZ-IZVOZ d.o.o., Celine, 10340 Vrbovec zastupanog po punomoćniku IVAN MARŠALEK</item>
    </derivirana_varijabla>
  </DomainObject.Predmet.ProtuStrankaListFormatedWithAdress>
  <DomainObject.Predmet.ProtuStrankaListFormatedWithAdressOIB>
    <izvorni_sadrzaj>
      <item>MARŠALEK-UVOZ-IZVOZ d.o.o., OIB 51946332032, Celine, 10340 Vrbovec zastupanog po punomoćniku IVAN MARŠALEK</item>
    </izvorni_sadrzaj>
    <derivirana_varijabla naziv="DomainObject.Predmet.ProtuStrankaListFormatedWithAdressOIB_1">
      <item>MARŠALEK-UVOZ-IZVOZ d.o.o., OIB 51946332032, Celine, 10340 Vrbovec zastupanog po punomoćniku IVAN MARŠALEK</item>
    </derivirana_varijabla>
  </DomainObject.Predmet.ProtuStrankaListFormatedWithAdressOIB>
  <DomainObject.Predmet.ProtuStrankaListNazivFormated>
    <izvorni_sadrzaj>
      <item>MARŠALEK-UVOZ-IZVOZ d.o.o.</item>
    </izvorni_sadrzaj>
    <derivirana_varijabla naziv="DomainObject.Predmet.ProtuStrankaListNazivFormated_1">
      <item>MARŠALEK-UVOZ-IZVOZ d.o.o.</item>
    </derivirana_varijabla>
  </DomainObject.Predmet.ProtuStrankaListNazivFormated>
  <DomainObject.Predmet.ProtuStrankaListNazivFormatedOIB>
    <izvorni_sadrzaj>
      <item>MARŠALEK-UVOZ-IZVOZ d.o.o., OIB 51946332032</item>
    </izvorni_sadrzaj>
    <derivirana_varijabla naziv="DomainObject.Predmet.ProtuStrankaListNazivFormatedOIB_1">
      <item>MARŠALEK-UVOZ-IZVOZ d.o.o., OIB 51946332032</item>
    </derivirana_varijabla>
  </DomainObject.Predmet.ProtuStrankaListNazivFormatedOIB>
  <DomainObject.Predmet.OstaliListFormated>
    <izvorni_sadrzaj>
      <item>IVAN MARŠALEK punomoćnik sudionika u postupku MARŠALEK-UVOZ-IZVOZ d.o.o.</item>
    </izvorni_sadrzaj>
    <derivirana_varijabla naziv="DomainObject.Predmet.OstaliListFormated_1">
      <item>IVAN MARŠALEK punomoćnik sudionika u postupku MARŠALEK-UVOZ-IZVOZ d.o.o.</item>
    </derivirana_varijabla>
  </DomainObject.Predmet.OstaliListFormated>
  <DomainObject.Predmet.OstaliListFormatedOIB>
    <izvorni_sadrzaj>
      <item>IVAN MARŠALEK, OIB 13348827455 punomoćnik sudionika u postupku MARŠALEK-UVOZ-IZVOZ d.o.o.</item>
    </izvorni_sadrzaj>
    <derivirana_varijabla naziv="DomainObject.Predmet.OstaliListFormatedOIB_1">
      <item>IVAN MARŠALEK, OIB 13348827455 punomoćnik sudionika u postupku MARŠALEK-UVOZ-IZVOZ d.o.o.</item>
    </derivirana_varijabla>
  </DomainObject.Predmet.OstaliListFormatedOIB>
  <DomainObject.Predmet.OstaliListFormatedWithAdress>
    <izvorni_sadrzaj>
      <item>IVAN MARŠALEK, CELINE 20, 10340 Celine punomoćnik sudionika u postupku MARŠALEK-UVOZ-IZVOZ d.o.o.</item>
    </izvorni_sadrzaj>
    <derivirana_varijabla naziv="DomainObject.Predmet.OstaliListFormatedWithAdress_1">
      <item>IVAN MARŠALEK, CELINE 20, 10340 Celine punomoćnik sudionika u postupku MARŠALEK-UVOZ-IZVOZ d.o.o.</item>
    </derivirana_varijabla>
  </DomainObject.Predmet.OstaliListFormatedWithAdress>
  <DomainObject.Predmet.OstaliListFormatedWithAdressOIB>
    <izvorni_sadrzaj>
      <item>IVAN MARŠALEK, OIB 13348827455, CELINE 20, 10340 Celine punomoćnik sudionika u postupku MARŠALEK-UVOZ-IZVOZ d.o.o.</item>
    </izvorni_sadrzaj>
    <derivirana_varijabla naziv="DomainObject.Predmet.OstaliListFormatedWithAdressOIB_1">
      <item>IVAN MARŠALEK, OIB 13348827455, CELINE 20, 10340 Celine punomoćnik sudionika u postupku MARŠALEK-UVOZ-IZVOZ d.o.o.</item>
    </derivirana_varijabla>
  </DomainObject.Predmet.OstaliListFormatedWithAdressOIB>
  <DomainObject.Predmet.OstaliListNazivFormated>
    <izvorni_sadrzaj>
      <item>IVAN MARŠALEK</item>
    </izvorni_sadrzaj>
    <derivirana_varijabla naziv="DomainObject.Predmet.OstaliListNazivFormated_1">
      <item>IVAN MARŠALEK</item>
    </derivirana_varijabla>
  </DomainObject.Predmet.OstaliListNazivFormated>
  <DomainObject.Predmet.OstaliListNazivFormatedOIB>
    <izvorni_sadrzaj>
      <item>IVAN MARŠALEK, OIB 13348827455</item>
    </izvorni_sadrzaj>
    <derivirana_varijabla naziv="DomainObject.Predmet.OstaliListNazivFormatedOIB_1">
      <item>IVAN MARŠALEK, OIB 13348827455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MARŠALEK-UVOZ-IZVOZ d.o.o.</izvorni_sadrzaj>
    <derivirana_varijabla naziv="DomainObject.Predmet.ProtustrankaIDrugi_1">MARŠALEK-UVOZ-IZVOZ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MARŠALEK-UVOZ-IZVOZ d.o.o., OIB 51946332032, Celine, 10340 Vrbovec</izvorni_sadrzaj>
    <derivirana_varijabla naziv="DomainObject.Predmet.ProtustrankaIDrugiAdressOIB_1">MARŠALEK-UVOZ-IZVOZ d.o.o., OIB 51946332032, Celine,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MARŠALEK-UVOZ-IZVOZ d.o.o.</item>
      <item>IVAN MARŠALEK</item>
    </izvorni_sadrzaj>
    <derivirana_varijabla naziv="DomainObject.Predmet.SudioniciListNaziv_1">
      <item>FINA Regionalni centar Zagreb</item>
      <item>MARŠALEK-UVOZ-IZVOZ d.o.o.</item>
      <item>IVAN MARŠALEK</item>
    </derivirana_varijabla>
  </DomainObject.Predmet.SudioniciListNaziv>
  <DomainObject.Predmet.SudioniciListAdressOIB>
    <izvorni_sadrzaj>
      <item>FINA Regionalni centar Zagreb, OIB 85821130368, Trg svibanjskih žrtava 1995. 1,10000 Zagreb</item>
      <item>MARŠALEK-UVOZ-IZVOZ d.o.o., OIB 51946332032, Celine,10340 Vrbovec</item>
      <item>IVAN MARŠALEK, OIB 13348827455, CELINE 20,10340 Celine</item>
    </izvorni_sadrzaj>
    <derivirana_varijabla naziv="DomainObject.Predmet.SudioniciListAdressOIB_1">
      <item>FINA Regionalni centar Zagreb, OIB 85821130368, Trg svibanjskih žrtava 1995. 1,10000 Zagreb</item>
      <item>MARŠALEK-UVOZ-IZVOZ d.o.o., OIB 51946332032, Celine,10340 Vrbovec</item>
      <item>IVAN MARŠALEK, OIB 13348827455, CELINE 20,10340 Celine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51946332032</item>
      <item>, OIB 13348827455</item>
    </izvorni_sadrzaj>
    <derivirana_varijabla naziv="DomainObject.Predmet.SudioniciListNazivOIB_1">
      <item>, OIB 85821130368</item>
      <item>, OIB 51946332032</item>
      <item>, OIB 13348827455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462FBB-E145-4375-81FF-86A710C291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240</properties:Words>
  <properties:Characters>1304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2016-01-28T13:23:00Z</dcterms:created>
  <dc:creator>ilukac</dc:creator>
  <cp:lastModifiedBy>Višnja Svečak</cp:lastModifiedBy>
  <cp:lastPrinted>2015-12-23T09:28:00Z</cp:lastPrinted>
  <dcterms:modified xmlns:xsi="http://www.w3.org/2001/XMLSchema-instance" xsi:type="dcterms:W3CDTF">2016-01-29T06:47:00Z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