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0a45cd0" w14:paraId="0a45cd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8977F9">
        <w:rPr>
          <w:sz w:val="24"/>
        </w:rPr>
        <w:t>75. St-6247/2015-9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977F9" w:rsidRPr="008977F9">
        <w:rPr>
          <w:sz w:val="24"/>
          <w:szCs w:val="24"/>
        </w:rPr>
        <w:t>PORTUM ISTRA d.o.o., Zagreb, Mesnička 15a, OIB: 20117755205</w:t>
      </w:r>
      <w:r w:rsidR="00442F90" w:rsidRPr="008600EF">
        <w:rPr>
          <w:sz w:val="24"/>
          <w:szCs w:val="24"/>
        </w:rPr>
        <w:t>, dana</w:t>
      </w:r>
      <w:r w:rsidR="00150A24">
        <w:rPr>
          <w:sz w:val="24"/>
          <w:szCs w:val="24"/>
        </w:rPr>
        <w:t xml:space="preserve"> </w:t>
      </w:r>
      <w:r w:rsidR="006B5B76">
        <w:rPr>
          <w:sz w:val="24"/>
          <w:szCs w:val="24"/>
        </w:rPr>
        <w:t xml:space="preserve">23. ožujka </w:t>
      </w:r>
      <w:r w:rsidR="00150A24">
        <w:rPr>
          <w:sz w:val="24"/>
          <w:szCs w:val="24"/>
        </w:rPr>
        <w:t>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6B5B76" w:rsidP="006B5B76" w:rsidR="00150A24" w:rsidRPr="00150A24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150A24"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r w:rsidR="008977F9" w:rsidRPr="008977F9">
        <w:rPr>
          <w:sz w:val="24"/>
          <w:szCs w:val="24"/>
        </w:rPr>
        <w:t>PORTUM ISTRA d.o.o., Zagreb, Mesnička 15a, OIB: 20117755205</w:t>
      </w:r>
      <w:r>
        <w:rPr>
          <w:sz w:val="24"/>
          <w:szCs w:val="24"/>
        </w:rPr>
        <w:t>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6B5B76" w:rsidP="006B5B76" w:rsidR="00150A24" w:rsidRPr="00150A24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  <w:r w:rsidR="00150A24"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Uvidom u </w:t>
      </w:r>
      <w:r>
        <w:rPr>
          <w:sz w:val="24"/>
          <w:szCs w:val="24"/>
        </w:rPr>
        <w:t>potvrdu FINA-e od</w:t>
      </w:r>
      <w:r w:rsidR="008977F9">
        <w:rPr>
          <w:sz w:val="24"/>
          <w:szCs w:val="24"/>
        </w:rPr>
        <w:t xml:space="preserve"> 11</w:t>
      </w:r>
      <w:r w:rsidR="006E006C">
        <w:rPr>
          <w:sz w:val="24"/>
          <w:szCs w:val="24"/>
        </w:rPr>
        <w:t>. veljače 2016</w:t>
      </w:r>
      <w:r>
        <w:rPr>
          <w:sz w:val="24"/>
          <w:szCs w:val="24"/>
        </w:rPr>
        <w:t>. utvrđeno je da dužnik nema nepodmirenih obveza na dan izdavanja potvrde, pa obzirom da je zahtjev za provedbu skraćenog stečajnog postupka podnesen</w:t>
      </w:r>
      <w:r w:rsidR="008977F9">
        <w:rPr>
          <w:sz w:val="24"/>
          <w:szCs w:val="24"/>
        </w:rPr>
        <w:t xml:space="preserve"> 13</w:t>
      </w:r>
      <w:r w:rsidR="006E006C">
        <w:rPr>
          <w:sz w:val="24"/>
          <w:szCs w:val="24"/>
        </w:rPr>
        <w:t>. studenoga 2015</w:t>
      </w:r>
      <w:r>
        <w:rPr>
          <w:sz w:val="24"/>
          <w:szCs w:val="24"/>
        </w:rPr>
        <w:t xml:space="preserve">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</w:t>
      </w:r>
      <w:proofErr w:type="spellStart"/>
      <w:r w:rsidRPr="00150A24">
        <w:rPr>
          <w:sz w:val="24"/>
          <w:szCs w:val="24"/>
        </w:rPr>
        <w:t>toč</w:t>
      </w:r>
      <w:proofErr w:type="spellEnd"/>
      <w:r w:rsidRPr="00150A24">
        <w:rPr>
          <w:sz w:val="24"/>
          <w:szCs w:val="24"/>
        </w:rPr>
        <w:t>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>U Zagrebu,</w:t>
      </w:r>
      <w:r w:rsidR="00722F85">
        <w:rPr>
          <w:sz w:val="24"/>
          <w:szCs w:val="24"/>
        </w:rPr>
        <w:t xml:space="preserve"> </w:t>
      </w:r>
      <w:r w:rsidR="006E006C">
        <w:rPr>
          <w:sz w:val="24"/>
          <w:szCs w:val="24"/>
        </w:rPr>
        <w:t xml:space="preserve">23. ožujka </w:t>
      </w:r>
      <w:r w:rsidR="00722F85">
        <w:rPr>
          <w:sz w:val="24"/>
          <w:szCs w:val="24"/>
        </w:rPr>
        <w:t>2016</w:t>
      </w:r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C11656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DF5481">
        <w:rPr>
          <w:sz w:val="24"/>
          <w:szCs w:val="24"/>
        </w:rPr>
        <w:t>, v.r.</w:t>
      </w:r>
      <w:r w:rsidR="00150A24" w:rsidRPr="00150A24">
        <w:rPr>
          <w:sz w:val="24"/>
          <w:szCs w:val="24"/>
        </w:rPr>
        <w:t xml:space="preserve"> 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DF5481" w:rsidP="009F29C1" w:rsidR="00DF5481" w:rsidRPr="00DF5481">
      <w:pPr>
        <w:ind w:firstLine="708" w:left="4248"/>
        <w:rPr>
          <w:sz w:val="24"/>
          <w:szCs w:val="24"/>
        </w:rPr>
      </w:pPr>
      <w:r w:rsidRPr="00DF5481">
        <w:rPr>
          <w:sz w:val="24"/>
          <w:szCs w:val="24"/>
        </w:rPr>
        <w:t xml:space="preserve">Za točnost </w:t>
      </w:r>
      <w:proofErr w:type="spellStart"/>
      <w:r w:rsidRPr="00DF5481">
        <w:rPr>
          <w:sz w:val="24"/>
          <w:szCs w:val="24"/>
        </w:rPr>
        <w:t>otpravka</w:t>
      </w:r>
      <w:proofErr w:type="spellEnd"/>
      <w:r w:rsidRPr="00DF5481">
        <w:rPr>
          <w:sz w:val="24"/>
          <w:szCs w:val="24"/>
        </w:rPr>
        <w:t>-ovlašteni službenik:</w:t>
      </w:r>
    </w:p>
    <w:p w:rsidRDefault="00DF5481" w:rsidR="00DF5481" w:rsidRPr="00DF5481">
      <w:pPr>
        <w:rPr>
          <w:sz w:val="24"/>
          <w:szCs w:val="24"/>
        </w:rPr>
      </w:pPr>
      <w:r w:rsidRPr="00DF5481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DF5481" w:rsidP="00887D4D" w:rsidR="00DF5481" w:rsidRPr="003E5BAA"/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5878C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</w:t>
      </w:r>
    </w:p>
    <w:p w:rsidRDefault="00150A24" w:rsidP="00442F90" w:rsidR="00150A2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sectPr w:rsidSect="00087821" w:rsidR="00150A24" w:rsidRPr="00807C4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22F8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051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13A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4C7F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5B76"/>
    <w:rsid w:val="006B6249"/>
    <w:rsid w:val="006B6CB9"/>
    <w:rsid w:val="006D242B"/>
    <w:rsid w:val="006E006C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221CA"/>
    <w:rsid w:val="00827EC9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77F9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5481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F5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4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4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4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4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F5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4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4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4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4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St-6247/2015</izvorni_sadrzaj>
    <derivirana_varijabla naziv="DomainObject.Predmet.OznakaBroj_1">St-6247/2015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PORTUM ISTRA d.o.o. zastupanog po punomoćniku Dragan Dušanić; Josip Konjevod</izvorni_sadrzaj>
    <derivirana_varijabla naziv="DomainObject.Predmet.ProtustrankaFormated_1">  PORTUM ISTRA d.o.o. zastupanog po punomoćniku Dragan Dušanić; Josip Konjevod</derivirana_varijabla>
  </DomainObject.Predmet.ProtustrankaFormated>
  <DomainObject.Predmet.ProtustrankaFormatedOIB>
    <izvorni_sadrzaj>  PORTUM ISTRA d.o.o., OIB 20117755205 zastupanog po punomoćniku Dragan Dušanić; Josip Konjevod</izvorni_sadrzaj>
    <derivirana_varijabla naziv="DomainObject.Predmet.ProtustrankaFormatedOIB_1">  PORTUM ISTRA d.o.o., OIB 20117755205 zastupanog po punomoćniku Dragan Dušanić; Josip Konjevod</derivirana_varijabla>
  </DomainObject.Predmet.ProtustrankaFormatedOIB>
  <DomainObject.Predmet.ProtustrankaFormatedWithAdress>
    <izvorni_sadrzaj> PORTUM ISTRA d.o.o., Mesnička 15 a, 10000 Zagreb zastupanog po punomoćniku Dragan Dušanić; Josip Konjevod</izvorni_sadrzaj>
    <derivirana_varijabla naziv="DomainObject.Predmet.ProtustrankaFormatedWithAdress_1"> PORTUM ISTRA d.o.o., Mesnička 15 a, 10000 Zagreb zastupanog po punomoćniku Dragan Dušanić; Josip Konjevod</derivirana_varijabla>
  </DomainObject.Predmet.ProtustrankaFormatedWithAdress>
  <DomainObject.Predmet.ProtustrankaFormatedWithAdressOIB>
    <izvorni_sadrzaj> PORTUM ISTRA d.o.o., OIB 20117755205, Mesnička 15 a, 10000 Zagreb zastupanog po punomoćniku Dragan Dušanić; Josip Konjevod</izvorni_sadrzaj>
    <derivirana_varijabla naziv="DomainObject.Predmet.ProtustrankaFormatedWithAdressOIB_1"> PORTUM ISTRA d.o.o., OIB 20117755205, Mesnička 15 a, 10000 Zagreb zastupanog po punomoćniku Dragan Dušanić; Josip Konjevod</derivirana_varijabla>
  </DomainObject.Predmet.ProtustrankaFormatedWithAdressOIB>
  <DomainObject.Predmet.ProtustrankaWithAdress>
    <izvorni_sadrzaj>PORTUM ISTRA d.o.o. Mesnička 15 a, 10000 Zagreb</izvorni_sadrzaj>
    <derivirana_varijabla naziv="DomainObject.Predmet.ProtustrankaWithAdress_1">PORTUM ISTRA d.o.o. Mesnička 15 a, 10000 Zagreb</derivirana_varijabla>
  </DomainObject.Predmet.ProtustrankaWithAdress>
  <DomainObject.Predmet.ProtustrankaWithAdressOIB>
    <izvorni_sadrzaj>PORTUM ISTRA d.o.o., OIB 20117755205, Mesnička 15 a, 10000 Zagreb</izvorni_sadrzaj>
    <derivirana_varijabla naziv="DomainObject.Predmet.ProtustrankaWithAdressOIB_1">PORTUM ISTRA d.o.o., OIB 20117755205, Mesnička 15 a, 10000 Zagreb</derivirana_varijabla>
  </DomainObject.Predmet.ProtustrankaWithAdressOIB>
  <DomainObject.Predmet.ProtustrankaNazivFormated>
    <izvorni_sadrzaj>PORTUM ISTRA d.o.o.</izvorni_sadrzaj>
    <derivirana_varijabla naziv="DomainObject.Predmet.ProtustrankaNazivFormated_1">PORTUM ISTRA d.o.o.</derivirana_varijabla>
  </DomainObject.Predmet.ProtustrankaNazivFormated>
  <DomainObject.Predmet.ProtustrankaNazivFormatedOIB>
    <izvorni_sadrzaj>PORTUM ISTRA d.o.o., OIB 20117755205</izvorni_sadrzaj>
    <derivirana_varijabla naziv="DomainObject.Predmet.ProtustrankaNazivFormatedOIB_1">PORTUM ISTRA d.o.o., OIB 20117755205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PORTUM ISTRA d.o.o. zastupanog po punomoćniku Dragan Dušanić; Josip Konjevod</item>
    </izvorni_sadrzaj>
    <derivirana_varijabla naziv="DomainObject.Predmet.ProtuStrankaListFormated_1">
      <item>PORTUM ISTRA d.o.o. zastupanog po punomoćniku Dragan Dušanić; Josip Konjevod</item>
    </derivirana_varijabla>
  </DomainObject.Predmet.ProtuStrankaListFormated>
  <DomainObject.Predmet.ProtuStrankaListFormatedOIB>
    <izvorni_sadrzaj>
      <item>PORTUM ISTRA d.o.o., OIB 20117755205 zastupanog po punomoćniku Dragan Dušanić; Josip Konjevod</item>
    </izvorni_sadrzaj>
    <derivirana_varijabla naziv="DomainObject.Predmet.ProtuStrankaListFormatedOIB_1">
      <item>PORTUM ISTRA d.o.o., OIB 20117755205 zastupanog po punomoćniku Dragan Dušanić; Josip Konjevod</item>
    </derivirana_varijabla>
  </DomainObject.Predmet.ProtuStrankaListFormatedOIB>
  <DomainObject.Predmet.ProtuStrankaListFormatedWithAdress>
    <izvorni_sadrzaj>
      <item>PORTUM ISTRA d.o.o., Mesnička 15 a, 10000 Zagreb zastupanog po punomoćniku Dragan Dušanić; Josip Konjevod</item>
    </izvorni_sadrzaj>
    <derivirana_varijabla naziv="DomainObject.Predmet.ProtuStrankaListFormatedWithAdress_1">
      <item>PORTUM ISTRA d.o.o., Mesnička 15 a, 10000 Zagreb zastupanog po punomoćniku Dragan Dušanić; Josip Konjevod</item>
    </derivirana_varijabla>
  </DomainObject.Predmet.ProtuStrankaListFormatedWithAdress>
  <DomainObject.Predmet.ProtuStrankaListFormatedWithAdressOIB>
    <izvorni_sadrzaj>
      <item>PORTUM ISTRA d.o.o., OIB 20117755205, Mesnička 15 a, 10000 Zagreb zastupanog po punomoćniku Dragan Dušanić; Josip Konjevod</item>
    </izvorni_sadrzaj>
    <derivirana_varijabla naziv="DomainObject.Predmet.ProtuStrankaListFormatedWithAdressOIB_1">
      <item>PORTUM ISTRA d.o.o., OIB 20117755205, Mesnička 15 a, 10000 Zagreb zastupanog po punomoćniku Dragan Dušanić; Josip Konjevod</item>
    </derivirana_varijabla>
  </DomainObject.Predmet.ProtuStrankaListFormatedWithAdressOIB>
  <DomainObject.Predmet.ProtuStrankaListNazivFormated>
    <izvorni_sadrzaj>
      <item>PORTUM ISTRA d.o.o.</item>
    </izvorni_sadrzaj>
    <derivirana_varijabla naziv="DomainObject.Predmet.ProtuStrankaListNazivFormated_1">
      <item>PORTUM ISTRA d.o.o.</item>
    </derivirana_varijabla>
  </DomainObject.Predmet.ProtuStrankaListNazivFormated>
  <DomainObject.Predmet.ProtuStrankaListNazivFormatedOIB>
    <izvorni_sadrzaj>
      <item>PORTUM ISTRA d.o.o., OIB 20117755205</item>
    </izvorni_sadrzaj>
    <derivirana_varijabla naziv="DomainObject.Predmet.ProtuStrankaListNazivFormatedOIB_1">
      <item>PORTUM ISTRA d.o.o., OIB 20117755205</item>
    </derivirana_varijabla>
  </DomainObject.Predmet.ProtuStrankaListNazivFormatedOIB>
  <DomainObject.Predmet.OstaliListFormated>
    <izvorni_sadrzaj>
      <item>Dragan Dušanić punomoćnik sudionika u postupku PORTUM ISTRA d.o.o.</item>
      <item>Josip Konjevod punomoćnik sudionika u postupku PORTUM ISTRA d.o.o.</item>
    </izvorni_sadrzaj>
    <derivirana_varijabla naziv="DomainObject.Predmet.OstaliListFormated_1">
      <item>Dragan Dušanić punomoćnik sudionika u postupku PORTUM ISTRA d.o.o.</item>
      <item>Josip Konjevod punomoćnik sudionika u postupku PORTUM ISTRA d.o.o.</item>
    </derivirana_varijabla>
  </DomainObject.Predmet.OstaliListFormated>
  <DomainObject.Predmet.OstaliListFormatedOIB>
    <izvorni_sadrzaj>
      <item>Dragan Dušanić, OIB 13727653106 punomoćnik sudionika u postupku PORTUM ISTRA d.o.o.</item>
      <item>Josip Konjevod punomoćnik sudionika u postupku PORTUM ISTRA d.o.o.</item>
    </izvorni_sadrzaj>
    <derivirana_varijabla naziv="DomainObject.Predmet.OstaliListFormatedOIB_1">
      <item>Dragan Dušanić, OIB 13727653106 punomoćnik sudionika u postupku PORTUM ISTRA d.o.o.</item>
      <item>Josip Konjevod punomoćnik sudionika u postupku PORTUM ISTRA d.o.o.</item>
    </derivirana_varijabla>
  </DomainObject.Predmet.OstaliListFormatedOIB>
  <DomainObject.Predmet.OstaliListFormatedWithAdress>
    <izvorni_sadrzaj>
      <item>Dragan Dušanić, OBERERFLOZERWEG 37a, Traun punomoćnik sudionika u postupku PORTUM ISTRA d.o.o.</item>
      <item>Josip Konjevod, Ilica 36, 10000 Zagreb punomoćnik sudionika u postupku PORTUM ISTRA d.o.o.</item>
    </izvorni_sadrzaj>
    <derivirana_varijabla naziv="DomainObject.Predmet.OstaliListFormatedWithAdress_1">
      <item>Dragan Dušanić, OBERERFLOZERWEG 37a, Traun punomoćnik sudionika u postupku PORTUM ISTRA d.o.o.</item>
      <item>Josip Konjevod, Ilica 36, 10000 Zagreb punomoćnik sudionika u postupku PORTUM ISTRA d.o.o.</item>
    </derivirana_varijabla>
  </DomainObject.Predmet.OstaliListFormatedWithAdress>
  <DomainObject.Predmet.OstaliListFormatedWithAdressOIB>
    <izvorni_sadrzaj>
      <item>Dragan Dušanić, OIB 13727653106, OBERERFLOZERWEG 37a, Traun punomoćnik sudionika u postupku PORTUM ISTRA d.o.o.</item>
      <item>Josip Konjevod, Ilica 36, 10000 Zagreb punomoćnik sudionika u postupku PORTUM ISTRA d.o.o.</item>
    </izvorni_sadrzaj>
    <derivirana_varijabla naziv="DomainObject.Predmet.OstaliListFormatedWithAdressOIB_1">
      <item>Dragan Dušanić, OIB 13727653106, OBERERFLOZERWEG 37a, Traun punomoćnik sudionika u postupku PORTUM ISTRA d.o.o.</item>
      <item>Josip Konjevod, Ilica 36, 10000 Zagreb punomoćnik sudionika u postupku PORTUM ISTRA d.o.o.</item>
    </derivirana_varijabla>
  </DomainObject.Predmet.OstaliListFormatedWithAdressOIB>
  <DomainObject.Predmet.OstaliListNazivFormated>
    <izvorni_sadrzaj>
      <item>Dragan Dušanić</item>
      <item>Josip Konjevod</item>
    </izvorni_sadrzaj>
    <derivirana_varijabla naziv="DomainObject.Predmet.OstaliListNazivFormated_1">
      <item>Dragan Dušanić</item>
      <item>Josip Konjevod</item>
    </derivirana_varijabla>
  </DomainObject.Predmet.OstaliListNazivFormated>
  <DomainObject.Predmet.OstaliListNazivFormatedOIB>
    <izvorni_sadrzaj>
      <item>Dragan Dušanić, OIB 13727653106</item>
      <item>Josip Konjevod</item>
    </izvorni_sadrzaj>
    <derivirana_varijabla naziv="DomainObject.Predmet.OstaliListNazivFormatedOIB_1">
      <item>Dragan Dušanić, OIB 13727653106</item>
      <item>Josip Konjevod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PORTUM ISTRA d.o.o.</izvorni_sadrzaj>
    <derivirana_varijabla naziv="DomainObject.Predmet.ProtustrankaIDrugi_1">PORTUM ISTRA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PORTUM ISTRA d.o.o., OIB 20117755205, Mesnička 15 a, 10000 Zagreb</izvorni_sadrzaj>
    <derivirana_varijabla naziv="DomainObject.Predmet.ProtustrankaIDrugiAdressOIB_1">PORTUM ISTRA d.o.o., OIB 20117755205, Mesnička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PORTUM ISTRA d.o.o.</item>
      <item>Dragan Dušanić</item>
      <item>Josip Konjevod</item>
    </izvorni_sadrzaj>
    <derivirana_varijabla naziv="DomainObject.Predmet.SudioniciListNaziv_1">
      <item>FINA Regionalni centar Zagreb</item>
      <item>PORTUM ISTRA d.o.o.</item>
      <item>Dragan Dušanić</item>
      <item>Josip Konjevod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PORTUM ISTRA d.o.o., OIB 20117755205, Mesnička 15 a,10000 Zagreb</item>
      <item>Dragan Dušanić, OIB 13727653106, OBERERFLOZERWEG 37a,Traun</item>
      <item>Josip Konjevod, Ilica 36,10000 Zagreb</item>
    </izvorni_sadrzaj>
    <derivirana_varijabla naziv="DomainObject.Predmet.SudioniciListAdressOIB_1">
      <item>FINA Regionalni centar Zagreb, OIB 85821130368, Trg svibanjskih žrtava 1995. br. 1,10000 Zagreb</item>
      <item>PORTUM ISTRA d.o.o., OIB 20117755205, Mesnička 15 a,10000 Zagreb</item>
      <item>Dragan Dušanić, OIB 13727653106, OBERERFLOZERWEG 37a,Traun</item>
      <item>Josip Konjevod,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20117755205</item>
      <item>, OIB 13727653106</item>
      <item>, OIB null</item>
    </izvorni_sadrzaj>
    <derivirana_varijabla naziv="DomainObject.Predmet.SudioniciListNazivOIB_1">
      <item>, OIB 85821130368</item>
      <item>, OIB 20117755205</item>
      <item>, OIB 13727653106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1213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2016-03-23T14:16:00Z</dcterms:created>
  <dc:creator>Korisnik</dc:creator>
  <cp:lastModifiedBy>Anita Ban</cp:lastModifiedBy>
  <cp:lastPrinted>2016-03-23T14:20:00Z</cp:lastPrinted>
  <dcterms:modified xmlns:xsi="http://www.w3.org/2001/XMLSchema-instance" xsi:type="dcterms:W3CDTF">2016-03-23T14:20:00Z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