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d135" w14:paraId="fb7d135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DD36CA">
        <w:rPr>
          <w:lang w:val="hr-HR"/>
        </w:rPr>
        <w:t>359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DD36CA">
        <w:rPr>
          <w:lang w:val="hr-HR"/>
        </w:rPr>
        <w:t>ŽENSKI INFORMACIJSKO – DOKUMENTACIJSKI CENTAR, Zagreb, Berislavićeva 14,</w:t>
      </w:r>
      <w:r w:rsidR="00B03B51">
        <w:rPr>
          <w:lang w:val="hr-HR"/>
        </w:rPr>
        <w:t xml:space="preserve">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81053022354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B03B51">
        <w:rPr>
          <w:lang w:val="hr-HR"/>
        </w:rPr>
        <w:t>3</w:t>
      </w:r>
      <w:r w:rsidR="00432189">
        <w:rPr>
          <w:lang w:val="hr-HR"/>
        </w:rPr>
        <w:t>59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D36CA">
        <w:rPr>
          <w:lang w:val="hr-HR"/>
        </w:rPr>
        <w:t>1.687,25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13FD1">
        <w:rPr>
          <w:lang w:val="hr-HR"/>
        </w:rPr>
        <w:t>23</w:t>
      </w:r>
      <w:r w:rsidR="00627B3E">
        <w:rPr>
          <w:lang w:val="hr-HR"/>
        </w:rPr>
        <w:t>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C13FD1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ABB" w:rsidR="00286ABB">
      <w:r>
        <w:separator/>
      </w:r>
    </w:p>
  </w:endnote>
  <w:endnote w:id="0" w:type="continuationSeparator">
    <w:p w:rsidRDefault="00286ABB" w:rsidR="00286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ABB" w:rsidR="00286ABB">
      <w:r>
        <w:separator/>
      </w:r>
    </w:p>
  </w:footnote>
  <w:footnote w:id="0" w:type="continuationSeparator">
    <w:p w:rsidRDefault="00286ABB" w:rsidR="00286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678DB"/>
    <w:rsid w:val="00184DF0"/>
    <w:rsid w:val="001A3782"/>
    <w:rsid w:val="001A73A0"/>
    <w:rsid w:val="00216EB8"/>
    <w:rsid w:val="002265DC"/>
    <w:rsid w:val="00226C09"/>
    <w:rsid w:val="0024112C"/>
    <w:rsid w:val="002613A0"/>
    <w:rsid w:val="00286ABB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32189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96820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C13FD1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6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6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navedenom OIB-u nije pronađen niti
jedan poslovni subjekt</izvorni_sadrzaj>
    <derivirana_varijabla naziv="DomainObject.Predmet.PrimjedbaSuca_1">po navedenom OIB-u nije pronađen niti
jedan poslovni subjekt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INFORMACIJSKO-DOKUMENTACIJSKI CENTAR</izvorni_sadrzaj>
    <derivirana_varijabla naziv="DomainObject.Predmet.ProtustrankaFormated_1">  ŽENSKI INFORMACIJSKO-DOKUMENTACIJSKI CENTAR</derivirana_varijabla>
  </DomainObject.Predmet.ProtustrankaFormated>
  <DomainObject.Predmet.ProtustrankaFormatedOIB>
    <izvorni_sadrzaj>  ŽENSKI INFORMACIJSKO-DOKUMENTACIJSKI CENTAR, OIB 81053022354</izvorni_sadrzaj>
    <derivirana_varijabla naziv="DomainObject.Predmet.ProtustrankaFormatedOIB_1">  ŽENSKI INFORMACIJSKO-DOKUMENTACIJSKI CENTAR, OIB 81053022354</derivirana_varijabla>
  </DomainObject.Predmet.ProtustrankaFormatedOIB>
  <DomainObject.Predmet.ProtustrankaFormatedWithAdress>
    <izvorni_sadrzaj> ŽENSKI INFORMACIJSKO-DOKUMENTACIJSKI CENTAR, BERISLAVIĆEVA 14, 10000 Zagreb</izvorni_sadrzaj>
    <derivirana_varijabla naziv="DomainObject.Predmet.ProtustrankaFormatedWithAdress_1"> ŽENSKI INFORMACIJSKO-DOKUMENTACIJSKI CENTAR, BERISLAVIĆEVA 14, 10000 Zagreb</derivirana_varijabla>
  </DomainObject.Predmet.ProtustrankaFormatedWithAdress>
  <DomainObject.Predmet.ProtustrankaFormatedWithAdressOIB>
    <izvorni_sadrzaj> ŽENSKI INFORMACIJSKO-DOKUMENTACIJSKI CENTAR, OIB 81053022354, BERISLAVIĆEVA 14, 10000 Zagreb</izvorni_sadrzaj>
    <derivirana_varijabla naziv="DomainObject.Predmet.ProtustrankaFormatedWithAdressOIB_1"> ŽENSKI INFORMACIJSKO-DOKUMENTACIJSKI CENTAR, OIB 81053022354, BERISLAVIĆEVA 14, 10000 Zagreb</derivirana_varijabla>
  </DomainObject.Predmet.ProtustrankaFormatedWithAdressOIB>
  <DomainObject.Predmet.ProtustrankaWithAdress>
    <izvorni_sadrzaj>ŽENSKI INFORMACIJSKO-DOKUMENTACIJSKI CENTAR BERISLAVIĆEVA 14, 10000 Zagreb</izvorni_sadrzaj>
    <derivirana_varijabla naziv="DomainObject.Predmet.ProtustrankaWithAdress_1">ŽENSKI INFORMACIJSKO-DOKUMENTACIJSKI CENTAR BERISLAVIĆEVA 14, 10000 Zagreb</derivirana_varijabla>
  </DomainObject.Predmet.ProtustrankaWithAdress>
  <DomainObject.Predmet.ProtustrankaWithAdressOIB>
    <izvorni_sadrzaj>ŽENSKI INFORMACIJSKO-DOKUMENTACIJSKI CENTAR, OIB 81053022354, BERISLAVIĆEVA 14, 10000 Zagreb</izvorni_sadrzaj>
    <derivirana_varijabla naziv="DomainObject.Predmet.ProtustrankaWithAdressOIB_1">ŽENSKI INFORMACIJSKO-DOKUMENTACIJSKI CENTAR, OIB 81053022354, BERISLAVIĆEVA 14, 10000 Zagreb</derivirana_varijabla>
  </DomainObject.Predmet.ProtustrankaWithAdressOIB>
  <DomainObject.Predmet.ProtustrankaNazivFormated>
    <izvorni_sadrzaj>ŽENSKI INFORMACIJSKO-DOKUMENTACIJSKI CENTAR</izvorni_sadrzaj>
    <derivirana_varijabla naziv="DomainObject.Predmet.ProtustrankaNazivFormated_1">ŽENSKI INFORMACIJSKO-DOKUMENTACIJSKI CENTAR</derivirana_varijabla>
  </DomainObject.Predmet.ProtustrankaNazivFormated>
  <DomainObject.Predmet.ProtustrankaNazivFormatedOIB>
    <izvorni_sadrzaj>ŽENSKI INFORMACIJSKO-DOKUMENTACIJSKI CENTAR, OIB 81053022354</izvorni_sadrzaj>
    <derivirana_varijabla naziv="DomainObject.Predmet.ProtustrankaNazivFormatedOIB_1">ŽENSKI INFORMACIJSKO-DOKUMENTACIJSKI CENTAR, OIB 81053022354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INFORMACIJSKO-DOKUMENTACIJSKI CENTAR</item>
    </izvorni_sadrzaj>
    <derivirana_varijabla naziv="DomainObject.Predmet.ProtuStrankaListFormated_1">
      <item>ŽENSKI INFORMACIJSKO-DOKUMENTACIJSKI CENTAR</item>
    </derivirana_varijabla>
  </DomainObject.Predmet.ProtuStrankaListFormated>
  <DomainObject.Predmet.ProtuStrankaListFormatedOIB>
    <izvorni_sadrzaj>
      <item>ŽENSKI INFORMACIJSKO-DOKUMENTACIJSKI CENTAR, OIB 81053022354</item>
    </izvorni_sadrzaj>
    <derivirana_varijabla naziv="DomainObject.Predmet.ProtuStrankaListFormatedOIB_1">
      <item>ŽENSKI INFORMACIJSKO-DOKUMENTACIJSKI CENTAR, OIB 81053022354</item>
    </derivirana_varijabla>
  </DomainObject.Predmet.ProtuStrankaListFormatedOIB>
  <DomainObject.Predmet.ProtuStrankaListFormatedWithAdress>
    <izvorni_sadrzaj>
      <item>ŽENSKI INFORMACIJSKO-DOKUMENTACIJSKI CENTAR, BERISLAVIĆEVA 14, 10000 Zagreb</item>
    </izvorni_sadrzaj>
    <derivirana_varijabla naziv="DomainObject.Predmet.ProtuStrankaListFormatedWithAdress_1">
      <item>ŽENSKI INFORMACIJSKO-DOKUMENTACIJSKI CENTAR, BERISLAVIĆEVA 14, 10000 Zagreb</item>
    </derivirana_varijabla>
  </DomainObject.Predmet.ProtuStrankaListFormatedWithAdress>
  <DomainObject.Predmet.ProtuStrankaListFormatedWithAdressOIB>
    <izvorni_sadrzaj>
      <item>ŽENSKI INFORMACIJSKO-DOKUMENTACIJSKI CENTAR, OIB 81053022354, BERISLAVIĆEVA 14, 10000 Zagreb</item>
    </izvorni_sadrzaj>
    <derivirana_varijabla naziv="DomainObject.Predmet.ProtuStrankaListFormatedWithAdressOIB_1">
      <item>ŽENSKI INFORMACIJSKO-DOKUMENTACIJSKI CENTAR, OIB 81053022354, BERISLAVIĆEVA 14, 10000 Zagreb</item>
    </derivirana_varijabla>
  </DomainObject.Predmet.ProtuStrankaListFormatedWithAdressOIB>
  <DomainObject.Predmet.ProtuStrankaListNazivFormated>
    <izvorni_sadrzaj>
      <item>ŽENSKI INFORMACIJSKO-DOKUMENTACIJSKI CENTAR</item>
    </izvorni_sadrzaj>
    <derivirana_varijabla naziv="DomainObject.Predmet.ProtuStrankaListNazivFormated_1">
      <item>ŽENSKI INFORMACIJSKO-DOKUMENTACIJSKI CENTAR</item>
    </derivirana_varijabla>
  </DomainObject.Predmet.ProtuStrankaListNazivFormated>
  <DomainObject.Predmet.ProtuStrankaListNazivFormatedOIB>
    <izvorni_sadrzaj>
      <item>ŽENSKI INFORMACIJSKO-DOKUMENTACIJSKI CENTAR, OIB 81053022354</item>
    </izvorni_sadrzaj>
    <derivirana_varijabla naziv="DomainObject.Predmet.ProtuStrankaListNazivFormatedOIB_1">
      <item>ŽENSKI INFORMACIJSKO-DOKUMENTACIJSKI CENTAR, OIB 81053022354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INFORMACIJSKO-DOKUMENTACIJSKI CENTAR</izvorni_sadrzaj>
    <derivirana_varijabla naziv="DomainObject.Predmet.ProtustrankaIDrugi_1">ŽENSKI INFORMACIJSKO-DOKUMENTACIJSKI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INFORMACIJSKO-DOKUMENTACIJSKI CENTAR, OIB 81053022354, BERISLAVIĆEVA 14, 10000 Zagreb</izvorni_sadrzaj>
    <derivirana_varijabla naziv="DomainObject.Predmet.ProtustrankaIDrugiAdressOIB_1">ŽENSKI INFORMACIJSKO-DOKUMENTACIJSKI CENTAR, OIB 81053022354, BERISLAVIĆEVA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INFORMACIJSKO-DOKUMENTACIJSKI CENTAR</item>
      <item>FINA Regionalni centar Zagreb</item>
    </izvorni_sadrzaj>
    <derivirana_varijabla naziv="DomainObject.Predmet.SudioniciListNaziv_1">
      <item>ŽENSKI INFORMACIJSKO-DOKUMENTACIJSKI CENTAR</item>
      <item>FINA Regionalni centar Zagreb</item>
    </derivirana_varijabla>
  </DomainObject.Predmet.SudioniciListNaziv>
  <DomainObject.Predmet.SudioniciListAdressOIB>
    <izvorni_sadrzaj>
      <item>ŽENSKI INFORMACIJSKO-DOKUMENTACIJSKI CENTAR, OIB 81053022354, BERISLAVIĆEVA 14,10000 Zagreb</item>
      <item>FINA Regionalni centar Zagreb, OIB 85821130368, TRG SVIBANJSKIH ŽRTAVA 1995. 1,10000 Zagreb</item>
    </izvorni_sadrzaj>
    <derivirana_varijabla naziv="DomainObject.Predmet.SudioniciListAdressOIB_1">
      <item>ŽENSKI INFORMACIJSKO-DOKUMENTACIJSKI CENTAR, OIB 81053022354, BERISLAVIĆEVA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81053022354</item>
      <item>, OIB 85821130368</item>
    </izvorni_sadrzaj>
    <derivirana_varijabla naziv="DomainObject.Predmet.SudioniciListNazivOIB_1">
      <item>, OIB 81053022354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72AE1-7119-4B2D-8623-0A017C5C7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1617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2016-05-18T09:18:00Z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2016-05-23T05:28:00Z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