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59a4" w14:paraId="26659a4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E79C5">
        <w:rPr>
          <w:rFonts w:hAnsi="Times New Roman" w:ascii="Times New Roman"/>
          <w:color w:val="auto"/>
          <w:sz w:val="24"/>
          <w:szCs w:val="24"/>
          <w:lang w:val="hr-HR"/>
        </w:rPr>
        <w:t>4863/16-20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2D756B">
        <w:rPr>
          <w:szCs w:val="24"/>
        </w:rPr>
        <w:t xml:space="preserve"> </w:t>
      </w:r>
      <w:r w:rsidR="006E79C5" w:rsidRPr="00602213">
        <w:t>M 2 d. o. o., Zagreb, Gustava Krkleca 5, OIB 21599159339</w:t>
      </w:r>
      <w:r w:rsidR="00C2225A">
        <w:rPr>
          <w:szCs w:val="24"/>
        </w:rPr>
        <w:t>,</w:t>
      </w:r>
      <w:r w:rsidR="00260038">
        <w:rPr>
          <w:szCs w:val="24"/>
        </w:rPr>
        <w:t xml:space="preserve"> 18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336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E79C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6E79C5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E79C5" w:rsidRPr="006E79C5">
        <w:rPr>
          <w:rFonts w:hAnsi="Times New Roman" w:ascii="Times New Roman"/>
          <w:color w:val="auto"/>
          <w:sz w:val="24"/>
          <w:szCs w:val="24"/>
          <w:lang w:val="hr-HR"/>
        </w:rPr>
        <w:t>M 2 d. o. o., Zagreb, Gustava Krkleca 5, OIB 21599159339</w:t>
      </w: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6E79C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6E79C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71FB" w:rsidRPr="006E79C5">
        <w:rPr>
          <w:rFonts w:hAnsi="Times New Roman" w:ascii="Times New Roman"/>
          <w:color w:val="auto"/>
          <w:sz w:val="24"/>
          <w:szCs w:val="24"/>
          <w:lang w:val="hr-HR"/>
        </w:rPr>
        <w:t>Mirjana Dujmović, Zagreb, Božidara Magovca 48, OIB 30711927799.</w:t>
      </w:r>
    </w:p>
    <w:p w:rsidRDefault="00E2213A" w:rsidP="00E2213A" w:rsidR="00E2213A" w:rsidRPr="006E79C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6E79C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E79C5" w:rsidRPr="006E79C5">
        <w:rPr>
          <w:rFonts w:hAnsi="Times New Roman" w:ascii="Times New Roman"/>
          <w:color w:val="auto"/>
          <w:sz w:val="24"/>
          <w:szCs w:val="24"/>
          <w:lang w:val="hr-HR"/>
        </w:rPr>
        <w:t>M 2 d. o. o., Zagreb, Gustava Krkleca 5, OIB 21599159339</w:t>
      </w:r>
      <w:r w:rsidR="002C1868" w:rsidRPr="006E79C5">
        <w:rPr>
          <w:rFonts w:hAnsi="Times New Roman" w:ascii="Times New Roman"/>
          <w:color w:val="auto"/>
          <w:sz w:val="24"/>
          <w:szCs w:val="24"/>
        </w:rPr>
        <w:t>.</w:t>
      </w: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</w:t>
      </w: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 xml:space="preserve">objaviti će se na e-oglasnoj </w:t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>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4C58" w:rsidP="00D14C58" w:rsidR="00D14C5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lipnja  2016. prijedlog za otvaranje stečajnog postupka nad gore navedenom pravnom osobom.</w:t>
      </w:r>
    </w:p>
    <w:p w:rsidRDefault="00D14C58" w:rsidP="00D14C58" w:rsidR="00D14C5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60 dana.</w:t>
      </w:r>
    </w:p>
    <w:p w:rsidRDefault="00D14C58" w:rsidP="00D14C58" w:rsidR="00D14C5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D14C58" w:rsidP="00D14C58" w:rsidR="00D14C5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1. srpnja 2016.</w:t>
      </w:r>
    </w:p>
    <w:p w:rsidRDefault="00937537" w:rsidP="00AE009E" w:rsidR="00AE00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14C58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St-4863/16-6 od  21. prosinca 2016.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9B4315" w:rsidP="009B4315" w:rsidR="009B431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31. svibnja 2017.,  nije pristupio zakonski zastupnik dužnika niti je postupio po nalogu suda.</w:t>
      </w:r>
    </w:p>
    <w:p w:rsidRDefault="009B4315" w:rsidP="009B4315" w:rsidR="009B431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9. siječnja 2017. proizlazi da  dužnik ima evidentirane neizvršene osnove za plaćanje u neprekinutom razdoblju od 292 dana u iznosu od 1.430.751,41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BE6933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BE6933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BE6933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. lipanj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FE1892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E1892" w:rsidP="00AB7A2F" w:rsidR="00FE1892" w:rsidRPr="00FE189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E1892" w:rsidP="00995CE9" w:rsidR="00FE1892" w:rsidRPr="00FE18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189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E189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E79C5">
      <w:rPr>
        <w:rFonts w:hAnsi="Verdana" w:ascii="Verdana"/>
        <w:color w:val="auto"/>
        <w:sz w:val="22"/>
        <w:szCs w:val="22"/>
      </w:rPr>
      <w:t>4863/16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3B7F"/>
    <w:rsid w:val="004D01A9"/>
    <w:rsid w:val="004D1CCC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5F4CAA"/>
    <w:rsid w:val="006031BB"/>
    <w:rsid w:val="00617CED"/>
    <w:rsid w:val="006248E6"/>
    <w:rsid w:val="00642D18"/>
    <w:rsid w:val="00656D79"/>
    <w:rsid w:val="006842AB"/>
    <w:rsid w:val="006B11E6"/>
    <w:rsid w:val="006C0B56"/>
    <w:rsid w:val="006D11F7"/>
    <w:rsid w:val="006D1AF1"/>
    <w:rsid w:val="006D52DA"/>
    <w:rsid w:val="006D65F6"/>
    <w:rsid w:val="006D6C0A"/>
    <w:rsid w:val="006E79C5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D5F35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1892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89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89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89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89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8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89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8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8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4863</izvorni_sadrzaj>
    <derivirana_varijabla naziv="DomainObject.Predmet.Broj_1">4863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St-4863/2016</izvorni_sadrzaj>
    <derivirana_varijabla naziv="DomainObject.Predmet.OznakaBroj_1">St-4863/2016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2, popravak i održavanje uredske opreme i tehnike, trgovina na veliko i malo, uvoz-izvoz, d.o.o. zastupanog po punomoćniku Samir Matijašević</izvorni_sadrzaj>
    <derivirana_varijabla naziv="DomainObject.Predmet.ProtustrankaFormated_1">  M 2, popravak i održavanje uredske opreme i tehnike, trgovina na veliko i malo, uvoz-izvoz, d.o.o. zastupanog po punomoćniku Samir Matijašević</derivirana_varijabla>
  </DomainObject.Predmet.ProtustrankaFormated>
  <DomainObject.Predmet.ProtustrankaFormatedOIB>
    <izvorni_sadrzaj>  M 2, popravak i održavanje uredske opreme i tehnike, trgovina na veliko i malo, uvoz-izvoz, d.o.o., OIB 21599159339 zastupanog po punomoćniku Samir Matijašević</izvorni_sadrzaj>
    <derivirana_varijabla naziv="DomainObject.Predmet.ProtustrankaFormatedOIB_1">  M 2, popravak i održavanje uredske opreme i tehnike, trgovina na veliko i malo, uvoz-izvoz, d.o.o., OIB 21599159339 zastupanog po punomoćniku Samir Matijašević</derivirana_varijabla>
  </DomainObject.Predmet.ProtustrankaFormatedOIB>
  <DomainObject.Predmet.ProtustrankaFormatedWithAdress>
    <izvorni_sadrzaj> M 2, popravak i održavanje uredske opreme i tehnike, trgovina na veliko i malo, uvoz-izvoz, d.o.o., Gustava Krkleca 5, 10000 Zagreb zastupanog po punomoćniku Samir Matijašević</izvorni_sadrzaj>
    <derivirana_varijabla naziv="DomainObject.Predmet.ProtustrankaFormatedWithAdress_1"> M 2, popravak i održavanje uredske opreme i tehnike, trgovina na veliko i malo, uvoz-izvoz, d.o.o., Gustava Krkleca 5, 10000 Zagreb zastupanog po punomoćniku Samir Matijašević</derivirana_varijabla>
  </DomainObject.Predmet.ProtustrankaFormatedWithAdress>
  <DomainObject.Predmet.ProtustrankaFormatedWithAdressOIB>
    <izvorni_sadrzaj> M 2, popravak i održavanje uredske opreme i tehnike, trgovina na veliko i malo, uvoz-izvoz, d.o.o., OIB 21599159339, Gustava Krkleca 5, 10000 Zagreb zastupanog po punomoćniku Samir Matijašević</izvorni_sadrzaj>
    <derivirana_varijabla naziv="DomainObject.Predmet.ProtustrankaFormatedWithAdressOIB_1"> M 2, popravak i održavanje uredske opreme i tehnike, trgovina na veliko i malo, uvoz-izvoz, d.o.o., OIB 21599159339, Gustava Krkleca 5, 10000 Zagreb zastupanog po punomoćniku Samir Matijašević</derivirana_varijabla>
  </DomainObject.Predmet.ProtustrankaFormatedWithAdressOIB>
  <DomainObject.Predmet.ProtustrankaWithAdress>
    <izvorni_sadrzaj>M 2, popravak i održavanje uredske opreme i tehnike, trgovina na veliko i malo, uvoz-izvoz, d.o.o. Gustava Krkleca 5, 10000 Zagreb</izvorni_sadrzaj>
    <derivirana_varijabla naziv="DomainObject.Predmet.ProtustrankaWithAdress_1">M 2, popravak i održavanje uredske opreme i tehnike, trgovina na veliko i malo, uvoz-izvoz, d.o.o. Gustava Krkleca 5, 10000 Zagreb</derivirana_varijabla>
  </DomainObject.Predmet.ProtustrankaWithAdress>
  <DomainObject.Predmet.ProtustrankaWithAdressOIB>
    <izvorni_sadrzaj>M 2, popravak i održavanje uredske opreme i tehnike, trgovina na veliko i malo, uvoz-izvoz, d.o.o., OIB 21599159339, Gustava Krkleca 5, 10000 Zagreb</izvorni_sadrzaj>
    <derivirana_varijabla naziv="DomainObject.Predmet.ProtustrankaWithAdressOIB_1">M 2, popravak i održavanje uredske opreme i tehnike, trgovina na veliko i malo, uvoz-izvoz, d.o.o., OIB 21599159339, Gustava Krkleca 5, 10000 Zagreb</derivirana_varijabla>
  </DomainObject.Predmet.ProtustrankaWithAdressOIB>
  <DomainObject.Predmet.ProtustrankaNazivFormated>
    <izvorni_sadrzaj>M 2, popravak i održavanje uredske opreme i tehnike, trgovina na veliko i malo, uvoz-izvoz, d.o.o.</izvorni_sadrzaj>
    <derivirana_varijabla naziv="DomainObject.Predmet.ProtustrankaNazivFormated_1">M 2, popravak i održavanje uredske opreme i tehnike, trgovina na veliko i malo, uvoz-izvoz, d.o.o.</derivirana_varijabla>
  </DomainObject.Predmet.ProtustrankaNazivFormated>
  <DomainObject.Predmet.ProtustrankaNazivFormatedOIB>
    <izvorni_sadrzaj>M 2, popravak i održavanje uredske opreme i tehnike, trgovina na veliko i malo, uvoz-izvoz, d.o.o., OIB 21599159339</izvorni_sadrzaj>
    <derivirana_varijabla naziv="DomainObject.Predmet.ProtustrankaNazivFormatedOIB_1">M 2, popravak i održavanje uredske opreme i tehnike, trgovina na veliko i malo, uvoz-izvoz, d.o.o., OIB 21599159339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Samir Matijašević; vjerovnici</izvorni_sadrzaj>
    <derivirana_varijabla naziv="DomainObject.Predmet.StrankaFormated_1">  FINA Regionalni centar Zagreb; Samir Matijašević; vjerovnici</derivirana_varijabla>
  </DomainObject.Predmet.StrankaFormated>
  <DomainObject.Predmet.StrankaFormatedOIB>
    <izvorni_sadrzaj>  FINA Regionalni centar Zagreb, OIB 85821130368; Samir Matijašević, OIB 90057507115; vjerovnici</izvorni_sadrzaj>
    <derivirana_varijabla naziv="DomainObject.Predmet.StrankaFormatedOIB_1">  FINA Regionalni centar Zagreb, OIB 85821130368; Samir Matijašević, OIB 90057507115; vjerovnici</derivirana_varijabla>
  </DomainObject.Predmet.StrankaFormatedOIB>
  <DomainObject.Predmet.StrankaFormatedWithAdress>
    <izvorni_sadrzaj> FINA Regionalni centar Zagreb, Trg svibanjskih žrtava 1995. 1, 10000 Zagreb; Samir Matijašević, Ivane Brlić-Mažuranić 25, 10000 Zagreb; vjerovnici</izvorni_sadrzaj>
    <derivirana_varijabla naziv="DomainObject.Predmet.StrankaFormatedWithAdress_1"> FINA Regionalni centar Zagreb, Trg svibanjskih žrtava 1995. 1, 10000 Zagreb; Samir Matijašević, Ivane Brlić-Mažuranić 25, 10000 Zagreb; vjerovnici</derivirana_varijabla>
  </DomainObject.Predmet.StrankaFormatedWithAdress>
  <DomainObject.Predmet.StrankaFormatedWithAdressOIB>
    <izvorni_sadrzaj> FINA Regionalni centar Zagreb, OIB 85821130368, Trg svibanjskih žrtava 1995. 1, 10000 Zagreb; Samir Matijašević, OIB 90057507115, Ivane Brlić-Mažuranić 25, 10000 Zagreb; vjerovnici</izvorni_sadrzaj>
    <derivirana_varijabla naziv="DomainObject.Predmet.StrankaFormatedWithAdressOIB_1"> FINA Regionalni centar Zagreb, OIB 85821130368, Trg svibanjskih žrtava 1995. 1, 10000 Zagreb; Samir Matijašević, OIB 90057507115, Ivane Brlić-Mažuranić 25, 10000 Zagreb; vjerovnici</derivirana_varijabla>
  </DomainObject.Predmet.StrankaFormatedWithAdressOIB>
  <DomainObject.Predmet.StrankaWithAdress>
    <izvorni_sadrzaj>FINA Regionalni centar Zagreb Trg svibanjskih žrtava 1995. 1,10000 Zagreb,Samir Matijašević Ivane Brlić-Mažuranić 25,10000 Zagreb,vjerovnici </izvorni_sadrzaj>
    <derivirana_varijabla naziv="DomainObject.Predmet.StrankaWithAdress_1">FINA Regionalni centar Zagreb Trg svibanjskih žrtava 1995. 1,10000 Zagreb,Samir Matijašević Ivane Brlić-Mažuranić 25,10000 Zagreb,vjerovnici </derivirana_varijabla>
  </DomainObject.Predmet.StrankaWithAdress>
  <DomainObject.Predmet.StrankaWithAdressOIB>
    <izvorni_sadrzaj>FINA Regionalni centar Zagreb, OIB 85821130368, Trg svibanjskih žrtava 1995. 1,10000 Zagreb,Samir Matijašević, OIB 90057507115, Ivane Brlić-Mažuranić 25,10000 Zagreb,vjerovnici</izvorni_sadrzaj>
    <derivirana_varijabla naziv="DomainObject.Predmet.StrankaWithAdressOIB_1">FINA Regionalni centar Zagreb, OIB 85821130368, Trg svibanjskih žrtava 1995. 1,10000 Zagreb,Samir Matijašević, OIB 90057507115, Ivane Brlić-Mažuranić 25,10000 Zagreb,vjerovnici</derivirana_varijabla>
  </DomainObject.Predmet.StrankaWithAdressOIB>
  <DomainObject.Predmet.StrankaNazivFormated>
    <izvorni_sadrzaj>FINA Regionalni centar Zagreb,Samir Matijašević,vjerovnici</izvorni_sadrzaj>
    <derivirana_varijabla naziv="DomainObject.Predmet.StrankaNazivFormated_1">FINA Regionalni centar Zagreb,Samir Matijašević,vjerovnici</derivirana_varijabla>
  </DomainObject.Predmet.StrankaNazivFormated>
  <DomainObject.Predmet.StrankaNazivFormatedOIB>
    <izvorni_sadrzaj>FINA Regionalni centar Zagreb, OIB 85821130368,Samir Matijašević, OIB 90057507115,vjerovnici</izvorni_sadrzaj>
    <derivirana_varijabla naziv="DomainObject.Predmet.StrankaNazivFormatedOIB_1">FINA Regionalni centar Zagreb, OIB 85821130368,Samir Matijašević, OIB 90057507115,vjerovnici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Samir Matijašević</item>
      <item>vjerovnici</item>
    </izvorni_sadrzaj>
    <derivirana_varijabla naziv="DomainObject.Predmet.StrankaListFormated_1">
      <item>FINA Regionalni centar Zagreb</item>
      <item>Samir Matijašević</item>
      <item>vjerovnici</item>
    </derivirana_varijabla>
  </DomainObject.Predmet.StrankaListFormated>
  <DomainObject.Predmet.StrankaListFormatedOIB>
    <izvorni_sadrzaj>
      <item>FINA Regionalni centar Zagreb, OIB 85821130368</item>
      <item>Samir Matijašević, OIB 90057507115</item>
      <item>vjerovnici</item>
    </izvorni_sadrzaj>
    <derivirana_varijabla naziv="DomainObject.Predmet.StrankaListFormatedOIB_1">
      <item>FINA Regionalni centar Zagreb, OIB 85821130368</item>
      <item>Samir Matijašević, OIB 90057507115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Samir Matijašević, Ivane Brlić-Mažuranić 25, 10000 Zagreb</item>
      <item>vjerovnici</item>
    </izvorni_sadrzaj>
    <derivirana_varijabla naziv="DomainObject.Predmet.StrankaListFormatedWithAdress_1">
      <item>FINA Regionalni centar Zagreb, Trg svibanjskih žrtava 1995. 1, 10000 Zagreb</item>
      <item>Samir Matijašević, Ivane Brlić-Mažuranić 25,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Samir Matijašević, OIB 90057507115, Ivane Brlić-Mažuranić 25,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Samir Matijašević, OIB 90057507115, Ivane Brlić-Mažuranić 25, 10000 Zagreb</item>
      <item>vjerovnici</item>
    </derivirana_varijabla>
  </DomainObject.Predmet.StrankaListFormatedWithAdressOIB>
  <DomainObject.Predmet.StrankaListNazivFormated>
    <izvorni_sadrzaj>
      <item>FINA Regionalni centar Zagreb</item>
      <item>Samir Matijašević</item>
      <item>vjerovnici</item>
    </izvorni_sadrzaj>
    <derivirana_varijabla naziv="DomainObject.Predmet.StrankaListNazivFormated_1">
      <item>FINA Regionalni centar Zagreb</item>
      <item>Samir Matijašević</item>
      <item>vjerovnici</item>
    </derivirana_varijabla>
  </DomainObject.Predmet.StrankaListNazivFormated>
  <DomainObject.Predmet.StrankaListNazivFormatedOIB>
    <izvorni_sadrzaj>
      <item>FINA Regionalni centar Zagreb, OIB 85821130368</item>
      <item>Samir Matijašević, OIB 90057507115</item>
      <item>vjerovnici</item>
    </izvorni_sadrzaj>
    <derivirana_varijabla naziv="DomainObject.Predmet.StrankaListNazivFormatedOIB_1">
      <item>FINA Regionalni centar Zagreb, OIB 85821130368</item>
      <item>Samir Matijašević, OIB 90057507115</item>
      <item>vjerovnici</item>
    </derivirana_varijabla>
  </DomainObject.Predmet.StrankaListNazivFormatedOIB>
  <DomainObject.Predmet.ProtuStrankaListFormated>
    <izvorni_sadrzaj>
      <item>M 2, popravak i održavanje uredske opreme i tehnike, trgovina na veliko i malo, uvoz-izvoz, d.o.o. zastupanog po punomoćniku Samir Matijašević</item>
    </izvorni_sadrzaj>
    <derivirana_varijabla naziv="DomainObject.Predmet.ProtuStrankaListFormated_1">
      <item>M 2, popravak i održavanje uredske opreme i tehnike, trgovina na veliko i malo, uvoz-izvoz, d.o.o. zastupanog po punomoćniku Samir Matijašević</item>
    </derivirana_varijabla>
  </DomainObject.Predmet.ProtuStrankaListFormated>
  <DomainObject.Predmet.ProtuStrankaListFormatedOIB>
    <izvorni_sadrzaj>
      <item>M 2, popravak i održavanje uredske opreme i tehnike, trgovina na veliko i malo, uvoz-izvoz, d.o.o., OIB 21599159339 zastupanog po punomoćniku Samir Matijašević</item>
    </izvorni_sadrzaj>
    <derivirana_varijabla naziv="DomainObject.Predmet.ProtuStrankaListFormatedOIB_1">
      <item>M 2, popravak i održavanje uredske opreme i tehnike, trgovina na veliko i malo, uvoz-izvoz, d.o.o., OIB 21599159339 zastupanog po punomoćniku Samir Matijašević</item>
    </derivirana_varijabla>
  </DomainObject.Predmet.ProtuStrankaListFormatedOIB>
  <DomainObject.Predmet.ProtuStrankaListFormatedWithAdress>
    <izvorni_sadrzaj>
      <item>M 2, popravak i održavanje uredske opreme i tehnike, trgovina na veliko i malo, uvoz-izvoz, d.o.o., Gustava Krkleca 5, 10000 Zagreb zastupanog po punomoćniku Samir Matijašević</item>
    </izvorni_sadrzaj>
    <derivirana_varijabla naziv="DomainObject.Predmet.ProtuStrankaListFormatedWithAdress_1">
      <item>M 2, popravak i održavanje uredske opreme i tehnike, trgovina na veliko i malo, uvoz-izvoz, d.o.o., Gustava Krkleca 5, 10000 Zagreb zastupanog po punomoćniku Samir Matijašević</item>
    </derivirana_varijabla>
  </DomainObject.Predmet.ProtuStrankaListFormatedWithAdress>
  <DomainObject.Predmet.ProtuStrankaListFormatedWithAdressOIB>
    <izvorni_sadrzaj>
      <item>M 2, popravak i održavanje uredske opreme i tehnike, trgovina na veliko i malo, uvoz-izvoz, d.o.o., OIB 21599159339, Gustava Krkleca 5, 10000 Zagreb zastupanog po punomoćniku Samir Matijašević</item>
    </izvorni_sadrzaj>
    <derivirana_varijabla naziv="DomainObject.Predmet.ProtuStrankaListFormatedWithAdressOIB_1">
      <item>M 2, popravak i održavanje uredske opreme i tehnike, trgovina na veliko i malo, uvoz-izvoz, d.o.o., OIB 21599159339, Gustava Krkleca 5, 10000 Zagreb zastupanog po punomoćniku Samir Matijašević</item>
    </derivirana_varijabla>
  </DomainObject.Predmet.ProtuStrankaListFormatedWithAdressOIB>
  <DomainObject.Predmet.ProtuStrankaListNazivFormated>
    <izvorni_sadrzaj>
      <item>M 2, popravak i održavanje uredske opreme i tehnike, trgovina na veliko i malo, uvoz-izvoz, d.o.o.</item>
    </izvorni_sadrzaj>
    <derivirana_varijabla naziv="DomainObject.Predmet.ProtuStrankaListNazivFormated_1">
      <item>M 2, popravak i održavanje uredske opreme i tehnike, trgovina na veliko i malo, uvoz-izvoz, d.o.o.</item>
    </derivirana_varijabla>
  </DomainObject.Predmet.ProtuStrankaListNazivFormated>
  <DomainObject.Predmet.ProtuStrankaListNazivFormatedOIB>
    <izvorni_sadrzaj>
      <item>M 2, popravak i održavanje uredske opreme i tehnike, trgovina na veliko i malo, uvoz-izvoz, d.o.o., OIB 21599159339</item>
    </izvorni_sadrzaj>
    <derivirana_varijabla naziv="DomainObject.Predmet.ProtuStrankaListNazivFormatedOIB_1">
      <item>M 2, popravak i održavanje uredske opreme i tehnike, trgovina na veliko i malo, uvoz-izvoz, d.o.o., OIB 21599159339</item>
    </derivirana_varijabla>
  </DomainObject.Predmet.ProtuStrankaListNazivFormatedOIB>
  <DomainObject.Predmet.OstaliListFormated>
    <izvorni_sadrzaj>
      <item>Samir Matijašević punomoćnik sudionika u postupku M 2, popravak i održavanje uredske opreme i tehnike, trgovina na veliko i malo, uvoz-izvoz, d.o.o.</item>
      <item>Mirjana Dujmović</item>
    </izvorni_sadrzaj>
    <derivirana_varijabla naziv="DomainObject.Predmet.OstaliListFormated_1">
      <item>Samir Matijašević punomoćnik sudionika u postupku M 2, popravak i održavanje uredske opreme i tehnike, trgovina na veliko i malo, uvoz-izvoz, d.o.o.</item>
      <item>Mirjana Dujmović</item>
    </derivirana_varijabla>
  </DomainObject.Predmet.OstaliListFormated>
  <DomainObject.Predmet.OstaliListFormatedOIB>
    <izvorni_sadrzaj>
      <item>Samir Matijašević, OIB 90057507115 punomoćnik sudionika u postupku M 2, popravak i održavanje uredske opreme i tehnike, trgovina na veliko i malo, uvoz-izvoz, d.o.o.</item>
      <item>Mirjana Dujmović, OIB 30711927799</item>
    </izvorni_sadrzaj>
    <derivirana_varijabla naziv="DomainObject.Predmet.OstaliListFormatedOIB_1">
      <item>Samir Matijašević, OIB 90057507115 punomoćnik sudionika u postupku M 2, popravak i održavanje uredske opreme i tehnike, trgovina na veliko i malo, uvoz-izvoz, d.o.o.</item>
      <item>Mirjana Dujmović, OIB 30711927799</item>
    </derivirana_varijabla>
  </DomainObject.Predmet.OstaliListFormatedOIB>
  <DomainObject.Predmet.OstaliListFormatedWithAdress>
    <izvorni_sadrzaj>
      <item>Samir Matijašević, Ivane Brlić-Mažuranić 25, 10000 Zagreb punomoćnik sudionika u postupku M 2, popravak i održavanje uredske opreme i tehnike, trgovina na veliko i malo, uvoz-izvoz, d.o.o.</item>
      <item>Mirjana Dujmović, Božidara Magovca 48, 10000 Zagreb</item>
    </izvorni_sadrzaj>
    <derivirana_varijabla naziv="DomainObject.Predmet.OstaliListFormatedWithAdress_1">
      <item>Samir Matijašević, Ivane Brlić-Mažuranić 25, 10000 Zagreb punomoćnik sudionika u postupku M 2, popravak i održavanje uredske opreme i tehnike, trgovina na veliko i malo, uvoz-izvoz, d.o.o.</item>
      <item>Mirjana Dujmović, Božidara Magovca 48, 10000 Zagreb</item>
    </derivirana_varijabla>
  </DomainObject.Predmet.OstaliListFormatedWithAdress>
  <DomainObject.Predmet.OstaliListFormatedWithAdressOIB>
    <izvorni_sadrzaj>
      <item>Samir Matijašević, OIB 90057507115, Ivane Brlić-Mažuranić 25, 10000 Zagreb punomoćnik sudionika u postupku M 2, popravak i održavanje uredske opreme i tehnike, trgovina na veliko i malo, uvoz-izvoz, d.o.o.</item>
      <item>Mirjana Dujmović, OIB 30711927799, Božidara Magovca 48, 10000 Zagreb</item>
    </izvorni_sadrzaj>
    <derivirana_varijabla naziv="DomainObject.Predmet.OstaliListFormatedWithAdressOIB_1">
      <item>Samir Matijašević, OIB 90057507115, Ivane Brlić-Mažuranić 25, 10000 Zagreb punomoćnik sudionika u postupku M 2, popravak i održavanje uredske opreme i tehnike, trgovina na veliko i malo, uvoz-izvoz, d.o.o.</item>
      <item>Mirjana Dujmović, OIB 30711927799, Božidara Magovca 48, 10000 Zagreb</item>
    </derivirana_varijabla>
  </DomainObject.Predmet.OstaliListFormatedWithAdressOIB>
  <DomainObject.Predmet.OstaliListNazivFormated>
    <izvorni_sadrzaj>
      <item>Samir Matijašević</item>
      <item>Mirjana Dujmović</item>
    </izvorni_sadrzaj>
    <derivirana_varijabla naziv="DomainObject.Predmet.OstaliListNazivFormated_1">
      <item>Samir Matijašević</item>
      <item>Mirjana Dujmović</item>
    </derivirana_varijabla>
  </DomainObject.Predmet.OstaliListNazivFormated>
  <DomainObject.Predmet.OstaliListNazivFormatedOIB>
    <izvorni_sadrzaj>
      <item>Samir Matijašević, OIB 90057507115</item>
      <item>Mirjana Dujmović, OIB 30711927799</item>
    </izvorni_sadrzaj>
    <derivirana_varijabla naziv="DomainObject.Predmet.OstaliListNazivFormatedOIB_1">
      <item>Samir Matijašević, OIB 90057507115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2, popravak i održavanje uredske opreme i tehnike, trgovina na veliko i malo, uvoz-izvoz, d.o.o.</izvorni_sadrzaj>
    <derivirana_varijabla naziv="DomainObject.Predmet.ProtustrankaIDrugi_1">M 2, popravak i održavanje uredske opreme i tehnike, trgovina na veliko i malo, uvoz-izvoz,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 2, popravak i održavanje uredske opreme i tehnike, trgovina na veliko i malo, uvoz-izvoz, d.o.o., OIB 21599159339, Gustava Krkleca 5, 10000 Zagreb</izvorni_sadrzaj>
    <derivirana_varijabla naziv="DomainObject.Predmet.ProtustrankaIDrugiAdressOIB_1">M 2, popravak i održavanje uredske opreme i tehnike, trgovina na veliko i malo, uvoz-izvoz, d.o.o., OIB 21599159339,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2, popravak i održavanje uredske opreme i tehnike, trgovina na veliko i malo, uvoz-izvoz, d.o.o.</item>
      <item>FINA Regionalni centar Zagreb</item>
      <item>Samir Matijašević</item>
      <item>Samir Matijašević</item>
      <item>vjerovnici</item>
      <item>Mirjana Dujmović</item>
    </izvorni_sadrzaj>
    <derivirana_varijabla naziv="DomainObject.Predmet.SudioniciListNaziv_1">
      <item>M 2, popravak i održavanje uredske opreme i tehnike, trgovina na veliko i malo, uvoz-izvoz, d.o.o.</item>
      <item>FINA Regionalni centar Zagreb</item>
      <item>Samir Matijašević</item>
      <item>Samir Matijašević</item>
      <item>vjerovnici</item>
      <item>Mirjana Dujmović</item>
    </derivirana_varijabla>
  </DomainObject.Predmet.SudioniciListNaziv>
  <DomainObject.Predmet.SudioniciListAdressOIB>
    <izvorni_sadrzaj>
      <item>M 2, popravak i održavanje uredske opreme i tehnike, trgovina na veliko i malo, uvoz-izvoz, d.o.o., OIB 21599159339, Gustava Krkleca 5,10000 Zagreb</item>
      <item>FINA Regionalni centar Zagreb, OIB 85821130368, Trg svibanjskih žrtava 1995. 1,10000 Zagreb</item>
      <item>Samir Matijašević, OIB 90057507115, Ivane Brlić-Mažuranić 25,10000 Zagreb</item>
      <item>Samir Matijašević, OIB 90057507115, Ivane Brlić-Mažuranić 25,10000 Zagreb</item>
      <item>vjerovnici</item>
      <item>Mirjana Dujmović, OIB 30711927799, Božidara Magovca 48,10000 Zagreb</item>
    </izvorni_sadrzaj>
    <derivirana_varijabla naziv="DomainObject.Predmet.SudioniciListAdressOIB_1">
      <item>M 2, popravak i održavanje uredske opreme i tehnike, trgovina na veliko i malo, uvoz-izvoz, d.o.o., OIB 21599159339, Gustava Krkleca 5,10000 Zagreb</item>
      <item>FINA Regionalni centar Zagreb, OIB 85821130368, Trg svibanjskih žrtava 1995. 1,10000 Zagreb</item>
      <item>Samir Matijašević, OIB 90057507115, Ivane Brlić-Mažuranić 25,10000 Zagreb</item>
      <item>Samir Matijašević, OIB 90057507115, Ivane Brlić-Mažuranić 25,10000 Zagreb</item>
      <item>vjerovnici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21599159339</item>
      <item>, OIB 85821130368</item>
      <item>, OIB 90057507115</item>
      <item>, OIB 90057507115</item>
      <item>, OIB null</item>
      <item>, OIB 30711927799</item>
    </izvorni_sadrzaj>
    <derivirana_varijabla naziv="DomainObject.Predmet.SudioniciListNazivOIB_1">
      <item>, OIB 21599159339</item>
      <item>, OIB 85821130368</item>
      <item>, OIB 90057507115</item>
      <item>, OIB 90057507115</item>
      <item>, OIB null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3363</properties:Characters>
  <properties:Lines>78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2017-08-18T09:45:00Z</dcterms:created>
  <dc:creator>ksvajger</dc:creator>
  <cp:lastModifiedBy>Kristina Švajger</cp:lastModifiedBy>
  <cp:lastPrinted>2017-08-18T09:49:00Z</cp:lastPrinted>
  <dcterms:modified xmlns:xsi="http://www.w3.org/2001/XMLSchema-instance" xsi:type="dcterms:W3CDTF">2017-08-18T09:49:00Z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