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7027" w14:paraId="dcf7027" w:rsidRDefault="00D663A1" w:rsidP="00D663A1" w:rsidR="00D663A1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D663A1" w:rsidP="00D663A1" w:rsidR="00D663A1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D663A1" w:rsidP="00D663A1" w:rsidR="00D663A1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D663A1" w:rsidP="00D663A1" w:rsidR="00D663A1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Posl.br.: 2 St-869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16-10</w:t>
      </w:r>
    </w:p>
    <w:p w:rsidRDefault="00D663A1" w:rsidP="00D663A1" w:rsidR="00D663A1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D663A1" w:rsidP="00D663A1" w:rsidR="00D663A1" w:rsidRPr="000A3A0F">
      <w:pPr>
        <w:jc w:val="both"/>
        <w:rPr>
          <w:sz w:val="23"/>
          <w:szCs w:val="23"/>
        </w:rPr>
      </w:pPr>
    </w:p>
    <w:p w:rsidRDefault="00D663A1" w:rsidP="00D663A1" w:rsidR="00D663A1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D663A1" w:rsidP="00D663A1" w:rsidR="00D663A1" w:rsidRPr="000A3A0F">
      <w:pPr>
        <w:rPr>
          <w:sz w:val="23"/>
          <w:szCs w:val="23"/>
        </w:rPr>
      </w:pPr>
    </w:p>
    <w:p w:rsidRDefault="00D663A1" w:rsidP="00D663A1" w:rsidR="00D663A1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D663A1" w:rsidP="00D663A1" w:rsidR="00D663A1" w:rsidRPr="000A3A0F">
      <w:pPr>
        <w:rPr>
          <w:sz w:val="23"/>
          <w:szCs w:val="23"/>
        </w:rPr>
      </w:pPr>
    </w:p>
    <w:p w:rsidRDefault="00D663A1" w:rsidP="00D663A1" w:rsidR="00D663A1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t>APES DEO d.o.o. Fažana, Vodnjanska cesta 53 C, OIB: 90351593727</w:t>
      </w:r>
      <w:r>
        <w:rPr>
          <w:sz w:val="23"/>
          <w:szCs w:val="23"/>
        </w:rPr>
        <w:t xml:space="preserve">, </w:t>
      </w:r>
      <w:r w:rsidRPr="00A323EA">
        <w:rPr>
          <w:sz w:val="23"/>
          <w:szCs w:val="23"/>
        </w:rPr>
        <w:t>30</w:t>
      </w:r>
      <w:r w:rsidR="00A323EA" w:rsidRPr="00A323EA">
        <w:rPr>
          <w:sz w:val="23"/>
          <w:szCs w:val="23"/>
        </w:rPr>
        <w:t>.</w:t>
      </w:r>
      <w:r w:rsidRPr="00A323EA">
        <w:rPr>
          <w:sz w:val="23"/>
          <w:szCs w:val="23"/>
        </w:rPr>
        <w:t xml:space="preserve"> rujna </w:t>
      </w:r>
      <w:r w:rsidRPr="0042033B">
        <w:rPr>
          <w:sz w:val="23"/>
          <w:szCs w:val="23"/>
        </w:rPr>
        <w:t xml:space="preserve">2016. </w:t>
      </w:r>
    </w:p>
    <w:p w:rsidRDefault="00D663A1" w:rsidP="00D663A1" w:rsidR="00D663A1" w:rsidRPr="000A3A0F">
      <w:pPr>
        <w:jc w:val="both"/>
        <w:rPr>
          <w:sz w:val="23"/>
          <w:szCs w:val="23"/>
        </w:rPr>
      </w:pPr>
    </w:p>
    <w:p w:rsidRDefault="00D663A1" w:rsidP="00D663A1" w:rsidR="00D663A1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D663A1" w:rsidP="00D663A1" w:rsidR="00D663A1" w:rsidRPr="000A3A0F">
      <w:pPr>
        <w:jc w:val="both"/>
        <w:rPr>
          <w:sz w:val="23"/>
          <w:szCs w:val="23"/>
        </w:rPr>
      </w:pPr>
    </w:p>
    <w:p w:rsidRDefault="00D663A1" w:rsidP="00D663A1" w:rsidR="00D663A1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t xml:space="preserve">APES DEO d.o.o. Fažana, Vodnjanska cesta 53 C, OIB: 90351593727, </w:t>
      </w:r>
      <w:r w:rsidRPr="000A3A0F">
        <w:rPr>
          <w:sz w:val="23"/>
          <w:szCs w:val="23"/>
        </w:rPr>
        <w:t xml:space="preserve">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869-16</w:t>
      </w:r>
      <w:r w:rsidRPr="000A3A0F">
        <w:rPr>
          <w:bCs w:val="false"/>
          <w:sz w:val="23"/>
          <w:szCs w:val="23"/>
        </w:rPr>
        <w:t xml:space="preserve">.  </w:t>
      </w:r>
    </w:p>
    <w:p w:rsidRDefault="00D663A1" w:rsidP="00D663A1" w:rsidR="00D663A1" w:rsidRPr="000A3A0F">
      <w:pPr>
        <w:jc w:val="both"/>
        <w:rPr>
          <w:sz w:val="23"/>
          <w:szCs w:val="23"/>
        </w:rPr>
      </w:pPr>
    </w:p>
    <w:p w:rsidRDefault="00D663A1" w:rsidP="00D663A1" w:rsidR="00D663A1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D663A1" w:rsidP="00D663A1" w:rsidR="00D663A1" w:rsidRPr="000A3A0F">
      <w:pPr>
        <w:jc w:val="both"/>
        <w:rPr>
          <w:bCs w:val="false"/>
          <w:sz w:val="23"/>
          <w:szCs w:val="23"/>
        </w:rPr>
      </w:pPr>
    </w:p>
    <w:p w:rsidRDefault="00D663A1" w:rsidP="00D663A1" w:rsidR="00D663A1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D663A1" w:rsidP="00D663A1" w:rsidR="00D663A1" w:rsidRPr="000A3A0F">
      <w:pPr>
        <w:jc w:val="both"/>
        <w:rPr>
          <w:sz w:val="23"/>
          <w:szCs w:val="23"/>
          <w:lang w:val="pl-PL"/>
        </w:rPr>
      </w:pPr>
    </w:p>
    <w:p w:rsidRDefault="00D663A1" w:rsidP="00D663A1" w:rsidR="00D663A1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D663A1" w:rsidP="00D663A1" w:rsidR="00D663A1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 xml:space="preserve">337 </w:t>
      </w:r>
      <w:r w:rsidRPr="000A3A0F">
        <w:rPr>
          <w:sz w:val="23"/>
          <w:szCs w:val="23"/>
        </w:rPr>
        <w:t>dana. Stoga je utvrđeno da postoji pretpostavka za otvaranje stečajnog postupka nad dužnikom – nesposobnost za plaćanje, iz čl. 6. Stečajnog zakona (dalje: SZ).</w:t>
      </w:r>
    </w:p>
    <w:p w:rsidRDefault="00D663A1" w:rsidP="00D663A1" w:rsidR="00D663A1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D663A1" w:rsidP="00D663A1" w:rsidR="00D663A1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D663A1" w:rsidP="00D663A1" w:rsidR="00D663A1" w:rsidRPr="000A3A0F">
      <w:pPr>
        <w:rPr>
          <w:sz w:val="23"/>
          <w:szCs w:val="23"/>
        </w:rPr>
      </w:pPr>
    </w:p>
    <w:p w:rsidRDefault="00D663A1" w:rsidP="00D663A1" w:rsidR="00D663A1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 w:rsidRPr="00A323EA">
        <w:rPr>
          <w:sz w:val="23"/>
          <w:szCs w:val="23"/>
        </w:rPr>
        <w:t xml:space="preserve">30. rujna </w:t>
      </w:r>
      <w:r w:rsidRPr="0042033B">
        <w:rPr>
          <w:sz w:val="23"/>
          <w:szCs w:val="23"/>
        </w:rPr>
        <w:t>2016</w:t>
      </w:r>
      <w:r w:rsidRPr="00210D67">
        <w:rPr>
          <w:sz w:val="23"/>
          <w:szCs w:val="23"/>
        </w:rPr>
        <w:t>.</w:t>
      </w:r>
    </w:p>
    <w:p w:rsidRDefault="00D663A1" w:rsidP="00D663A1" w:rsidR="00D663A1">
      <w:pPr>
        <w:ind w:firstLine="720" w:left="2880"/>
        <w:jc w:val="both"/>
        <w:rPr>
          <w:sz w:val="23"/>
          <w:szCs w:val="23"/>
        </w:rPr>
      </w:pPr>
    </w:p>
    <w:p w:rsidRDefault="00D663A1" w:rsidP="00D663A1" w:rsidR="00D663A1" w:rsidRPr="000A3A0F">
      <w:pPr>
        <w:ind w:firstLine="720" w:left="2880"/>
        <w:jc w:val="both"/>
        <w:rPr>
          <w:sz w:val="23"/>
          <w:szCs w:val="23"/>
        </w:rPr>
      </w:pPr>
    </w:p>
    <w:p w:rsidRDefault="00D663A1" w:rsidP="00D663A1" w:rsidR="00D663A1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D663A1" w:rsidP="00D663A1" w:rsidR="00D663A1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D663A1" w:rsidP="00D663A1" w:rsidR="00D663A1" w:rsidRPr="000A3A0F">
      <w:pPr>
        <w:jc w:val="both"/>
        <w:rPr>
          <w:sz w:val="23"/>
          <w:szCs w:val="23"/>
        </w:rPr>
      </w:pPr>
    </w:p>
    <w:p w:rsidRDefault="00D663A1" w:rsidP="00D663A1" w:rsidR="00D663A1">
      <w:pPr>
        <w:jc w:val="both"/>
        <w:rPr>
          <w:sz w:val="23"/>
          <w:szCs w:val="23"/>
        </w:rPr>
      </w:pPr>
    </w:p>
    <w:p w:rsidRDefault="00D663A1" w:rsidP="00D663A1" w:rsidR="00D663A1">
      <w:pPr>
        <w:jc w:val="both"/>
        <w:rPr>
          <w:sz w:val="23"/>
          <w:szCs w:val="23"/>
        </w:rPr>
      </w:pPr>
    </w:p>
    <w:p w:rsidRDefault="00D663A1" w:rsidP="00D663A1" w:rsidR="00D663A1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D663A1" w:rsidP="00D663A1" w:rsidR="00D663A1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D663A1" w:rsidP="00D663A1" w:rsidR="00D663A1" w:rsidRPr="00D95430"/>
    <w:p w:rsidRDefault="00D663A1" w:rsidP="00D663A1" w:rsidR="00D663A1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D663A1" w:rsidP="00D663A1" w:rsidR="00D663A1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 w:rsidRPr="00A323EA">
        <w:rPr>
          <w:sz w:val="23"/>
          <w:szCs w:val="23"/>
        </w:rPr>
        <w:t xml:space="preserve">30. rujna </w:t>
      </w:r>
      <w:r w:rsidRPr="0042033B">
        <w:rPr>
          <w:sz w:val="23"/>
          <w:szCs w:val="23"/>
        </w:rPr>
        <w:t xml:space="preserve">2016. </w:t>
      </w:r>
      <w:r w:rsidRPr="00FC7B8B">
        <w:rPr>
          <w:sz w:val="23"/>
          <w:szCs w:val="23"/>
        </w:rPr>
        <w:t>(čl. 132. st. 3. SZ-a)</w:t>
      </w:r>
    </w:p>
    <w:p w:rsidRDefault="00D663A1" w:rsidP="00D663A1" w:rsidR="00D663A1">
      <w:pPr>
        <w:jc w:val="both"/>
      </w:pPr>
    </w:p>
    <w:p w:rsidRDefault="00D663A1" w:rsidP="00D663A1" w:rsidR="00D663A1" w:rsidRPr="00D95430">
      <w:pPr>
        <w:ind w:left="360"/>
        <w:jc w:val="both"/>
      </w:pPr>
    </w:p>
    <w:p w:rsidRDefault="00D663A1" w:rsidP="00D663A1" w:rsidR="00D663A1" w:rsidRPr="00D95430">
      <w:pPr>
        <w:jc w:val="both"/>
      </w:pPr>
    </w:p>
    <w:p w:rsidRDefault="00D663A1" w:rsidP="00D663A1" w:rsidR="00D663A1"/>
    <w:p w:rsidRDefault="00D663A1" w:rsidP="00D663A1" w:rsidR="00D663A1"/>
    <w:p w:rsidRDefault="00D663A1" w:rsidP="00D663A1" w:rsidR="00D663A1"/>
    <w:p w:rsidRDefault="00D663A1" w:rsidP="00D663A1" w:rsidR="00D663A1"/>
    <w:p w:rsidRDefault="00D663A1" w:rsidP="00D663A1" w:rsidR="00D663A1"/>
    <w:p w:rsidRDefault="00D663A1" w:rsidP="00D663A1" w:rsidR="00D663A1"/>
    <w:p w:rsidRDefault="00D663A1" w:rsidP="00D663A1" w:rsidR="00D663A1"/>
    <w:p w:rsidRDefault="00D663A1" w:rsidP="00D663A1" w:rsidR="00D663A1"/>
    <w:p w:rsidRDefault="00D663A1" w:rsidP="00D663A1" w:rsidR="00D663A1"/>
    <w:p w:rsidRDefault="00D663A1" w:rsidP="00D663A1" w:rsidR="00D663A1"/>
    <w:p w:rsidRDefault="00D663A1" w:rsidP="00D663A1" w:rsidR="00D663A1"/>
    <w:p w:rsidRDefault="00E94F06" w:rsidR="00E94F06"/>
    <w:sectPr w:rsidSect="00092984" w:rsidR="00E94F06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3A1" w:rsidP="00D663A1" w:rsidR="00D663A1">
      <w:r>
        <w:separator/>
      </w:r>
    </w:p>
  </w:endnote>
  <w:endnote w:id="0" w:type="continuationSeparator">
    <w:p w:rsidRDefault="00D663A1" w:rsidP="00D663A1" w:rsidR="00D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3A1" w:rsidP="00D663A1" w:rsidR="00D663A1">
      <w:r>
        <w:separator/>
      </w:r>
    </w:p>
  </w:footnote>
  <w:footnote w:id="0" w:type="continuationSeparator">
    <w:p w:rsidRDefault="00D663A1" w:rsidP="00D663A1" w:rsidR="00D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D663A1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0562C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St-869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16-10</w:t>
        </w:r>
      </w:p>
    </w:sdtContent>
  </w:sdt>
  <w:p w:rsidRDefault="0090562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63A1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3A1"/>
    <w:rsid w:val="0090562C"/>
    <w:rsid w:val="00A323EA"/>
    <w:rsid w:val="00D663A1"/>
    <w:rsid w:val="00E9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3A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63A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63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63A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63A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62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62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62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62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3A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63A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63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63A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63A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62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62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62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62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APES DEO d.o.o. FAŽANA</izvorni_sadrzaj>
    <derivirana_varijabla naziv="DomainObject.Predmet.ProtustrankaFormated_1">  APES DEO d.o.o. FAŽANA</derivirana_varijabla>
  </DomainObject.Predmet.ProtustrankaFormated>
  <DomainObject.Predmet.ProtustrankaFormatedOIB>
    <izvorni_sadrzaj>  APES DEO d.o.o. FAŽANA, OIB 90351593727</izvorni_sadrzaj>
    <derivirana_varijabla naziv="DomainObject.Predmet.ProtustrankaFormatedOIB_1">  APES DEO d.o.o. FAŽANA, OIB 90351593727</derivirana_varijabla>
  </DomainObject.Predmet.ProtustrankaFormatedOIB>
  <DomainObject.Predmet.ProtustrankaFormatedWithAdress>
    <izvorni_sadrzaj> APES DEO d.o.o. FAŽANA, Vodnjanska cesta 53 C, 52100 Fažana</izvorni_sadrzaj>
    <derivirana_varijabla naziv="DomainObject.Predmet.ProtustrankaFormatedWithAdress_1"> APES DEO d.o.o. FAŽANA, Vodnjanska cesta 53 C, 52100 Fažana</derivirana_varijabla>
  </DomainObject.Predmet.ProtustrankaFormatedWithAdress>
  <DomainObject.Predmet.ProtustrankaFormatedWithAdressOIB>
    <izvorni_sadrzaj> APES DEO d.o.o. FAŽANA, OIB 90351593727, Vodnjanska cesta 53 C, 52100 Fažana</izvorni_sadrzaj>
    <derivirana_varijabla naziv="DomainObject.Predmet.ProtustrankaFormatedWithAdressOIB_1"> APES DEO d.o.o. FAŽANA, OIB 90351593727, Vodnjanska cesta 53 C, 52100 Fažana</derivirana_varijabla>
  </DomainObject.Predmet.ProtustrankaFormatedWithAdressOIB>
  <DomainObject.Predmet.ProtustrankaWithAdress>
    <izvorni_sadrzaj>APES DEO d.o.o. FAŽANA Vodnjanska cesta 53 C, 52100 Fažana</izvorni_sadrzaj>
    <derivirana_varijabla naziv="DomainObject.Predmet.ProtustrankaWithAdress_1">APES DEO d.o.o. FAŽANA Vodnjanska cesta 53 C, 52100 Fažana</derivirana_varijabla>
  </DomainObject.Predmet.ProtustrankaWithAdress>
  <DomainObject.Predmet.ProtustrankaWithAdressOIB>
    <izvorni_sadrzaj>APES DEO d.o.o. FAŽANA, OIB 90351593727, Vodnjanska cesta 53 C, 52100 Fažana</izvorni_sadrzaj>
    <derivirana_varijabla naziv="DomainObject.Predmet.ProtustrankaWithAdressOIB_1">APES DEO d.o.o. FAŽANA, OIB 90351593727, Vodnjanska cesta 53 C, 52100 Fažana</derivirana_varijabla>
  </DomainObject.Predmet.ProtustrankaWithAdressOIB>
  <DomainObject.Predmet.ProtustrankaNazivFormated>
    <izvorni_sadrzaj>APES DEO d.o.o. FAŽANA</izvorni_sadrzaj>
    <derivirana_varijabla naziv="DomainObject.Predmet.ProtustrankaNazivFormated_1">APES DEO d.o.o. FAŽANA</derivirana_varijabla>
  </DomainObject.Predmet.ProtustrankaNazivFormated>
  <DomainObject.Predmet.ProtustrankaNazivFormatedOIB>
    <izvorni_sadrzaj>APES DEO d.o.o. FAŽANA, OIB 90351593727</izvorni_sadrzaj>
    <derivirana_varijabla naziv="DomainObject.Predmet.ProtustrankaNazivFormatedOIB_1">APES DEO d.o.o. FAŽANA, OIB 90351593727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378316.92</izvorni_sadrzaj>
    <derivirana_varijabla naziv="DomainObject.Predmet.TrenutnaVrijednost_1">378316.92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APES DEO d.o.o. FAŽANA</item>
    </izvorni_sadrzaj>
    <derivirana_varijabla naziv="DomainObject.Predmet.ProtuStrankaListFormated_1">
      <item>APES DEO d.o.o. FAŽANA</item>
    </derivirana_varijabla>
  </DomainObject.Predmet.ProtuStrankaListFormated>
  <DomainObject.Predmet.ProtuStrankaListFormatedOIB>
    <izvorni_sadrzaj>
      <item>APES DEO d.o.o. FAŽANA, OIB 90351593727</item>
    </izvorni_sadrzaj>
    <derivirana_varijabla naziv="DomainObject.Predmet.ProtuStrankaListFormatedOIB_1">
      <item>APES DEO d.o.o. FAŽANA, OIB 90351593727</item>
    </derivirana_varijabla>
  </DomainObject.Predmet.ProtuStrankaListFormatedOIB>
  <DomainObject.Predmet.ProtuStrankaListFormatedWithAdress>
    <izvorni_sadrzaj>
      <item>APES DEO d.o.o. FAŽANA, Vodnjanska cesta 53 C, 52100 Fažana</item>
    </izvorni_sadrzaj>
    <derivirana_varijabla naziv="DomainObject.Predmet.ProtuStrankaListFormatedWithAdress_1">
      <item>APES DEO d.o.o. FAŽANA, Vodnjanska cesta 53 C, 52100 Fažana</item>
    </derivirana_varijabla>
  </DomainObject.Predmet.ProtuStrankaListFormatedWithAdress>
  <DomainObject.Predmet.ProtuStrankaListFormatedWithAdressOIB>
    <izvorni_sadrzaj>
      <item>APES DEO d.o.o. FAŽANA, OIB 90351593727, Vodnjanska cesta 53 C, 52100 Fažana</item>
    </izvorni_sadrzaj>
    <derivirana_varijabla naziv="DomainObject.Predmet.ProtuStrankaListFormatedWithAdressOIB_1">
      <item>APES DEO d.o.o. FAŽANA, OIB 90351593727, Vodnjanska cesta 53 C, 52100 Fažana</item>
    </derivirana_varijabla>
  </DomainObject.Predmet.ProtuStrankaListFormatedWithAdressOIB>
  <DomainObject.Predmet.ProtuStrankaListNazivFormated>
    <izvorni_sadrzaj>
      <item>APES DEO d.o.o. FAŽANA</item>
    </izvorni_sadrzaj>
    <derivirana_varijabla naziv="DomainObject.Predmet.ProtuStrankaListNazivFormated_1">
      <item>APES DEO d.o.o. FAŽANA</item>
    </derivirana_varijabla>
  </DomainObject.Predmet.ProtuStrankaListNazivFormated>
  <DomainObject.Predmet.ProtuStrankaListNazivFormatedOIB>
    <izvorni_sadrzaj>
      <item>APES DEO d.o.o. FAŽANA, OIB 90351593727</item>
    </izvorni_sadrzaj>
    <derivirana_varijabla naziv="DomainObject.Predmet.ProtuStrankaListNazivFormatedOIB_1">
      <item>APES DEO d.o.o. FAŽANA, OIB 90351593727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APES DEO d.o.o. FAŽANA</izvorni_sadrzaj>
    <derivirana_varijabla naziv="DomainObject.Predmet.ProtustrankaIDrugi_1">APES DEO d.o.o. FAŽANA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APES DEO d.o.o. FAŽANA, OIB 90351593727, Vodnjanska cesta 53 C, 52100 Fažana</izvorni_sadrzaj>
    <derivirana_varijabla naziv="DomainObject.Predmet.ProtustrankaIDrugiAdressOIB_1">APES DEO d.o.o. FAŽANA, OIB 90351593727, Vodnjanska cesta 53 C,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APES DEO d.o.o. FAŽANA</item>
    </izvorni_sadrzaj>
    <derivirana_varijabla naziv="DomainObject.Predmet.SudioniciListNaziv_1">
      <item>FINANCIJSKA AGENCIJA, RC RIJEKA, PODRUŽNICA PULA, PULA</item>
      <item>APES DEO d.o.o. FAŽANA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APES DEO d.o.o. FAŽANA, OIB 90351593727, Vodnjanska cesta 53 C,52100 Fažana</item>
    </izvorni_sadrzaj>
    <derivirana_varijabla naziv="DomainObject.Predmet.SudioniciListAdressOIB_1">
      <item>FINANCIJSKA AGENCIJA, RC RIJEKA, PODRUŽNICA PULA, PULA, OIB 85821130368, Ulica grada Vukovara 70,10000 Zagreb</item>
      <item>APES DEO d.o.o. FAŽANA, OIB 90351593727, Vodnjanska cesta 53 C,52100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90351593727</item>
    </izvorni_sadrzaj>
    <derivirana_varijabla naziv="DomainObject.Predmet.SudioniciListNazivOIB_1">
      <item>, OIB 85821130368</item>
      <item>, OIB 90351593727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2243</properties:Characters>
  <properties:Lines>72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2016-09-30T06:08:00Z</dcterms:created>
  <dc:creator>Jasmina Matika</dc:creator>
  <cp:lastModifiedBy>Jasmina Matika</cp:lastModifiedBy>
  <dcterms:modified xmlns:xsi="http://www.w3.org/2001/XMLSchema-instance" xsi:type="dcterms:W3CDTF">2016-09-30T07:39:00Z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