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b832" w14:paraId="181b832" w:rsidRDefault="0095796E" w:rsidP="00A92068" w:rsidR="00A92068" w:rsidRPr="00D1058A">
      <w:pPr>
        <w:jc w:val="both"/>
        <w15:collapsed w:val="false"/>
      </w:pPr>
      <w:bookmarkStart w:name="_GoBack" w:id="0"/>
      <w:bookmarkEnd w:id="0"/>
      <w:r w:rsidRPr="00D1058A">
        <w:t xml:space="preserve">    </w:t>
      </w:r>
      <w:r w:rsidR="00266512">
        <w:t xml:space="preserve">  </w:t>
      </w:r>
      <w:r w:rsidRPr="00D1058A">
        <w:t xml:space="preserve">     </w:t>
      </w:r>
      <w:r w:rsidR="00A92068" w:rsidRPr="00D1058A">
        <w:t xml:space="preserve">       </w:t>
      </w:r>
      <w:r w:rsidR="004E4388" w:rsidRPr="00D1058A">
        <w:rPr>
          <w:noProof/>
        </w:rPr>
        <w:drawing>
          <wp:inline distR="0" distL="0" distB="0" distT="0">
            <wp:extent cy="670560" cx="594360"/>
            <wp:effectExtent b="0" r="0" t="0" l="0"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560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6512" w:rsidP="00A92068" w:rsidR="00A92068" w:rsidRPr="00FD735A">
      <w:pPr>
        <w:jc w:val="both"/>
      </w:pPr>
      <w:r>
        <w:t xml:space="preserve">  </w:t>
      </w:r>
      <w:r w:rsidR="00A92068" w:rsidRPr="00FD735A">
        <w:t>REPUBLIKA HRVATSKA</w:t>
      </w:r>
    </w:p>
    <w:p w:rsidRDefault="00A92068" w:rsidP="00A92068" w:rsidR="00A92068" w:rsidRPr="00FD735A">
      <w:pPr>
        <w:jc w:val="both"/>
      </w:pPr>
      <w:r w:rsidRPr="00FD735A">
        <w:t xml:space="preserve">TRGOVAČKI SUD U </w:t>
      </w:r>
      <w:r w:rsidR="00E219C4" w:rsidRPr="00FD735A">
        <w:t>PAZINU</w:t>
      </w:r>
    </w:p>
    <w:p w:rsidRDefault="00266512" w:rsidP="00A92068" w:rsidR="004E4388">
      <w:pPr>
        <w:jc w:val="both"/>
      </w:pPr>
      <w:r>
        <w:t xml:space="preserve">        </w:t>
      </w:r>
      <w:r w:rsidR="004E4388" w:rsidRPr="00FD735A">
        <w:t>Pazin, Dršćevka 1</w:t>
      </w:r>
    </w:p>
    <w:p w:rsidRDefault="00266512" w:rsidP="00A92068" w:rsidR="00266512" w:rsidRPr="00FD735A">
      <w:pPr>
        <w:jc w:val="both"/>
      </w:pPr>
    </w:p>
    <w:p w:rsidRDefault="00587C3D" w:rsidP="00587C3D" w:rsidR="00587C3D" w:rsidRPr="00FD735A">
      <w:pPr>
        <w:jc w:val="center"/>
      </w:pPr>
      <w:r w:rsidRPr="00FD735A">
        <w:t>R E P U B L I K A   H R V A T S K A</w:t>
      </w:r>
    </w:p>
    <w:p w:rsidRDefault="00A92068" w:rsidP="004E4388" w:rsidR="00A92068" w:rsidRPr="00FD735A">
      <w:pPr>
        <w:jc w:val="center"/>
      </w:pPr>
    </w:p>
    <w:p w:rsidRDefault="007951B8" w:rsidP="007951B8" w:rsidR="007951B8" w:rsidRPr="00FD735A">
      <w:pPr>
        <w:jc w:val="center"/>
      </w:pPr>
      <w:r w:rsidRPr="00FD735A">
        <w:t>R  J   E  Š  E  N  J  E</w:t>
      </w:r>
    </w:p>
    <w:p w:rsidRDefault="00FA7DFB" w:rsidP="00A92068" w:rsidR="00FA7DFB" w:rsidRPr="00FD735A">
      <w:pPr>
        <w:jc w:val="both"/>
      </w:pPr>
    </w:p>
    <w:p w:rsidRDefault="00FA7DFB" w:rsidP="00A92068" w:rsidR="00143D1A" w:rsidRPr="00FD735A">
      <w:pPr>
        <w:jc w:val="both"/>
      </w:pPr>
      <w:r w:rsidRPr="00FD735A">
        <w:tab/>
      </w:r>
      <w:r w:rsidR="00D50877" w:rsidRPr="00FD735A">
        <w:t xml:space="preserve">Trgovački sud u Pazinu, po stečajnom sucu </w:t>
      </w:r>
      <w:r w:rsidR="00ED28CC" w:rsidRPr="00FD735A">
        <w:t>Damiru Rabaru</w:t>
      </w:r>
      <w:r w:rsidR="00D50877" w:rsidRPr="00FD735A">
        <w:t xml:space="preserve">, povodom prijedloga predlagatelja </w:t>
      </w:r>
      <w:r w:rsidR="00D1058A" w:rsidRPr="00FD735A">
        <w:t xml:space="preserve">AVIS AQUARIA d.o.o. Buje, Gospodarska ulica 14, OIB 35345856039, za otvaranje stečajnog postupka nad dužnikom AVIS AQUARIA d.o.o. Buje, Gospodarska ulica 14, OIB 35345856039, </w:t>
      </w:r>
      <w:r w:rsidR="00266512">
        <w:t>26</w:t>
      </w:r>
      <w:r w:rsidR="00D1058A" w:rsidRPr="00FD735A">
        <w:t xml:space="preserve">. </w:t>
      </w:r>
      <w:r w:rsidR="00ED34B1" w:rsidRPr="00FD735A">
        <w:t xml:space="preserve">studenog </w:t>
      </w:r>
      <w:r w:rsidR="00D1058A" w:rsidRPr="00FD735A">
        <w:t>2018</w:t>
      </w:r>
      <w:r w:rsidR="00896E87" w:rsidRPr="00FD735A">
        <w:t>.</w:t>
      </w:r>
    </w:p>
    <w:p w:rsidRDefault="00ED34B1" w:rsidP="00A92068" w:rsidR="00ED34B1" w:rsidRPr="00FD735A">
      <w:pPr>
        <w:jc w:val="both"/>
      </w:pPr>
    </w:p>
    <w:p w:rsidRDefault="007951B8" w:rsidP="007951B8" w:rsidR="007951B8" w:rsidRPr="00FD735A">
      <w:pPr>
        <w:jc w:val="center"/>
      </w:pPr>
      <w:r w:rsidRPr="00FD735A">
        <w:t>r i j e š i o   j e</w:t>
      </w:r>
    </w:p>
    <w:p w:rsidRDefault="007951B8" w:rsidP="007951B8" w:rsidR="007951B8" w:rsidRPr="00FD735A"/>
    <w:p w:rsidRDefault="007951B8" w:rsidP="007951B8" w:rsidR="00264EC6" w:rsidRPr="00FD735A">
      <w:pPr>
        <w:jc w:val="both"/>
      </w:pPr>
      <w:r w:rsidRPr="00FD735A">
        <w:t xml:space="preserve"> </w:t>
      </w:r>
      <w:r w:rsidRPr="00FD735A">
        <w:tab/>
        <w:t xml:space="preserve">Odbacuje se prijedlog </w:t>
      </w:r>
      <w:r w:rsidR="00896E87" w:rsidRPr="00FD735A">
        <w:t xml:space="preserve">predlagatelja </w:t>
      </w:r>
      <w:r w:rsidR="00ED34B1" w:rsidRPr="00FD735A">
        <w:t>AVIS AQUARIA d.o.o. Buje, Gospodarska ulica 14, OIB 35345856039, za otvaranje stečajnog postupka nad dužnikom AVIS AQUARIA d.o.o. Buje, Gospodarska ulica 14, OIB 35345856039</w:t>
      </w:r>
      <w:r w:rsidR="00264EC6" w:rsidRPr="00FD735A">
        <w:t>.</w:t>
      </w:r>
    </w:p>
    <w:p w:rsidRDefault="00264EC6" w:rsidP="007951B8" w:rsidR="007951B8" w:rsidRPr="00FD735A">
      <w:pPr>
        <w:jc w:val="both"/>
      </w:pPr>
      <w:r w:rsidRPr="00FD735A">
        <w:t xml:space="preserve"> </w:t>
      </w:r>
    </w:p>
    <w:p w:rsidRDefault="00A92068" w:rsidP="00A92068" w:rsidR="00A92068" w:rsidRPr="00FD735A">
      <w:pPr>
        <w:jc w:val="center"/>
      </w:pPr>
      <w:r w:rsidRPr="00FD735A">
        <w:t>Obrazloženje</w:t>
      </w:r>
    </w:p>
    <w:p w:rsidRDefault="00FA7DFB" w:rsidP="00FA7DFB" w:rsidR="00FA7DFB" w:rsidRPr="00FD735A">
      <w:pPr>
        <w:jc w:val="both"/>
      </w:pPr>
    </w:p>
    <w:p w:rsidRDefault="00FA7DFB" w:rsidP="00D50877" w:rsidR="00ED34B1" w:rsidRPr="00FD735A">
      <w:pPr>
        <w:jc w:val="both"/>
      </w:pPr>
      <w:r w:rsidRPr="00FD735A">
        <w:tab/>
      </w:r>
      <w:r w:rsidR="00C85224" w:rsidRPr="00FD735A">
        <w:t>Predlagatelj</w:t>
      </w:r>
      <w:r w:rsidR="00896E87" w:rsidRPr="00FD735A">
        <w:t xml:space="preserve"> </w:t>
      </w:r>
      <w:r w:rsidR="00ED34B1" w:rsidRPr="00FD735A">
        <w:t>AVIS AQUARIA d.o.o. Buje, Gospodarska ulica 14, OIB 35345856039, predložio je otvaranje stečajnog postupka nad dužnikom AVIS AQUARIA d.o.o. Buje, Gospodarska ulica 14, OIB 35345856039.</w:t>
      </w:r>
    </w:p>
    <w:p w:rsidRDefault="00C85224" w:rsidP="00D50877" w:rsidR="00D50877" w:rsidRPr="00FD735A">
      <w:pPr>
        <w:jc w:val="both"/>
      </w:pPr>
      <w:r w:rsidRPr="00FD735A">
        <w:tab/>
      </w:r>
      <w:r w:rsidR="00896E87" w:rsidRPr="00FD735A">
        <w:t>T</w:t>
      </w:r>
      <w:r w:rsidRPr="00FD735A">
        <w:t xml:space="preserve">emeljem odredbe čl. 114. st. 1. </w:t>
      </w:r>
      <w:r w:rsidR="00896E87" w:rsidRPr="00FD735A">
        <w:t xml:space="preserve">Stečajnog zakona (NN 71/15, </w:t>
      </w:r>
      <w:r w:rsidR="00FD735A" w:rsidRPr="00FD735A">
        <w:t xml:space="preserve">104/2017, </w:t>
      </w:r>
      <w:r w:rsidR="00896E87" w:rsidRPr="00FD735A">
        <w:t>dalje: SZ)</w:t>
      </w:r>
      <w:r w:rsidR="00264EC6" w:rsidRPr="00FD735A">
        <w:t xml:space="preserve">, </w:t>
      </w:r>
      <w:r w:rsidR="00264EC6" w:rsidRPr="00AC02EC">
        <w:t>zaključkom p</w:t>
      </w:r>
      <w:r w:rsidR="00896E87" w:rsidRPr="00AC02EC">
        <w:t>osl.br. St-</w:t>
      </w:r>
      <w:r w:rsidR="003A2F55" w:rsidRPr="00AC02EC">
        <w:t>3</w:t>
      </w:r>
      <w:r w:rsidR="00ED34B1" w:rsidRPr="00AC02EC">
        <w:t>56</w:t>
      </w:r>
      <w:r w:rsidR="00D50877" w:rsidRPr="00AC02EC">
        <w:t>/1</w:t>
      </w:r>
      <w:r w:rsidR="00ED34B1" w:rsidRPr="00AC02EC">
        <w:t>8</w:t>
      </w:r>
      <w:r w:rsidR="00896E87" w:rsidRPr="00AC02EC">
        <w:t>-</w:t>
      </w:r>
      <w:r w:rsidR="00ED34B1" w:rsidRPr="00AC02EC">
        <w:t>5</w:t>
      </w:r>
      <w:r w:rsidR="00896E87" w:rsidRPr="00AC02EC">
        <w:t xml:space="preserve"> </w:t>
      </w:r>
      <w:r w:rsidR="00264EC6" w:rsidRPr="00AC02EC">
        <w:t xml:space="preserve">od </w:t>
      </w:r>
      <w:r w:rsidR="00ED34B1" w:rsidRPr="00AC02EC">
        <w:t>30</w:t>
      </w:r>
      <w:r w:rsidR="00896E87" w:rsidRPr="00AC02EC">
        <w:t xml:space="preserve">. </w:t>
      </w:r>
      <w:r w:rsidR="00ED34B1" w:rsidRPr="00AC02EC">
        <w:t xml:space="preserve">listopada </w:t>
      </w:r>
      <w:r w:rsidR="00D50877" w:rsidRPr="00AC02EC">
        <w:t>201</w:t>
      </w:r>
      <w:r w:rsidR="00ED34B1" w:rsidRPr="00AC02EC">
        <w:t>8</w:t>
      </w:r>
      <w:r w:rsidR="00896E87" w:rsidRPr="00AC02EC">
        <w:t>.</w:t>
      </w:r>
      <w:r w:rsidR="00AC2644" w:rsidRPr="00AC02EC">
        <w:t xml:space="preserve">, </w:t>
      </w:r>
      <w:r w:rsidR="00FA2431" w:rsidRPr="00AC02EC">
        <w:t xml:space="preserve">(u točki I.) </w:t>
      </w:r>
      <w:r w:rsidR="00FB7C85" w:rsidRPr="00AC02EC">
        <w:t>pozva</w:t>
      </w:r>
      <w:r w:rsidR="00FA2431" w:rsidRPr="00AC02EC">
        <w:t>n</w:t>
      </w:r>
      <w:r w:rsidR="00FB7C85" w:rsidRPr="00AC02EC">
        <w:t xml:space="preserve"> je predlagatelj </w:t>
      </w:r>
      <w:r w:rsidR="00D50877" w:rsidRPr="00AC02EC">
        <w:t>da u roku od 8 dana od primitka zaključka uplati</w:t>
      </w:r>
      <w:r w:rsidR="00FB7C85" w:rsidRPr="00AC02EC">
        <w:t xml:space="preserve"> </w:t>
      </w:r>
      <w:r w:rsidR="00D50877" w:rsidRPr="00AC02EC">
        <w:t xml:space="preserve">predujam od 1.000,00 kn (slovima: tisuću kuna) </w:t>
      </w:r>
      <w:r w:rsidR="00D50877" w:rsidRPr="00FD735A">
        <w:t>u Fond za namirenje troškova stečajnog postupka ovoga suda</w:t>
      </w:r>
      <w:r w:rsidR="00FB7C85" w:rsidRPr="00FD735A">
        <w:t>, te</w:t>
      </w:r>
      <w:r w:rsidR="00D50877" w:rsidRPr="00FD735A">
        <w:t xml:space="preserve"> dodatni iznos predujma u visini od </w:t>
      </w:r>
      <w:r w:rsidR="00FB7C85" w:rsidRPr="00FD735A">
        <w:t>10</w:t>
      </w:r>
      <w:r w:rsidR="00D50877" w:rsidRPr="00FD735A">
        <w:t xml:space="preserve">.000,00 kuna (slovima: </w:t>
      </w:r>
      <w:r w:rsidR="00FB7C85" w:rsidRPr="00FD735A">
        <w:t xml:space="preserve">deset </w:t>
      </w:r>
      <w:r w:rsidR="00D50877" w:rsidRPr="00FD735A">
        <w:t>tisuća kuna) za pokriće troškova postupka (čl. 114. st. 1. Stečajnog zakona, NN 71/15, dalje: SZ)., te da dokaz o uplati dostavi sudu s pozivom na gore navedeni poslovni broj predmeta.</w:t>
      </w:r>
      <w:r w:rsidR="004B467A" w:rsidRPr="00FD735A">
        <w:t xml:space="preserve"> </w:t>
      </w:r>
    </w:p>
    <w:p w:rsidRDefault="00D50877" w:rsidP="00D50877" w:rsidR="00C85224" w:rsidRPr="00FD735A">
      <w:pPr>
        <w:jc w:val="both"/>
      </w:pPr>
      <w:r w:rsidRPr="00FD735A">
        <w:tab/>
      </w:r>
      <w:r w:rsidR="004B467A" w:rsidRPr="00FD735A">
        <w:t xml:space="preserve">Istim zaključkom (u točki </w:t>
      </w:r>
      <w:r w:rsidRPr="00FD735A">
        <w:t>II.</w:t>
      </w:r>
      <w:r w:rsidR="004B467A" w:rsidRPr="00FD735A">
        <w:t xml:space="preserve">) predlagatelj je upozoren da će ukoliko </w:t>
      </w:r>
      <w:r w:rsidRPr="00FD735A">
        <w:t>u roku od 8 dana ne uplati predujam u iznosu označenom u točki I., te dokaz o uplati ne dostavi stečajnom sucu, sud temeljem čl. 114. st. 5. SZ-a prijedlog predlagatelja za otvaranje stečajnog postupka odbaciti kao nedopušten.</w:t>
      </w:r>
      <w:r w:rsidR="00264EC6" w:rsidRPr="00FD735A">
        <w:t xml:space="preserve"> </w:t>
      </w:r>
    </w:p>
    <w:p w:rsidRDefault="00264EC6" w:rsidP="00D50877" w:rsidR="00127FDB" w:rsidRPr="00FD735A">
      <w:pPr>
        <w:jc w:val="both"/>
      </w:pPr>
      <w:r w:rsidRPr="00FD735A">
        <w:tab/>
      </w:r>
      <w:r w:rsidR="00D50877" w:rsidRPr="00FD735A">
        <w:t>T</w:t>
      </w:r>
      <w:r w:rsidR="00127FDB" w:rsidRPr="00FD735A">
        <w:t xml:space="preserve">aj </w:t>
      </w:r>
      <w:r w:rsidR="00D50877" w:rsidRPr="00FD735A">
        <w:t xml:space="preserve">je </w:t>
      </w:r>
      <w:r w:rsidR="00127FDB" w:rsidRPr="00FD735A">
        <w:t xml:space="preserve">zaključak </w:t>
      </w:r>
      <w:r w:rsidR="00BF7982" w:rsidRPr="00FD735A">
        <w:t xml:space="preserve">dostavljen predlagatelju </w:t>
      </w:r>
      <w:r w:rsidR="00AC02EC" w:rsidRPr="00FD735A">
        <w:t>31</w:t>
      </w:r>
      <w:r w:rsidR="00BF7982" w:rsidRPr="00FD735A">
        <w:t xml:space="preserve">. </w:t>
      </w:r>
      <w:r w:rsidR="00AC02EC" w:rsidRPr="00FD735A">
        <w:t xml:space="preserve">listopada </w:t>
      </w:r>
      <w:r w:rsidR="00BF7982" w:rsidRPr="00FD735A">
        <w:t xml:space="preserve">2017. i </w:t>
      </w:r>
      <w:r w:rsidR="00D50877" w:rsidRPr="00FD735A">
        <w:t>objavljen na mrežnoj str</w:t>
      </w:r>
      <w:r w:rsidR="00127FDB" w:rsidRPr="00FD735A">
        <w:t xml:space="preserve">anici e-oglasna ploča sudova </w:t>
      </w:r>
      <w:r w:rsidR="00AC02EC" w:rsidRPr="00FD735A">
        <w:t>30</w:t>
      </w:r>
      <w:r w:rsidR="00D50877" w:rsidRPr="00FD735A">
        <w:t xml:space="preserve">. </w:t>
      </w:r>
      <w:r w:rsidR="00AC02EC" w:rsidRPr="00FD735A">
        <w:t xml:space="preserve">listopada </w:t>
      </w:r>
      <w:r w:rsidR="00127FDB" w:rsidRPr="00FD735A">
        <w:t>201</w:t>
      </w:r>
      <w:r w:rsidR="00AC02EC" w:rsidRPr="00FD735A">
        <w:t>8</w:t>
      </w:r>
      <w:r w:rsidR="00127FDB" w:rsidRPr="00FD735A">
        <w:t>.</w:t>
      </w:r>
      <w:r w:rsidR="00D50877" w:rsidRPr="00FD735A">
        <w:t>, te se dostava smatra obavljenom istekom osmog dana od dana objave, sukladno čl. 12. st. 1. SZ</w:t>
      </w:r>
      <w:r w:rsidR="00127FDB" w:rsidRPr="00FD735A">
        <w:t>-a</w:t>
      </w:r>
      <w:r w:rsidR="00D50877" w:rsidRPr="00FD735A">
        <w:t>.</w:t>
      </w:r>
    </w:p>
    <w:p w:rsidRDefault="00614A4E" w:rsidP="00127FDB" w:rsidR="00127FDB" w:rsidRPr="00FD735A">
      <w:pPr>
        <w:jc w:val="both"/>
      </w:pPr>
      <w:r w:rsidRPr="00FD735A">
        <w:tab/>
      </w:r>
      <w:r w:rsidR="00127FDB" w:rsidRPr="00FD735A">
        <w:t>P</w:t>
      </w:r>
      <w:r w:rsidR="0062028A" w:rsidRPr="00FD735A">
        <w:t>redlagatelj u određenom mu roku nije uplatio zatraženi predujam</w:t>
      </w:r>
      <w:r w:rsidRPr="00FD735A">
        <w:t xml:space="preserve"> sukladno zaključku suda posl.br. </w:t>
      </w:r>
      <w:r w:rsidR="00AC02EC" w:rsidRPr="00FD735A">
        <w:t>St-356/18-5 od 30. listopada 2018</w:t>
      </w:r>
      <w:r w:rsidR="00127FDB" w:rsidRPr="00FD735A">
        <w:t>.</w:t>
      </w:r>
    </w:p>
    <w:p w:rsidRDefault="00127FDB" w:rsidP="00127FDB" w:rsidR="0062028A" w:rsidRPr="00FD735A">
      <w:pPr>
        <w:jc w:val="both"/>
      </w:pPr>
      <w:r w:rsidRPr="00FD735A">
        <w:tab/>
        <w:t xml:space="preserve">Stoga </w:t>
      </w:r>
      <w:r w:rsidR="0062028A" w:rsidRPr="00FD735A">
        <w:t>je</w:t>
      </w:r>
      <w:r w:rsidR="00143D1A" w:rsidRPr="00FD735A">
        <w:t>,</w:t>
      </w:r>
      <w:r w:rsidR="0062028A" w:rsidRPr="00FD735A">
        <w:t xml:space="preserve"> temeljem odredbe </w:t>
      </w:r>
      <w:r w:rsidR="00143D1A" w:rsidRPr="00FD735A">
        <w:t>čl. 114. st. 5. SZ-a</w:t>
      </w:r>
      <w:r w:rsidR="00724ACF" w:rsidRPr="00FD735A">
        <w:t>,</w:t>
      </w:r>
      <w:r w:rsidR="005D3B94" w:rsidRPr="00FD735A">
        <w:t xml:space="preserve"> </w:t>
      </w:r>
      <w:r w:rsidR="0062028A" w:rsidRPr="00FD735A">
        <w:t>odluč</w:t>
      </w:r>
      <w:r w:rsidRPr="00FD735A">
        <w:t>eno</w:t>
      </w:r>
      <w:r w:rsidR="0062028A" w:rsidRPr="00FD735A">
        <w:t xml:space="preserve"> kao u izreci. </w:t>
      </w:r>
    </w:p>
    <w:p w:rsidRDefault="0062028A" w:rsidP="0062028A" w:rsidR="0062028A" w:rsidRPr="00FD735A">
      <w:pPr>
        <w:jc w:val="both"/>
      </w:pPr>
      <w:r w:rsidRPr="00FD735A">
        <w:t xml:space="preserve">  </w:t>
      </w:r>
    </w:p>
    <w:p w:rsidRDefault="00143D1A" w:rsidP="0062028A" w:rsidR="0062028A" w:rsidRPr="00FD735A">
      <w:pPr>
        <w:jc w:val="center"/>
      </w:pPr>
      <w:r w:rsidRPr="00FD735A">
        <w:t xml:space="preserve">U Pazinu, </w:t>
      </w:r>
      <w:r w:rsidR="00266512">
        <w:t>26</w:t>
      </w:r>
      <w:r w:rsidR="0062028A" w:rsidRPr="00FD735A">
        <w:t xml:space="preserve">. </w:t>
      </w:r>
      <w:r w:rsidR="00FD735A" w:rsidRPr="00FD735A">
        <w:t xml:space="preserve">studenog </w:t>
      </w:r>
      <w:r w:rsidR="00127FDB" w:rsidRPr="00FD735A">
        <w:t>201</w:t>
      </w:r>
      <w:r w:rsidR="00FD735A" w:rsidRPr="00FD735A">
        <w:t>8</w:t>
      </w:r>
      <w:r w:rsidR="0062028A" w:rsidRPr="00FD735A">
        <w:t>.</w:t>
      </w:r>
    </w:p>
    <w:p w:rsidRDefault="0062028A" w:rsidP="0062028A" w:rsidR="0062028A" w:rsidRPr="00FD735A">
      <w:pPr>
        <w:jc w:val="center"/>
      </w:pPr>
    </w:p>
    <w:p w:rsidRDefault="0062028A" w:rsidP="0062028A" w:rsidR="0062028A" w:rsidRPr="00FD735A">
      <w:pPr>
        <w:jc w:val="both"/>
      </w:pPr>
      <w:r w:rsidRPr="00FD735A">
        <w:tab/>
      </w:r>
      <w:r w:rsidRPr="00FD735A">
        <w:tab/>
      </w:r>
      <w:r w:rsidRPr="00FD735A">
        <w:tab/>
      </w:r>
      <w:r w:rsidRPr="00FD735A">
        <w:tab/>
      </w:r>
      <w:r w:rsidRPr="00FD735A">
        <w:tab/>
      </w:r>
      <w:r w:rsidRPr="00FD735A">
        <w:tab/>
      </w:r>
      <w:r w:rsidRPr="00FD735A">
        <w:tab/>
      </w:r>
      <w:r w:rsidRPr="00FD735A">
        <w:tab/>
      </w:r>
      <w:r w:rsidRPr="00FD735A">
        <w:tab/>
        <w:t>Stečajni sudac</w:t>
      </w:r>
    </w:p>
    <w:p w:rsidRDefault="0062028A" w:rsidP="00266512" w:rsidR="0062028A" w:rsidRPr="00FD735A">
      <w:pPr>
        <w:jc w:val="both"/>
      </w:pPr>
      <w:r w:rsidRPr="00FD735A">
        <w:tab/>
      </w:r>
      <w:r w:rsidRPr="00FD735A">
        <w:tab/>
      </w:r>
      <w:r w:rsidRPr="00FD735A">
        <w:tab/>
      </w:r>
      <w:r w:rsidRPr="00FD735A">
        <w:tab/>
      </w:r>
      <w:r w:rsidRPr="00FD735A">
        <w:tab/>
      </w:r>
      <w:r w:rsidR="00266512">
        <w:tab/>
      </w:r>
      <w:r w:rsidR="00266512">
        <w:tab/>
      </w:r>
      <w:r w:rsidR="00266512">
        <w:tab/>
      </w:r>
      <w:r w:rsidRPr="00FD735A">
        <w:t xml:space="preserve">         </w:t>
      </w:r>
      <w:r w:rsidR="00BF7982" w:rsidRPr="00FD735A">
        <w:t>Damir Rabar</w:t>
      </w:r>
      <w:r w:rsidR="00E03EA4">
        <w:t>, v.r.</w:t>
      </w:r>
    </w:p>
    <w:p w:rsidRDefault="0062028A" w:rsidP="0062028A" w:rsidR="0062028A" w:rsidRPr="00FD735A">
      <w:r w:rsidRPr="00FD735A">
        <w:lastRenderedPageBreak/>
        <w:t>UPUTA O PRAVNOM LIJEKU</w:t>
      </w:r>
    </w:p>
    <w:p w:rsidRDefault="0062028A" w:rsidP="0062028A" w:rsidR="0062028A" w:rsidRPr="00FD735A">
      <w:pPr>
        <w:jc w:val="both"/>
      </w:pPr>
      <w:r w:rsidRPr="00FD735A">
        <w:t xml:space="preserve">Protiv ovog rješenja nezadovoljna stranka može podnijeti žalbu u roku od 8 dana </w:t>
      </w:r>
      <w:r w:rsidR="007B599F" w:rsidRPr="00FD735A">
        <w:t>od dana dostave, a dostava se smatra obavljenom istekom osmoga dana od dana objave pismena na mrežnoj stranici e-Oglasna ploča sudova (čl. 12. SZ-a).</w:t>
      </w:r>
      <w:r w:rsidRPr="00FD735A">
        <w:t xml:space="preserve"> Žalba se podnosi putem ovoga suda u 2 istovjetna primjerka, a o žalbi odlučuje Visoki trgovački sud Republike Hrvatske.</w:t>
      </w:r>
    </w:p>
    <w:p w:rsidRDefault="0062028A" w:rsidP="0062028A" w:rsidR="0062028A" w:rsidRPr="00FD735A">
      <w:pPr>
        <w:jc w:val="both"/>
      </w:pPr>
    </w:p>
    <w:p w:rsidRDefault="00127FDB" w:rsidP="00127FDB" w:rsidR="00127FDB" w:rsidRPr="00FD735A">
      <w:pPr>
        <w:jc w:val="both"/>
      </w:pPr>
      <w:r w:rsidRPr="00FD735A">
        <w:t>DNA:</w:t>
      </w:r>
    </w:p>
    <w:p w:rsidRDefault="00127FDB" w:rsidP="00127FDB" w:rsidR="00127FDB" w:rsidRPr="00FD735A">
      <w:pPr>
        <w:jc w:val="both"/>
      </w:pPr>
      <w:r w:rsidRPr="00FD735A">
        <w:t>- e-oglasna ploča suda - osam dana (čl. 12. SZ-a, dostava se smatra obavljenom istekom osmoga dana od dana objave pismena na mrežnoj stranici e-Oglasna ploča sudova)</w:t>
      </w:r>
    </w:p>
    <w:p w:rsidRDefault="00127FDB" w:rsidP="00127FDB" w:rsidR="0062028A" w:rsidRPr="00FD735A">
      <w:pPr>
        <w:jc w:val="both"/>
      </w:pPr>
      <w:r w:rsidRPr="00FD735A">
        <w:t>- predlagatelju</w:t>
      </w:r>
      <w:r w:rsidR="00266512">
        <w:t xml:space="preserve"> </w:t>
      </w:r>
      <w:r w:rsidR="00266512" w:rsidRPr="00FD735A">
        <w:t>AVIS AQUARIA d.o.o. Buje, Gospodarska ulica 14</w:t>
      </w:r>
    </w:p>
    <w:p w:rsidRDefault="00127FDB" w:rsidP="00127FDB" w:rsidR="00127FDB" w:rsidRPr="00D1058A">
      <w:pPr>
        <w:jc w:val="both"/>
        <w:rPr>
          <w:color w:val="FF0000"/>
        </w:rPr>
      </w:pPr>
    </w:p>
    <w:p w:rsidRDefault="00245D5A" w:rsidP="0062028A" w:rsidR="00245D5A" w:rsidRPr="00D1058A">
      <w:pPr>
        <w:jc w:val="both"/>
        <w:rPr>
          <w:color w:val="FF0000"/>
        </w:rPr>
      </w:pPr>
    </w:p>
    <w:sectPr w:rsidSect="00266512" w:rsidR="00245D5A" w:rsidRPr="00D1058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3EA" w:rsidP="002848A4" w:rsidR="000A63EA">
      <w:r>
        <w:separator/>
      </w:r>
    </w:p>
  </w:endnote>
  <w:endnote w:id="0" w:type="continuationSeparator">
    <w:p w:rsidRDefault="000A63EA" w:rsidP="002848A4" w:rsidR="000A6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3EA" w:rsidP="002848A4" w:rsidR="000A63EA">
      <w:r>
        <w:separator/>
      </w:r>
    </w:p>
  </w:footnote>
  <w:footnote w:id="0" w:type="continuationSeparator">
    <w:p w:rsidRDefault="000A63EA" w:rsidP="002848A4" w:rsidR="000A63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0255484"/>
      <w:docPartObj>
        <w:docPartGallery w:val="Page Numbers (Top of Page)"/>
        <w:docPartUnique/>
      </w:docPartObj>
    </w:sdtPr>
    <w:sdtEndPr/>
    <w:sdtContent>
      <w:p w:rsidRDefault="00266512" w:rsidP="00266512" w:rsidR="00266512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863">
          <w:rPr>
            <w:noProof/>
          </w:rPr>
          <w:t>2</w:t>
        </w:r>
        <w:r>
          <w:fldChar w:fldCharType="end"/>
        </w:r>
        <w:r>
          <w:tab/>
        </w:r>
        <w:r>
          <w:tab/>
          <w:t>1 St-356/2018-6</w:t>
        </w:r>
      </w:p>
    </w:sdtContent>
  </w:sdt>
  <w:p w:rsidRDefault="002848A4" w:rsidR="002848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6512" w:rsidP="00266512" w:rsidR="00266512">
    <w:pPr>
      <w:pStyle w:val="Zaglavlje"/>
      <w:jc w:val="right"/>
    </w:pPr>
    <w:r>
      <w:t>1 St-356/2018-6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D5A"/>
    <w:rsid w:val="00000133"/>
    <w:rsid w:val="00000783"/>
    <w:rsid w:val="0001697A"/>
    <w:rsid w:val="00054E1B"/>
    <w:rsid w:val="00055FF4"/>
    <w:rsid w:val="00085587"/>
    <w:rsid w:val="00090DC3"/>
    <w:rsid w:val="00097D6D"/>
    <w:rsid w:val="000A63EA"/>
    <w:rsid w:val="00105C69"/>
    <w:rsid w:val="00127FDB"/>
    <w:rsid w:val="00143D1A"/>
    <w:rsid w:val="00187939"/>
    <w:rsid w:val="001D2240"/>
    <w:rsid w:val="00206ED5"/>
    <w:rsid w:val="002453E7"/>
    <w:rsid w:val="00245D5A"/>
    <w:rsid w:val="00246DB7"/>
    <w:rsid w:val="00264EC6"/>
    <w:rsid w:val="00266512"/>
    <w:rsid w:val="002848A4"/>
    <w:rsid w:val="00325D7B"/>
    <w:rsid w:val="003A2F55"/>
    <w:rsid w:val="003A3ACE"/>
    <w:rsid w:val="003A7D82"/>
    <w:rsid w:val="003B3E8E"/>
    <w:rsid w:val="003B5C0A"/>
    <w:rsid w:val="003B6B92"/>
    <w:rsid w:val="00407E96"/>
    <w:rsid w:val="0041597B"/>
    <w:rsid w:val="00417437"/>
    <w:rsid w:val="00431E5F"/>
    <w:rsid w:val="00445D0A"/>
    <w:rsid w:val="00476544"/>
    <w:rsid w:val="00491DFC"/>
    <w:rsid w:val="004B467A"/>
    <w:rsid w:val="004C3509"/>
    <w:rsid w:val="004D5E1D"/>
    <w:rsid w:val="004E4388"/>
    <w:rsid w:val="005359CC"/>
    <w:rsid w:val="00547E00"/>
    <w:rsid w:val="005773CA"/>
    <w:rsid w:val="00587C3D"/>
    <w:rsid w:val="005920FA"/>
    <w:rsid w:val="005D3B94"/>
    <w:rsid w:val="00614A4E"/>
    <w:rsid w:val="0062028A"/>
    <w:rsid w:val="006641D1"/>
    <w:rsid w:val="00670D5D"/>
    <w:rsid w:val="00672192"/>
    <w:rsid w:val="006B4072"/>
    <w:rsid w:val="006C36DB"/>
    <w:rsid w:val="006D4DD9"/>
    <w:rsid w:val="006F7D2F"/>
    <w:rsid w:val="00724ACF"/>
    <w:rsid w:val="00724E77"/>
    <w:rsid w:val="007951B8"/>
    <w:rsid w:val="007A1E4B"/>
    <w:rsid w:val="007B599F"/>
    <w:rsid w:val="00841250"/>
    <w:rsid w:val="00865DDC"/>
    <w:rsid w:val="00877987"/>
    <w:rsid w:val="00896E87"/>
    <w:rsid w:val="008A0CAE"/>
    <w:rsid w:val="008C39E2"/>
    <w:rsid w:val="008C78A1"/>
    <w:rsid w:val="008F7558"/>
    <w:rsid w:val="00907EBB"/>
    <w:rsid w:val="0095796E"/>
    <w:rsid w:val="00957E37"/>
    <w:rsid w:val="00984AC1"/>
    <w:rsid w:val="009D527D"/>
    <w:rsid w:val="009E00DD"/>
    <w:rsid w:val="00A27331"/>
    <w:rsid w:val="00A34D1B"/>
    <w:rsid w:val="00A67C72"/>
    <w:rsid w:val="00A741F0"/>
    <w:rsid w:val="00A92068"/>
    <w:rsid w:val="00AB29AF"/>
    <w:rsid w:val="00AC02EC"/>
    <w:rsid w:val="00AC2644"/>
    <w:rsid w:val="00B41AB1"/>
    <w:rsid w:val="00B4222A"/>
    <w:rsid w:val="00BD28F0"/>
    <w:rsid w:val="00BE173C"/>
    <w:rsid w:val="00BF7982"/>
    <w:rsid w:val="00C54A3E"/>
    <w:rsid w:val="00C80974"/>
    <w:rsid w:val="00C85224"/>
    <w:rsid w:val="00CC1219"/>
    <w:rsid w:val="00D1058A"/>
    <w:rsid w:val="00D50877"/>
    <w:rsid w:val="00D9095D"/>
    <w:rsid w:val="00DC7A34"/>
    <w:rsid w:val="00E03EA4"/>
    <w:rsid w:val="00E219C4"/>
    <w:rsid w:val="00E33492"/>
    <w:rsid w:val="00E91C53"/>
    <w:rsid w:val="00EA183F"/>
    <w:rsid w:val="00ED28CC"/>
    <w:rsid w:val="00ED34B1"/>
    <w:rsid w:val="00F0187D"/>
    <w:rsid w:val="00F13EF0"/>
    <w:rsid w:val="00F37863"/>
    <w:rsid w:val="00F90014"/>
    <w:rsid w:val="00F939BC"/>
    <w:rsid w:val="00F96E4B"/>
    <w:rsid w:val="00FA0D75"/>
    <w:rsid w:val="00FA2431"/>
    <w:rsid w:val="00FA7DFB"/>
    <w:rsid w:val="00FB7C85"/>
    <w:rsid w:val="00FC4EC4"/>
    <w:rsid w:val="00FD5388"/>
    <w:rsid w:val="00FD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5D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920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848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848A4"/>
    <w:rPr>
      <w:sz w:val="24"/>
      <w:szCs w:val="24"/>
    </w:rPr>
  </w:style>
  <w:style w:styleId="Podnoje" w:type="paragraph">
    <w:name w:val="footer"/>
    <w:basedOn w:val="Normal"/>
    <w:link w:val="PodnojeChar"/>
    <w:rsid w:val="002848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48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7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8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8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8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8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5D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920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848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848A4"/>
    <w:rPr>
      <w:sz w:val="24"/>
      <w:szCs w:val="24"/>
    </w:rPr>
  </w:style>
  <w:style w:styleId="Podnoje" w:type="paragraph">
    <w:name w:val="footer"/>
    <w:basedOn w:val="Normal"/>
    <w:link w:val="PodnojeChar"/>
    <w:rsid w:val="002848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48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7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8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8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8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8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St-356/2018</izvorni_sadrzaj>
    <derivirana_varijabla naziv="DomainObject.Predmet.OznakaBroj_1">St-356/2018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AVIS AQUARIA d.o.o. BUJE</izvorni_sadrzaj>
    <derivirana_varijabla naziv="DomainObject.Predmet.ProtustrankaFormated_1">  AVIS AQUARIA d.o.o. BUJE</derivirana_varijabla>
  </DomainObject.Predmet.ProtustrankaFormated>
  <DomainObject.Predmet.ProtustrankaFormatedOIB>
    <izvorni_sadrzaj>  AVIS AQUARIA d.o.o. BUJE, OIB 35345856039</izvorni_sadrzaj>
    <derivirana_varijabla naziv="DomainObject.Predmet.ProtustrankaFormatedOIB_1">  AVIS AQUARIA d.o.o. BUJE, OIB 35345856039</derivirana_varijabla>
  </DomainObject.Predmet.ProtustrankaFormatedOIB>
  <DomainObject.Predmet.ProtustrankaFormatedWithAdress>
    <izvorni_sadrzaj> AVIS AQUARIA d.o.o. BUJE, Gospodarska ulica 14, 52460 Buje</izvorni_sadrzaj>
    <derivirana_varijabla naziv="DomainObject.Predmet.ProtustrankaFormatedWithAdress_1"> AVIS AQUARIA d.o.o. BUJE, Gospodarska ulica 14, 52460 Buje</derivirana_varijabla>
  </DomainObject.Predmet.ProtustrankaFormatedWithAdress>
  <DomainObject.Predmet.ProtustrankaFormatedWithAdressOIB>
    <izvorni_sadrzaj> AVIS AQUARIA d.o.o. BUJE, OIB 35345856039, Gospodarska ulica 14, 52460 Buje</izvorni_sadrzaj>
    <derivirana_varijabla naziv="DomainObject.Predmet.ProtustrankaFormatedWithAdressOIB_1"> AVIS AQUARIA d.o.o. BUJE, OIB 35345856039, Gospodarska ulica 14, 52460 Buje</derivirana_varijabla>
  </DomainObject.Predmet.ProtustrankaFormatedWithAdressOIB>
  <DomainObject.Predmet.ProtustrankaWithAdress>
    <izvorni_sadrzaj>AVIS AQUARIA d.o.o. BUJE Gospodarska ulica 14, 52460 Buje</izvorni_sadrzaj>
    <derivirana_varijabla naziv="DomainObject.Predmet.ProtustrankaWithAdress_1">AVIS AQUARIA d.o.o. BUJE Gospodarska ulica 14, 52460 Buje</derivirana_varijabla>
  </DomainObject.Predmet.ProtustrankaWithAdress>
  <DomainObject.Predmet.ProtustrankaWithAdressOIB>
    <izvorni_sadrzaj>AVIS AQUARIA d.o.o. BUJE, OIB 35345856039, Gospodarska ulica 14, 52460 Buje</izvorni_sadrzaj>
    <derivirana_varijabla naziv="DomainObject.Predmet.ProtustrankaWithAdressOIB_1">AVIS AQUARIA d.o.o. BUJE, OIB 35345856039, Gospodarska ulica 14, 52460 Buje</derivirana_varijabla>
  </DomainObject.Predmet.ProtustrankaWithAdressOIB>
  <DomainObject.Predmet.ProtustrankaNazivFormated>
    <izvorni_sadrzaj>AVIS AQUARIA d.o.o. BUJE</izvorni_sadrzaj>
    <derivirana_varijabla naziv="DomainObject.Predmet.ProtustrankaNazivFormated_1">AVIS AQUARIA d.o.o. BUJE</derivirana_varijabla>
  </DomainObject.Predmet.ProtustrankaNazivFormated>
  <DomainObject.Predmet.ProtustrankaNazivFormatedOIB>
    <izvorni_sadrzaj>AVIS AQUARIA d.o.o. BUJE, OIB 35345856039</izvorni_sadrzaj>
    <derivirana_varijabla naziv="DomainObject.Predmet.ProtustrankaNazivFormatedOIB_1">AVIS AQUARIA d.o.o. BUJE, OIB 35345856039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AVIS AQUARIA d.o.o. BUJE</izvorni_sadrzaj>
    <derivirana_varijabla naziv="DomainObject.Predmet.StrankaFormated_1">  AVIS AQUARIA d.o.o. BUJE</derivirana_varijabla>
  </DomainObject.Predmet.StrankaFormated>
  <DomainObject.Predmet.StrankaFormatedOIB>
    <izvorni_sadrzaj>  AVIS AQUARIA d.o.o. BUJE, OIB 35345856039</izvorni_sadrzaj>
    <derivirana_varijabla naziv="DomainObject.Predmet.StrankaFormatedOIB_1">  AVIS AQUARIA d.o.o. BUJE, OIB 35345856039</derivirana_varijabla>
  </DomainObject.Predmet.StrankaFormatedOIB>
  <DomainObject.Predmet.StrankaFormatedWithAdress>
    <izvorni_sadrzaj> AVIS AQUARIA d.o.o. BUJE, Gospodarska ulica 14, 52460 Buje</izvorni_sadrzaj>
    <derivirana_varijabla naziv="DomainObject.Predmet.StrankaFormatedWithAdress_1"> AVIS AQUARIA d.o.o. BUJE, Gospodarska ulica 14, 52460 Buje</derivirana_varijabla>
  </DomainObject.Predmet.StrankaFormatedWithAdress>
  <DomainObject.Predmet.StrankaFormatedWithAdressOIB>
    <izvorni_sadrzaj> AVIS AQUARIA d.o.o. BUJE, OIB 35345856039, Gospodarska ulica 14, 52460 Buje</izvorni_sadrzaj>
    <derivirana_varijabla naziv="DomainObject.Predmet.StrankaFormatedWithAdressOIB_1"> AVIS AQUARIA d.o.o. BUJE, OIB 35345856039, Gospodarska ulica 14, 52460 Buje</derivirana_varijabla>
  </DomainObject.Predmet.StrankaFormatedWithAdressOIB>
  <DomainObject.Predmet.StrankaWithAdress>
    <izvorni_sadrzaj>AVIS AQUARIA d.o.o. BUJE Gospodarska ulica 14,52460 Buje</izvorni_sadrzaj>
    <derivirana_varijabla naziv="DomainObject.Predmet.StrankaWithAdress_1">AVIS AQUARIA d.o.o. BUJE Gospodarska ulica 14,52460 Buje</derivirana_varijabla>
  </DomainObject.Predmet.StrankaWithAdress>
  <DomainObject.Predmet.StrankaWithAdressOIB>
    <izvorni_sadrzaj>AVIS AQUARIA d.o.o. BUJE, OIB 35345856039, Gospodarska ulica 14,52460 Buje</izvorni_sadrzaj>
    <derivirana_varijabla naziv="DomainObject.Predmet.StrankaWithAdressOIB_1">AVIS AQUARIA d.o.o. BUJE, OIB 35345856039, Gospodarska ulica 14,52460 Buje</derivirana_varijabla>
  </DomainObject.Predmet.StrankaWithAdressOIB>
  <DomainObject.Predmet.StrankaNazivFormated>
    <izvorni_sadrzaj>AVIS AQUARIA d.o.o. BUJE</izvorni_sadrzaj>
    <derivirana_varijabla naziv="DomainObject.Predmet.StrankaNazivFormated_1">AVIS AQUARIA d.o.o. BUJE</derivirana_varijabla>
  </DomainObject.Predmet.StrankaNazivFormated>
  <DomainObject.Predmet.StrankaNazivFormatedOIB>
    <izvorni_sadrzaj>AVIS AQUARIA d.o.o. BUJE, OIB 35345856039</izvorni_sadrzaj>
    <derivirana_varijabla naziv="DomainObject.Predmet.StrankaNazivFormatedOIB_1">AVIS AQUARIA d.o.o. BUJE, OIB 35345856039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AVIS AQUARIA d.o.o. BUJE</item>
    </izvorni_sadrzaj>
    <derivirana_varijabla naziv="DomainObject.Predmet.StrankaListFormated_1">
      <item>AVIS AQUARIA d.o.o. BUJE</item>
    </derivirana_varijabla>
  </DomainObject.Predmet.StrankaListFormated>
  <DomainObject.Predmet.StrankaListFormatedOIB>
    <izvorni_sadrzaj>
      <item>AVIS AQUARIA d.o.o. BUJE, OIB 35345856039</item>
    </izvorni_sadrzaj>
    <derivirana_varijabla naziv="DomainObject.Predmet.StrankaListFormatedOIB_1">
      <item>AVIS AQUARIA d.o.o. BUJE, OIB 35345856039</item>
    </derivirana_varijabla>
  </DomainObject.Predmet.StrankaListFormatedOIB>
  <DomainObject.Predmet.StrankaListFormatedWithAdress>
    <izvorni_sadrzaj>
      <item>AVIS AQUARIA d.o.o. BUJE, Gospodarska ulica 14, 52460 Buje</item>
    </izvorni_sadrzaj>
    <derivirana_varijabla naziv="DomainObject.Predmet.StrankaListFormatedWithAdress_1">
      <item>AVIS AQUARIA d.o.o. BUJE, Gospodarska ulica 14, 52460 Buje</item>
    </derivirana_varijabla>
  </DomainObject.Predmet.StrankaListFormatedWithAdress>
  <DomainObject.Predmet.StrankaListFormatedWithAdressOIB>
    <izvorni_sadrzaj>
      <item>AVIS AQUARIA d.o.o. BUJE, OIB 35345856039, Gospodarska ulica 14, 52460 Buje</item>
    </izvorni_sadrzaj>
    <derivirana_varijabla naziv="DomainObject.Predmet.StrankaListFormatedWithAdressOIB_1">
      <item>AVIS AQUARIA d.o.o. BUJE, OIB 35345856039, Gospodarska ulica 14, 52460 Buje</item>
    </derivirana_varijabla>
  </DomainObject.Predmet.StrankaListFormatedWithAdressOIB>
  <DomainObject.Predmet.StrankaListNazivFormated>
    <izvorni_sadrzaj>
      <item>AVIS AQUARIA d.o.o. BUJE</item>
    </izvorni_sadrzaj>
    <derivirana_varijabla naziv="DomainObject.Predmet.StrankaListNazivFormated_1">
      <item>AVIS AQUARIA d.o.o. BUJE</item>
    </derivirana_varijabla>
  </DomainObject.Predmet.StrankaListNazivFormated>
  <DomainObject.Predmet.StrankaListNazivFormatedOIB>
    <izvorni_sadrzaj>
      <item>AVIS AQUARIA d.o.o. BUJE, OIB 35345856039</item>
    </izvorni_sadrzaj>
    <derivirana_varijabla naziv="DomainObject.Predmet.StrankaListNazivFormatedOIB_1">
      <item>AVIS AQUARIA d.o.o. BUJE, OIB 35345856039</item>
    </derivirana_varijabla>
  </DomainObject.Predmet.StrankaListNazivFormatedOIB>
  <DomainObject.Predmet.ProtuStrankaListFormated>
    <izvorni_sadrzaj>
      <item>AVIS AQUARIA d.o.o. BUJE</item>
    </izvorni_sadrzaj>
    <derivirana_varijabla naziv="DomainObject.Predmet.ProtuStrankaListFormated_1">
      <item>AVIS AQUARIA d.o.o. BUJE</item>
    </derivirana_varijabla>
  </DomainObject.Predmet.ProtuStrankaListFormated>
  <DomainObject.Predmet.ProtuStrankaListFormatedOIB>
    <izvorni_sadrzaj>
      <item>AVIS AQUARIA d.o.o. BUJE, OIB 35345856039</item>
    </izvorni_sadrzaj>
    <derivirana_varijabla naziv="DomainObject.Predmet.ProtuStrankaListFormatedOIB_1">
      <item>AVIS AQUARIA d.o.o. BUJE, OIB 35345856039</item>
    </derivirana_varijabla>
  </DomainObject.Predmet.ProtuStrankaListFormatedOIB>
  <DomainObject.Predmet.ProtuStrankaListFormatedWithAdress>
    <izvorni_sadrzaj>
      <item>AVIS AQUARIA d.o.o. BUJE, Gospodarska ulica 14, 52460 Buje</item>
    </izvorni_sadrzaj>
    <derivirana_varijabla naziv="DomainObject.Predmet.ProtuStrankaListFormatedWithAdress_1">
      <item>AVIS AQUARIA d.o.o. BUJE, Gospodarska ulica 14, 52460 Buje</item>
    </derivirana_varijabla>
  </DomainObject.Predmet.ProtuStrankaListFormatedWithAdress>
  <DomainObject.Predmet.ProtuStrankaListFormatedWithAdressOIB>
    <izvorni_sadrzaj>
      <item>AVIS AQUARIA d.o.o. BUJE, OIB 35345856039, Gospodarska ulica 14, 52460 Buje</item>
    </izvorni_sadrzaj>
    <derivirana_varijabla naziv="DomainObject.Predmet.ProtuStrankaListFormatedWithAdressOIB_1">
      <item>AVIS AQUARIA d.o.o. BUJE, OIB 35345856039, Gospodarska ulica 14, 52460 Buje</item>
    </derivirana_varijabla>
  </DomainObject.Predmet.ProtuStrankaListFormatedWithAdressOIB>
  <DomainObject.Predmet.ProtuStrankaListNazivFormated>
    <izvorni_sadrzaj>
      <item>AVIS AQUARIA d.o.o. BUJE</item>
    </izvorni_sadrzaj>
    <derivirana_varijabla naziv="DomainObject.Predmet.ProtuStrankaListNazivFormated_1">
      <item>AVIS AQUARIA d.o.o. BUJE</item>
    </derivirana_varijabla>
  </DomainObject.Predmet.ProtuStrankaListNazivFormated>
  <DomainObject.Predmet.ProtuStrankaListNazivFormatedOIB>
    <izvorni_sadrzaj>
      <item>AVIS AQUARIA d.o.o. BUJE, OIB 35345856039</item>
    </izvorni_sadrzaj>
    <derivirana_varijabla naziv="DomainObject.Predmet.ProtuStrankaListNazivFormatedOIB_1">
      <item>AVIS AQUARIA d.o.o. BUJE, OIB 35345856039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AVIS AQUARIA d.o.o. BUJE</izvorni_sadrzaj>
    <derivirana_varijabla naziv="DomainObject.Predmet.StrankaIDrugi_1">AVIS AQUARIA d.o.o. BUJE</derivirana_varijabla>
  </DomainObject.Predmet.StrankaIDrugi>
  <DomainObject.Predmet.ProtustrankaIDrugi>
    <izvorni_sadrzaj>AVIS AQUARIA d.o.o. BUJE</izvorni_sadrzaj>
    <derivirana_varijabla naziv="DomainObject.Predmet.ProtustrankaIDrugi_1">AVIS AQUARIA d.o.o. BUJE</derivirana_varijabla>
  </DomainObject.Predmet.ProtustrankaIDrugi>
  <DomainObject.Predmet.StrankaIDrugiAdressOIB>
    <izvorni_sadrzaj>AVIS AQUARIA d.o.o. BUJE, OIB 35345856039, Gospodarska ulica 14, 52460 Buje</izvorni_sadrzaj>
    <derivirana_varijabla naziv="DomainObject.Predmet.StrankaIDrugiAdressOIB_1">AVIS AQUARIA d.o.o. BUJE, OIB 35345856039, Gospodarska ulica 14, 52460 Buje</derivirana_varijabla>
  </DomainObject.Predmet.StrankaIDrugiAdressOIB>
  <DomainObject.Predmet.ProtustrankaIDrugiAdressOIB>
    <izvorni_sadrzaj>AVIS AQUARIA d.o.o. BUJE, OIB 35345856039, Gospodarska ulica 14, 52460 Buje</izvorni_sadrzaj>
    <derivirana_varijabla naziv="DomainObject.Predmet.ProtustrankaIDrugiAdressOIB_1">AVIS AQUARIA d.o.o. BUJE, OIB 35345856039, Gospodarska ulica 14,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AVIS AQUARIA d.o.o. BUJE</item>
      <item>AVIS AQUARIA d.o.o. BUJE</item>
    </izvorni_sadrzaj>
    <derivirana_varijabla naziv="DomainObject.Predmet.SudioniciListNaziv_1">
      <item>AVIS AQUARIA d.o.o. BUJE</item>
      <item>AVIS AQUARIA d.o.o. BUJE</item>
    </derivirana_varijabla>
  </DomainObject.Predmet.SudioniciListNaziv>
  <DomainObject.Predmet.SudioniciListAdressOIB>
    <izvorni_sadrzaj>
      <item>AVIS AQUARIA d.o.o. BUJE, OIB 35345856039, Gospodarska ulica 14,52460 Buje</item>
      <item>AVIS AQUARIA d.o.o. BUJE, OIB 35345856039, Gospodarska ulica 14,52460 Buje</item>
    </izvorni_sadrzaj>
    <derivirana_varijabla naziv="DomainObject.Predmet.SudioniciListAdressOIB_1">
      <item>AVIS AQUARIA d.o.o. BUJE, OIB 35345856039, Gospodarska ulica 14,52460 Buje</item>
      <item>AVIS AQUARIA d.o.o. BUJE, OIB 35345856039, Gospodarska ulica 14,52460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35345856039</item>
      <item>, OIB 35345856039</item>
    </izvorni_sadrzaj>
    <derivirana_varijabla naziv="DomainObject.Predmet.SudioniciListNazivOIB_1">
      <item>, OIB 35345856039</item>
      <item>, OIB 35345856039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St-356/2018-3</izvorni_sadrzaj>
    <derivirana_varijabla naziv="DomainObject.PredzadnjaOdlukaIzPredmeta.Oznaka_1">St-356/2018-3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454</properties:Words>
  <properties:Characters>2371</properties:Characters>
  <properties:Lines>58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2018-11-26T12:33:00Z</dcterms:created>
  <dc:creator>sblazevic</dc:creator>
  <cp:lastModifiedBy>Lorena Paris Aničić</cp:lastModifiedBy>
  <cp:lastPrinted>2018-11-26T12:36:00Z</cp:lastPrinted>
  <dcterms:modified xmlns:xsi="http://www.w3.org/2001/XMLSchema-instance" xsi:type="dcterms:W3CDTF">2018-11-26T12:42:00Z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odbacivanje prijedloga St-356-18.docx)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