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95bf" w14:paraId="e6995bf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</w:r>
      <w:r w:rsidR="00DB75B7">
        <w:t xml:space="preserve">Trgovački sud u Pazinu, po sutkinji </w:t>
      </w:r>
      <w:proofErr w:type="spellStart"/>
      <w:r w:rsidR="00DB75B7">
        <w:t>Tijani</w:t>
      </w:r>
      <w:proofErr w:type="spellEnd"/>
      <w:r w:rsidR="00DB75B7">
        <w:t xml:space="preserve"> Licul, u stečajnom postupku nad stečajnom masom iza AUDAX d. o. o. u stečaju Zagreb, </w:t>
      </w:r>
      <w:proofErr w:type="spellStart"/>
      <w:r w:rsidR="00DB75B7">
        <w:t>Horvatovac</w:t>
      </w:r>
      <w:proofErr w:type="spellEnd"/>
      <w:r w:rsidR="00DB75B7">
        <w:t xml:space="preserve"> 13, OIB 22805166659</w:t>
      </w:r>
      <w:r w:rsidR="00CC009C">
        <w:t xml:space="preserve">, dana </w:t>
      </w:r>
      <w:r w:rsidR="00DB75B7">
        <w:t>30</w:t>
      </w:r>
      <w:r w:rsidR="00CC009C">
        <w:t xml:space="preserve">. </w:t>
      </w:r>
      <w:r w:rsidR="00DB75B7">
        <w:t>svibnja</w:t>
      </w:r>
      <w:r w:rsidR="00CC009C">
        <w:t xml:space="preserve"> 2018.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630DB0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9F706D" w:rsidP="00E83E93" w:rsidR="009F706D">
      <w:pPr>
        <w:jc w:val="both"/>
      </w:pPr>
      <w:r>
        <w:tab/>
        <w:t xml:space="preserve">- Anamariji Matić iz Zagreba, </w:t>
      </w:r>
      <w:r w:rsidR="00AA6865">
        <w:t xml:space="preserve">Ulica Janka </w:t>
      </w:r>
      <w:proofErr w:type="spellStart"/>
      <w:r w:rsidR="00AA6865">
        <w:t>Holjca</w:t>
      </w:r>
      <w:proofErr w:type="spellEnd"/>
      <w:r w:rsidR="00AA6865">
        <w:t xml:space="preserve"> 43</w:t>
      </w:r>
      <w:r>
        <w:t xml:space="preserve">, OIB: </w:t>
      </w:r>
      <w:r w:rsidR="00AA6865">
        <w:t>28214613860</w:t>
      </w:r>
      <w:r>
        <w:t xml:space="preserve">, na račun </w:t>
      </w:r>
      <w:r w:rsidRPr="006C504E">
        <w:t>HR</w:t>
      </w:r>
      <w:r w:rsidR="009F50D3">
        <w:t>7123600001100942496</w:t>
      </w:r>
      <w:r>
        <w:t xml:space="preserve">, u iznosu od </w:t>
      </w:r>
      <w:r w:rsidR="00AA6865">
        <w:t xml:space="preserve">36.200,00 </w:t>
      </w:r>
      <w:r>
        <w:t>kuna, identifikator nadmetanja 7169</w:t>
      </w:r>
      <w:r w:rsidR="00AA6865">
        <w:t>,</w:t>
      </w:r>
    </w:p>
    <w:p w:rsidRDefault="009F50D3" w:rsidP="00E83E93" w:rsidR="009F50D3">
      <w:pPr>
        <w:jc w:val="both"/>
      </w:pPr>
      <w:r>
        <w:tab/>
        <w:t xml:space="preserve">- Ivici Bijeliću iz Grbavaca, </w:t>
      </w:r>
      <w:r w:rsidR="00344184">
        <w:t>Grbavac 37</w:t>
      </w:r>
      <w:r>
        <w:t xml:space="preserve">, OIB: </w:t>
      </w:r>
      <w:r w:rsidR="00344184">
        <w:t>53399355080</w:t>
      </w:r>
      <w:r>
        <w:t xml:space="preserve">, na račun </w:t>
      </w:r>
      <w:r w:rsidRPr="006C504E">
        <w:t>HR</w:t>
      </w:r>
      <w:r w:rsidR="00344184">
        <w:t>7523400093219551681</w:t>
      </w:r>
      <w:r>
        <w:t xml:space="preserve">, u iznosu od </w:t>
      </w:r>
      <w:r w:rsidR="00344184">
        <w:t>36.050,00</w:t>
      </w:r>
      <w:r>
        <w:t xml:space="preserve"> kuna, identifikator nadmetanja 7169</w:t>
      </w:r>
      <w:r w:rsidR="00344184">
        <w:t>,</w:t>
      </w:r>
    </w:p>
    <w:p w:rsidRDefault="00344184" w:rsidP="00E83E93" w:rsidR="00344184">
      <w:pPr>
        <w:jc w:val="both"/>
      </w:pPr>
      <w:r>
        <w:tab/>
        <w:t xml:space="preserve">- </w:t>
      </w:r>
      <w:r w:rsidR="00A5705A">
        <w:t>Prvi savjet d.o.o.</w:t>
      </w:r>
      <w:r>
        <w:t xml:space="preserve"> iz Zagreba, </w:t>
      </w:r>
      <w:proofErr w:type="spellStart"/>
      <w:r w:rsidR="00A5705A">
        <w:t>Klovićeva</w:t>
      </w:r>
      <w:proofErr w:type="spellEnd"/>
      <w:r w:rsidR="00A5705A">
        <w:t xml:space="preserve"> 12</w:t>
      </w:r>
      <w:r>
        <w:t xml:space="preserve">, OIB: </w:t>
      </w:r>
      <w:r w:rsidR="00A5705A">
        <w:t>41805913095</w:t>
      </w:r>
      <w:r>
        <w:t xml:space="preserve">, na račun </w:t>
      </w:r>
      <w:r w:rsidRPr="006C504E">
        <w:t>HR</w:t>
      </w:r>
      <w:r w:rsidR="004B46D5">
        <w:t>8023300031152820371</w:t>
      </w:r>
      <w:r>
        <w:t xml:space="preserve">, u iznosu od </w:t>
      </w:r>
      <w:r w:rsidR="00A5705A">
        <w:t>36.048,75</w:t>
      </w:r>
      <w:r>
        <w:t xml:space="preserve"> kuna, identifikator nadmetanja 7169</w:t>
      </w:r>
      <w:r w:rsidR="004B46D5">
        <w:t>,</w:t>
      </w:r>
    </w:p>
    <w:p w:rsidRDefault="004B46D5" w:rsidP="00E83E93" w:rsidR="004B46D5">
      <w:pPr>
        <w:jc w:val="both"/>
      </w:pPr>
      <w:r>
        <w:tab/>
        <w:t xml:space="preserve">- Predragu Mihaljeviću iz Njivica, Cvjetni trg 8, OIB: </w:t>
      </w:r>
      <w:r w:rsidR="0047310D">
        <w:t>58830648619</w:t>
      </w:r>
      <w:r>
        <w:t xml:space="preserve">, na račun </w:t>
      </w:r>
      <w:r w:rsidRPr="006C504E">
        <w:t>HR</w:t>
      </w:r>
      <w:r w:rsidR="0047310D">
        <w:t>7125000093200235004</w:t>
      </w:r>
      <w:r>
        <w:t xml:space="preserve">, u iznosu od </w:t>
      </w:r>
      <w:r w:rsidR="0047310D">
        <w:t xml:space="preserve">36.048,75 </w:t>
      </w:r>
      <w:r>
        <w:t>kuna, identifikator nadmetanja 7169</w:t>
      </w:r>
      <w:r w:rsidR="009D4DEC">
        <w:t>,</w:t>
      </w:r>
    </w:p>
    <w:p w:rsidRDefault="00042B62" w:rsidP="009F706D" w:rsidR="00550E17">
      <w:pPr>
        <w:jc w:val="both"/>
      </w:pPr>
      <w:r>
        <w:tab/>
        <w:t xml:space="preserve">- </w:t>
      </w:r>
      <w:r w:rsidR="00E00844">
        <w:t xml:space="preserve">Hrvoju </w:t>
      </w:r>
      <w:proofErr w:type="spellStart"/>
      <w:r w:rsidR="00E00844">
        <w:t>Bogneru</w:t>
      </w:r>
      <w:proofErr w:type="spellEnd"/>
      <w:r w:rsidR="00E00844">
        <w:t xml:space="preserve"> iz Zagreba, Ul. hrvatskih iseljenika 5, OIB: </w:t>
      </w:r>
      <w:r w:rsidR="00C4706B">
        <w:t>63766234952</w:t>
      </w:r>
      <w:r w:rsidR="00E00844">
        <w:t xml:space="preserve">, na račun </w:t>
      </w:r>
      <w:r w:rsidR="00E00844" w:rsidRPr="006C504E">
        <w:t>HR</w:t>
      </w:r>
      <w:r w:rsidR="006C504E">
        <w:t>5223600003219497528</w:t>
      </w:r>
      <w:r w:rsidR="00E00844">
        <w:t xml:space="preserve">, u iznosu od </w:t>
      </w:r>
      <w:r w:rsidR="009D4DEC">
        <w:t xml:space="preserve">36.048,75 </w:t>
      </w:r>
      <w:r w:rsidR="00E00844">
        <w:t>kuna, identifikator nadmetanja 716</w:t>
      </w:r>
      <w:r w:rsidR="00422593">
        <w:t>9</w:t>
      </w:r>
      <w:r w:rsidR="009F706D">
        <w:t>,</w:t>
      </w:r>
      <w:r w:rsidR="00550E17">
        <w:t xml:space="preserve"> </w:t>
      </w:r>
    </w:p>
    <w:p w:rsidRDefault="00810207" w:rsidP="009F706D" w:rsidR="00810207">
      <w:pPr>
        <w:jc w:val="both"/>
      </w:pPr>
      <w:r>
        <w:tab/>
        <w:t xml:space="preserve">- PRESUMA d.o.o. Njivice, </w:t>
      </w:r>
      <w:proofErr w:type="spellStart"/>
      <w:r>
        <w:t>Gromačine</w:t>
      </w:r>
      <w:proofErr w:type="spellEnd"/>
      <w:r>
        <w:t xml:space="preserve"> 20, OIB: 38735905827, na račun </w:t>
      </w:r>
      <w:r w:rsidRPr="006C504E">
        <w:t>HR</w:t>
      </w:r>
      <w:r w:rsidR="003E7AD5">
        <w:t>5024020061100865029</w:t>
      </w:r>
      <w:r>
        <w:t xml:space="preserve">, u iznosu od 36.048,75 kuna, identifikator nadmetanja 7169, </w:t>
      </w:r>
    </w:p>
    <w:p w:rsidRDefault="00550E17" w:rsidP="00E00844" w:rsidR="00E00844">
      <w:pPr>
        <w:jc w:val="both"/>
      </w:pPr>
      <w:r>
        <w:tab/>
        <w:t xml:space="preserve">- Jozi Bašici iz Dubrovnik, </w:t>
      </w:r>
      <w:r w:rsidR="00301B00">
        <w:t>Kneza Branimira 39</w:t>
      </w:r>
      <w:r>
        <w:t xml:space="preserve">, OIB: </w:t>
      </w:r>
      <w:r w:rsidR="00301B00">
        <w:t>47311745285</w:t>
      </w:r>
      <w:r>
        <w:t xml:space="preserve">, na račun </w:t>
      </w:r>
      <w:r w:rsidRPr="00F32EBF">
        <w:t>HR</w:t>
      </w:r>
      <w:r w:rsidR="00E473CF">
        <w:t>0224840083200745203</w:t>
      </w:r>
      <w:r>
        <w:t xml:space="preserve">, u iznosu od </w:t>
      </w:r>
      <w:r w:rsidR="003E7AD5">
        <w:t>36.048,00</w:t>
      </w:r>
      <w:r>
        <w:t xml:space="preserve"> kuna, identifikator nadmetanja 716</w:t>
      </w:r>
      <w:r w:rsidR="00422593">
        <w:t>9</w:t>
      </w:r>
      <w:r w:rsidR="001324EB">
        <w:t xml:space="preserve">, </w:t>
      </w:r>
    </w:p>
    <w:p w:rsidRDefault="001324EB" w:rsidP="001324EB" w:rsidR="001324EB" w:rsidRPr="00A30FEA">
      <w:pPr>
        <w:jc w:val="both"/>
      </w:pPr>
      <w:r>
        <w:tab/>
        <w:t xml:space="preserve">- MADURA PROJECT j.d.o.o. iz Zagreba, </w:t>
      </w:r>
      <w:proofErr w:type="spellStart"/>
      <w:r>
        <w:t>Čemernička</w:t>
      </w:r>
      <w:proofErr w:type="spellEnd"/>
      <w:r>
        <w:t xml:space="preserve"> 6, OIB: </w:t>
      </w:r>
      <w:r w:rsidR="00BA0CF9">
        <w:t>03115509917</w:t>
      </w:r>
      <w:r>
        <w:t xml:space="preserve">, na račun </w:t>
      </w:r>
      <w:r w:rsidRPr="006C504E">
        <w:t>HR</w:t>
      </w:r>
      <w:r w:rsidR="00BA0CF9">
        <w:t>21248400811</w:t>
      </w:r>
      <w:r w:rsidR="000F2186">
        <w:t>07071253</w:t>
      </w:r>
      <w:r>
        <w:t>, u iznosu od 36.048,75 kuna, identifikator nadmetanja 7169</w:t>
      </w:r>
      <w:r w:rsidR="000F2186">
        <w:t>.</w:t>
      </w:r>
      <w:r w:rsidR="00A30FEA">
        <w:t xml:space="preserve">                                                                                          </w:t>
      </w: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362C5">
        <w:t>30</w:t>
      </w:r>
      <w:r w:rsidR="00066596" w:rsidRPr="00F06A9B">
        <w:t xml:space="preserve">. </w:t>
      </w:r>
      <w:r w:rsidR="006000EA">
        <w:t>s</w:t>
      </w:r>
      <w:r w:rsidR="009362C5">
        <w:t>vibnja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C30247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0E8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C30247" w:rsidR="003E5AEE">
        <w:pPr>
          <w:pStyle w:val="Zaglavlje"/>
          <w:jc w:val="center"/>
        </w:pPr>
      </w:p>
    </w:sdtContent>
  </w:sdt>
  <w:p w:rsidRDefault="00C30247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</w:t>
    </w:r>
    <w:r w:rsidR="00DB75B7">
      <w:t>826/2016-10</w:t>
    </w:r>
    <w:r w:rsidR="00422593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2282D"/>
    <w:rsid w:val="0003699F"/>
    <w:rsid w:val="00042B62"/>
    <w:rsid w:val="00066596"/>
    <w:rsid w:val="000B53C7"/>
    <w:rsid w:val="000F2186"/>
    <w:rsid w:val="00110932"/>
    <w:rsid w:val="001324EB"/>
    <w:rsid w:val="00153FC9"/>
    <w:rsid w:val="00155103"/>
    <w:rsid w:val="00180267"/>
    <w:rsid w:val="001E5CBF"/>
    <w:rsid w:val="002374A3"/>
    <w:rsid w:val="002833D3"/>
    <w:rsid w:val="002E71DD"/>
    <w:rsid w:val="002F3948"/>
    <w:rsid w:val="00301B00"/>
    <w:rsid w:val="00344184"/>
    <w:rsid w:val="00344284"/>
    <w:rsid w:val="003469DE"/>
    <w:rsid w:val="0039275C"/>
    <w:rsid w:val="003A3A66"/>
    <w:rsid w:val="003E7AD5"/>
    <w:rsid w:val="00402146"/>
    <w:rsid w:val="00422593"/>
    <w:rsid w:val="00467ACD"/>
    <w:rsid w:val="0047310D"/>
    <w:rsid w:val="0048523E"/>
    <w:rsid w:val="004A0C06"/>
    <w:rsid w:val="004B46D5"/>
    <w:rsid w:val="004C3370"/>
    <w:rsid w:val="004F1C5E"/>
    <w:rsid w:val="004F409C"/>
    <w:rsid w:val="00507C38"/>
    <w:rsid w:val="00515486"/>
    <w:rsid w:val="00550E17"/>
    <w:rsid w:val="00554328"/>
    <w:rsid w:val="00562161"/>
    <w:rsid w:val="005B6AEF"/>
    <w:rsid w:val="006000EA"/>
    <w:rsid w:val="00630DB0"/>
    <w:rsid w:val="006468D2"/>
    <w:rsid w:val="00654BC2"/>
    <w:rsid w:val="00663B44"/>
    <w:rsid w:val="006B5EE4"/>
    <w:rsid w:val="006C504E"/>
    <w:rsid w:val="00725C6C"/>
    <w:rsid w:val="007E20E5"/>
    <w:rsid w:val="007E221B"/>
    <w:rsid w:val="007E248B"/>
    <w:rsid w:val="00804457"/>
    <w:rsid w:val="00810207"/>
    <w:rsid w:val="008366D5"/>
    <w:rsid w:val="008546A7"/>
    <w:rsid w:val="0088093C"/>
    <w:rsid w:val="008901D1"/>
    <w:rsid w:val="00893BCB"/>
    <w:rsid w:val="008E2676"/>
    <w:rsid w:val="008E46C2"/>
    <w:rsid w:val="008F5616"/>
    <w:rsid w:val="00927ACF"/>
    <w:rsid w:val="009309A7"/>
    <w:rsid w:val="00933F52"/>
    <w:rsid w:val="009362C5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5705A"/>
    <w:rsid w:val="00A57DBF"/>
    <w:rsid w:val="00AA6865"/>
    <w:rsid w:val="00AB7C98"/>
    <w:rsid w:val="00AC765E"/>
    <w:rsid w:val="00AE4482"/>
    <w:rsid w:val="00B26280"/>
    <w:rsid w:val="00B65749"/>
    <w:rsid w:val="00B66DD2"/>
    <w:rsid w:val="00B77706"/>
    <w:rsid w:val="00B86797"/>
    <w:rsid w:val="00BA0CF9"/>
    <w:rsid w:val="00BC5F91"/>
    <w:rsid w:val="00BD53A9"/>
    <w:rsid w:val="00BF3915"/>
    <w:rsid w:val="00BF3DF8"/>
    <w:rsid w:val="00C25BFC"/>
    <w:rsid w:val="00C30247"/>
    <w:rsid w:val="00C37927"/>
    <w:rsid w:val="00C4706B"/>
    <w:rsid w:val="00C77BF0"/>
    <w:rsid w:val="00C94429"/>
    <w:rsid w:val="00CC009C"/>
    <w:rsid w:val="00CC2893"/>
    <w:rsid w:val="00CE3073"/>
    <w:rsid w:val="00CE5D40"/>
    <w:rsid w:val="00D000C5"/>
    <w:rsid w:val="00D00E83"/>
    <w:rsid w:val="00DB75B7"/>
    <w:rsid w:val="00E00844"/>
    <w:rsid w:val="00E118FD"/>
    <w:rsid w:val="00E25A94"/>
    <w:rsid w:val="00E473CF"/>
    <w:rsid w:val="00E83E93"/>
    <w:rsid w:val="00EA09F0"/>
    <w:rsid w:val="00EA2A63"/>
    <w:rsid w:val="00EB17B1"/>
    <w:rsid w:val="00F00731"/>
    <w:rsid w:val="00F06A9B"/>
    <w:rsid w:val="00F31A55"/>
    <w:rsid w:val="00F32EBF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2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2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2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2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2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2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2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2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2018.</izvorni_sadrzaj>
    <derivirana_varijabla naziv="DomainObject.Predmet.SpisIzvanSuda.DatumIzlazaSpisa_1">30.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1626</properties:Characters>
  <properties:Lines>43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2018-05-30T07:47:00Z</dcterms:created>
  <dc:creator>Jasmina Matika</dc:creator>
  <cp:lastModifiedBy>Sanja Prodan</cp:lastModifiedBy>
  <cp:lastPrinted>2018-05-30T10:08:00Z</cp:lastPrinted>
  <dcterms:modified xmlns:xsi="http://www.w3.org/2001/XMLSchema-instance" xsi:type="dcterms:W3CDTF">2018-05-30T10:08:00Z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(St-826-2016-108-povrat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