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7de1" w14:paraId="7ef7de1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001F1A">
        <w:rPr>
          <w:sz w:val="22"/>
          <w:szCs w:val="22"/>
        </w:rPr>
        <w:t>ISTARSKA SOCIJALDEMOKRATSKA NEZAVISNA STARANKA</w:t>
      </w:r>
      <w:r w:rsidR="00456293" w:rsidRPr="00456293">
        <w:rPr>
          <w:sz w:val="22"/>
          <w:szCs w:val="22"/>
        </w:rPr>
        <w:t>, OIB:</w:t>
      </w:r>
      <w:r w:rsidR="00001F1A">
        <w:rPr>
          <w:sz w:val="22"/>
          <w:szCs w:val="22"/>
        </w:rPr>
        <w:t>57193496620 sa sjedištem u Coceicheva 13</w:t>
      </w:r>
      <w:r w:rsidR="00456293" w:rsidRPr="00456293">
        <w:rPr>
          <w:sz w:val="22"/>
          <w:szCs w:val="22"/>
        </w:rPr>
        <w:t xml:space="preserve">, </w:t>
      </w:r>
      <w:r w:rsidR="00001F1A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ED46F0">
        <w:rPr>
          <w:sz w:val="22"/>
          <w:szCs w:val="22"/>
        </w:rPr>
        <w:t xml:space="preserve">31.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1012CB">
        <w:rPr>
          <w:sz w:val="22"/>
          <w:szCs w:val="22"/>
        </w:rPr>
        <w:t xml:space="preserve">3. kolovoza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evidentiranog duga</w:t>
      </w:r>
      <w:r w:rsidR="00692768" w:rsidRPr="00456293">
        <w:rPr>
          <w:sz w:val="22"/>
          <w:szCs w:val="22"/>
        </w:rPr>
        <w:t xml:space="preserve"> </w:t>
      </w:r>
      <w:r w:rsidR="00001F1A">
        <w:rPr>
          <w:sz w:val="22"/>
          <w:szCs w:val="22"/>
        </w:rPr>
        <w:t>ISTARSKA SOCIJALDEMOKRATSKA NEZAVISNA STARANKA</w:t>
      </w:r>
      <w:r w:rsidR="00001F1A" w:rsidRPr="00456293">
        <w:rPr>
          <w:sz w:val="22"/>
          <w:szCs w:val="22"/>
        </w:rPr>
        <w:t>, OIB:</w:t>
      </w:r>
      <w:r w:rsidR="00001F1A">
        <w:rPr>
          <w:sz w:val="22"/>
          <w:szCs w:val="22"/>
        </w:rPr>
        <w:t>57193496620 sa sjedištem u Coceicheva 13</w:t>
      </w:r>
      <w:r w:rsidR="00001F1A" w:rsidRPr="00456293">
        <w:rPr>
          <w:sz w:val="22"/>
          <w:szCs w:val="22"/>
        </w:rPr>
        <w:t xml:space="preserve">, </w:t>
      </w:r>
      <w:r w:rsidR="00001F1A">
        <w:rPr>
          <w:sz w:val="22"/>
          <w:szCs w:val="22"/>
        </w:rPr>
        <w:t>Pula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001F1A">
        <w:rPr>
          <w:sz w:val="22"/>
          <w:szCs w:val="22"/>
        </w:rPr>
        <w:t>6.342,87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1012CB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1012CB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001F1A">
        <w:rPr>
          <w:sz w:val="22"/>
          <w:szCs w:val="22"/>
        </w:rPr>
        <w:t>IVAN JANKO</w:t>
      </w:r>
      <w:r w:rsidR="00456293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101D7" w:rsidRPr="00456293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544121">
        <w:rPr>
          <w:sz w:val="22"/>
          <w:szCs w:val="22"/>
        </w:rPr>
        <w:t>ISTARSKA SOCIJALDEMOKRATSKA NEZAVISNA STARANKA</w:t>
      </w:r>
      <w:r w:rsidR="00544121" w:rsidRPr="00456293">
        <w:rPr>
          <w:sz w:val="22"/>
          <w:szCs w:val="22"/>
        </w:rPr>
        <w:t>, OIB:</w:t>
      </w:r>
      <w:r w:rsidR="00544121">
        <w:rPr>
          <w:sz w:val="22"/>
          <w:szCs w:val="22"/>
        </w:rPr>
        <w:t>57193496620 sa sjedištem u Coceicheva 13</w:t>
      </w:r>
      <w:r w:rsidR="00544121" w:rsidRPr="00456293">
        <w:rPr>
          <w:sz w:val="22"/>
          <w:szCs w:val="22"/>
        </w:rPr>
        <w:t xml:space="preserve">, </w:t>
      </w:r>
      <w:r w:rsidR="00544121">
        <w:rPr>
          <w:sz w:val="22"/>
          <w:szCs w:val="22"/>
        </w:rPr>
        <w:t>Pula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1012CB">
        <w:rPr>
          <w:sz w:val="22"/>
          <w:szCs w:val="22"/>
        </w:rPr>
        <w:t xml:space="preserve">3. kolovoza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F1A" w:rsidP="00381900" w:rsidR="00001F1A">
      <w:r>
        <w:separator/>
      </w:r>
    </w:p>
  </w:endnote>
  <w:endnote w:id="0" w:type="continuationSeparator">
    <w:p w:rsidRDefault="00001F1A" w:rsidP="00381900" w:rsidR="0000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F1A" w:rsidR="00001F1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001F1A" w:rsidR="00001F1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F1A" w:rsidP="00381900" w:rsidR="00001F1A">
      <w:r>
        <w:separator/>
      </w:r>
    </w:p>
  </w:footnote>
  <w:footnote w:id="0" w:type="continuationSeparator">
    <w:p w:rsidRDefault="00001F1A" w:rsidP="00381900" w:rsidR="0000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F1A" w:rsidP="00630C9B" w:rsidR="00001F1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001F1A" w:rsidP="00414B48" w:rsidR="00001F1A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1F1A" w:rsidP="006B6144" w:rsidR="00001F1A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>
      <w:rPr>
        <w:sz w:val="22"/>
        <w:szCs w:val="22"/>
      </w:rPr>
      <w:t>605/16-8</w:t>
    </w:r>
  </w:p>
  <w:p w:rsidRDefault="00001F1A" w:rsidP="006B6144" w:rsidR="00001F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012CB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C0B26"/>
    <w:rsid w:val="007D2E19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D6D62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121D"/>
    <w:rsid w:val="00E24ACD"/>
    <w:rsid w:val="00E26907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D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D6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D6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D6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D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D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D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D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ISTARSKA SOCIJALDEMOKRATSKA NEZAVISNA STRANKA, PULA</izvorni_sadrzaj>
    <derivirana_varijabla naziv="DomainObject.Predmet.ProtustrankaFormated_1">  ISTARSKA SOCIJALDEMOKRATSKA NEZAVISNA STRANKA, PULA</derivirana_varijabla>
  </DomainObject.Predmet.ProtustrankaFormated>
  <DomainObject.Predmet.ProtustrankaFormatedOIB>
    <izvorni_sadrzaj>  ISTARSKA SOCIJALDEMOKRATSKA NEZAVISNA STRANKA, PULA, OIB 57193496620</izvorni_sadrzaj>
    <derivirana_varijabla naziv="DomainObject.Predmet.ProtustrankaFormatedOIB_1">  ISTARSKA SOCIJALDEMOKRATSKA NEZAVISNA STRANKA, PULA, OIB 57193496620</derivirana_varijabla>
  </DomainObject.Predmet.ProtustrankaFormatedOIB>
  <DomainObject.Predmet.ProtustrankaFormatedWithAdress>
    <izvorni_sadrzaj> ISTARSKA SOCIJALDEMOKRATSKA NEZAVISNA STRANKA, PULA, Coceicheva, 52100 Pula</izvorni_sadrzaj>
    <derivirana_varijabla naziv="DomainObject.Predmet.ProtustrankaFormatedWithAdress_1"> ISTARSKA SOCIJALDEMOKRATSKA NEZAVISNA STRANKA, PULA, Coceicheva, 52100 Pula</derivirana_varijabla>
  </DomainObject.Predmet.ProtustrankaFormatedWithAdress>
  <DomainObject.Predmet.ProtustrankaFormatedWithAdressOIB>
    <izvorni_sadrzaj> ISTARSKA SOCIJALDEMOKRATSKA NEZAVISNA STRANKA, PULA, OIB 57193496620, Coceicheva, 52100 Pula</izvorni_sadrzaj>
    <derivirana_varijabla naziv="DomainObject.Predmet.ProtustrankaFormatedWithAdressOIB_1"> ISTARSKA SOCIJALDEMOKRATSKA NEZAVISNA STRANKA, PULA, OIB 57193496620, Coceicheva, 52100 Pula</derivirana_varijabla>
  </DomainObject.Predmet.ProtustrankaFormatedWithAdressOIB>
  <DomainObject.Predmet.ProtustrankaWithAdress>
    <izvorni_sadrzaj>ISTARSKA SOCIJALDEMOKRATSKA NEZAVISNA STRANKA, PULA Coceicheva, 52100 Pula</izvorni_sadrzaj>
    <derivirana_varijabla naziv="DomainObject.Predmet.ProtustrankaWithAdress_1">ISTARSKA SOCIJALDEMOKRATSKA NEZAVISNA STRANKA, PULA Coceicheva, 52100 Pula</derivirana_varijabla>
  </DomainObject.Predmet.ProtustrankaWithAdress>
  <DomainObject.Predmet.ProtustrankaWithAdressOIB>
    <izvorni_sadrzaj>ISTARSKA SOCIJALDEMOKRATSKA NEZAVISNA STRANKA, PULA, OIB 57193496620, Coceicheva, 52100 Pula</izvorni_sadrzaj>
    <derivirana_varijabla naziv="DomainObject.Predmet.ProtustrankaWithAdressOIB_1">ISTARSKA SOCIJALDEMOKRATSKA NEZAVISNA STRANKA, PULA, OIB 57193496620, Coceicheva, 52100 Pula</derivirana_varijabla>
  </DomainObject.Predmet.ProtustrankaWithAdressOIB>
  <DomainObject.Predmet.ProtustrankaNazivFormated>
    <izvorni_sadrzaj>ISTARSKA SOCIJALDEMOKRATSKA NEZAVISNA STRANKA, PULA</izvorni_sadrzaj>
    <derivirana_varijabla naziv="DomainObject.Predmet.ProtustrankaNazivFormated_1">ISTARSKA SOCIJALDEMOKRATSKA NEZAVISNA STRANKA, PULA</derivirana_varijabla>
  </DomainObject.Predmet.ProtustrankaNazivFormated>
  <DomainObject.Predmet.ProtustrankaNazivFormatedOIB>
    <izvorni_sadrzaj>ISTARSKA SOCIJALDEMOKRATSKA NEZAVISNA STRANKA, PULA, OIB 57193496620</izvorni_sadrzaj>
    <derivirana_varijabla naziv="DomainObject.Predmet.ProtustrankaNazivFormatedOIB_1">ISTARSKA SOCIJALDEMOKRATSKA NEZAVISNA STRANKA, PULA, OIB 57193496620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ISTARSKA SOCIJALDEMOKRATSKA NEZAVISNA STRANKA, PULA</item>
    </izvorni_sadrzaj>
    <derivirana_varijabla naziv="DomainObject.Predmet.ProtuStrankaListFormated_1">
      <item>ISTARSKA SOCIJALDEMOKRATSKA NEZAVISNA STRANKA, PULA</item>
    </derivirana_varijabla>
  </DomainObject.Predmet.ProtuStrankaListFormated>
  <DomainObject.Predmet.ProtuStrankaListFormatedOIB>
    <izvorni_sadrzaj>
      <item>ISTARSKA SOCIJALDEMOKRATSKA NEZAVISNA STRANKA, PULA, OIB 57193496620</item>
    </izvorni_sadrzaj>
    <derivirana_varijabla naziv="DomainObject.Predmet.ProtuStrankaListFormatedOIB_1">
      <item>ISTARSKA SOCIJALDEMOKRATSKA NEZAVISNA STRANKA, PULA, OIB 57193496620</item>
    </derivirana_varijabla>
  </DomainObject.Predmet.ProtuStrankaListFormatedOIB>
  <DomainObject.Predmet.ProtuStrankaListFormatedWithAdress>
    <izvorni_sadrzaj>
      <item>ISTARSKA SOCIJALDEMOKRATSKA NEZAVISNA STRANKA, PULA, Coceicheva, 52100 Pula</item>
    </izvorni_sadrzaj>
    <derivirana_varijabla naziv="DomainObject.Predmet.ProtuStrankaListFormatedWithAdress_1">
      <item>ISTARSKA SOCIJALDEMOKRATSKA NEZAVISNA STRANKA, PULA, Coceicheva, 52100 Pula</item>
    </derivirana_varijabla>
  </DomainObject.Predmet.ProtuStrankaListFormatedWithAdress>
  <DomainObject.Predmet.ProtuStrankaListFormatedWithAdressOIB>
    <izvorni_sadrzaj>
      <item>ISTARSKA SOCIJALDEMOKRATSKA NEZAVISNA STRANKA, PULA, OIB 57193496620, Coceicheva, 52100 Pula</item>
    </izvorni_sadrzaj>
    <derivirana_varijabla naziv="DomainObject.Predmet.ProtuStrankaListFormatedWithAdressOIB_1">
      <item>ISTARSKA SOCIJALDEMOKRATSKA NEZAVISNA STRANKA, PULA, OIB 57193496620, Coceicheva, 52100 Pula</item>
    </derivirana_varijabla>
  </DomainObject.Predmet.ProtuStrankaListFormatedWithAdressOIB>
  <DomainObject.Predmet.ProtuStrankaListNazivFormated>
    <izvorni_sadrzaj>
      <item>ISTARSKA SOCIJALDEMOKRATSKA NEZAVISNA STRANKA, PULA</item>
    </izvorni_sadrzaj>
    <derivirana_varijabla naziv="DomainObject.Predmet.ProtuStrankaListNazivFormated_1">
      <item>ISTARSKA SOCIJALDEMOKRATSKA NEZAVISNA STRANKA, PULA</item>
    </derivirana_varijabla>
  </DomainObject.Predmet.ProtuStrankaListNazivFormated>
  <DomainObject.Predmet.ProtuStrankaListNazivFormatedOIB>
    <izvorni_sadrzaj>
      <item>ISTARSKA SOCIJALDEMOKRATSKA NEZAVISNA STRANKA, PULA, OIB 57193496620</item>
    </izvorni_sadrzaj>
    <derivirana_varijabla naziv="DomainObject.Predmet.ProtuStrankaListNazivFormatedOIB_1">
      <item>ISTARSKA SOCIJALDEMOKRATSKA NEZAVISNA STRANKA, PULA, OIB 57193496620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ISTARSKA SOCIJALDEMOKRATSKA NEZAVISNA STRANKA, PULA</izvorni_sadrzaj>
    <derivirana_varijabla naziv="DomainObject.Predmet.ProtustrankaIDrugi_1">ISTARSKA SOCIJALDEMOKRATSKA NEZAVISNA STRANKA,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ISTARSKA SOCIJALDEMOKRATSKA NEZAVISNA STRANKA, PULA, OIB 57193496620, Coceicheva, 52100 Pula</izvorni_sadrzaj>
    <derivirana_varijabla naziv="DomainObject.Predmet.ProtustrankaIDrugiAdressOIB_1">ISTARSKA SOCIJALDEMOKRATSKA NEZAVISNA STRANKA, PULA, OIB 57193496620, Coceicheva,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ISTARSKA SOCIJALDEMOKRATSKA NEZAVISNA STRANKA, PULA</item>
    </izvorni_sadrzaj>
    <derivirana_varijabla naziv="DomainObject.Predmet.SudioniciListNaziv_1">
      <item>FINANCIJSKA AGENCIJA, RC RIJEKA, PODRUŽNICA PULA, PULA</item>
      <item>ISTARSKA SOCIJALDEMOKRATSKA NEZAVISNA STRANKA,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ISTARSKA SOCIJALDEMOKRATSKA NEZAVISNA STRANKA, PULA, OIB 57193496620, Coceicheva,52100 Pula</item>
    </izvorni_sadrzaj>
    <derivirana_varijabla naziv="DomainObject.Predmet.SudioniciListAdressOIB_1">
      <item>FINANCIJSKA AGENCIJA, RC RIJEKA, PODRUŽNICA PULA, PULA, OIB 85821130368, Giardini 5,52100 Pula</item>
      <item>ISTARSKA SOCIJALDEMOKRATSKA NEZAVISNA STRANKA, PULA, OIB 57193496620, Coceicheva,52100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57193496620</item>
    </izvorni_sadrzaj>
    <derivirana_varijabla naziv="DomainObject.Predmet.SudioniciListNazivOIB_1">
      <item>, OIB 85821130368</item>
      <item>, OIB 57193496620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44DC91-210A-4272-A597-764F8EE45C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391</properties:Words>
  <properties:Characters>1998</properties:Characters>
  <properties:Lines>54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2016-08-01T11:42:00Z</dcterms:created>
  <dc:creator>Danijela Markulin</dc:creator>
  <cp:lastModifiedBy>Merlina Klišmanić</cp:lastModifiedBy>
  <cp:lastPrinted>2016-08-02T08:59:00Z</cp:lastPrinted>
  <dcterms:modified xmlns:xsi="http://www.w3.org/2001/XMLSchema-instance" xsi:type="dcterms:W3CDTF">2016-08-03T07:16:00Z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