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e505" w14:paraId="841e505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7C532B">
        <w:t>2</w:t>
      </w:r>
      <w:r w:rsidR="002F4DC4">
        <w:t>58</w:t>
      </w:r>
      <w:r>
        <w:t>/</w:t>
      </w:r>
      <w:r w:rsidR="00B23A1B">
        <w:t>2015</w:t>
      </w:r>
      <w:r w:rsidR="0055467A">
        <w:t>-</w:t>
      </w:r>
      <w:r w:rsidR="008A5784">
        <w:t>16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8A5784" w:rsidP="000A275A" w:rsidR="008A5784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 po sucu toga suda Maji Valušnig, k</w:t>
      </w:r>
      <w:r w:rsidR="002F4DC4">
        <w:t xml:space="preserve">ao stečajnom sucu, u stečajnom </w:t>
      </w:r>
      <w:r w:rsidR="002F4DC4" w:rsidRPr="002F4DC4">
        <w:t xml:space="preserve">predmetu, povodom prijedloga predlagatelja </w:t>
      </w:r>
      <w:r w:rsidR="002F4DC4" w:rsidRPr="002F4DC4">
        <w:tab/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>a otvaranje stečajnog postupka nad dužnikom M-DEKOR j.d.o.o., Belica, Gardinovec, Gardinovec 1, OIB: 73862657223</w:t>
      </w:r>
      <w:r>
        <w:t xml:space="preserve">, dana </w:t>
      </w:r>
      <w:r w:rsidR="008A5784">
        <w:t>10</w:t>
      </w:r>
      <w:r>
        <w:t xml:space="preserve">. </w:t>
      </w:r>
      <w:r w:rsidR="008A5784">
        <w:t>veljače</w:t>
      </w:r>
      <w:r w:rsidR="002F4DC4">
        <w:t xml:space="preserve"> </w:t>
      </w:r>
      <w:r>
        <w:t>201</w:t>
      </w:r>
      <w:r w:rsidR="002F4DC4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  <w:rPr>
          <w:color w:val="FF0000"/>
        </w:rPr>
      </w:pPr>
    </w:p>
    <w:p w:rsidRDefault="008A5784" w:rsidP="00804BB0" w:rsidR="008A5784" w:rsidRPr="002F4DC4">
      <w:pPr>
        <w:spacing w:lineRule="auto" w:line="240" w:after="0"/>
        <w:jc w:val="both"/>
        <w:rPr>
          <w:color w:val="FF0000"/>
        </w:rPr>
      </w:pPr>
    </w:p>
    <w:p w:rsidRDefault="00AC256F" w:rsidP="00804BB0" w:rsidR="00804BB0" w:rsidRPr="00CC2EF9">
      <w:pPr>
        <w:spacing w:lineRule="auto" w:line="240" w:after="0"/>
        <w:jc w:val="center"/>
        <w:rPr>
          <w:b/>
          <w:u w:val="single"/>
        </w:rPr>
      </w:pPr>
      <w:r w:rsidRPr="00CC2EF9">
        <w:rPr>
          <w:b/>
          <w:u w:val="single"/>
        </w:rPr>
        <w:t>10</w:t>
      </w:r>
      <w:r w:rsidR="00804BB0" w:rsidRPr="00CC2EF9">
        <w:rPr>
          <w:b/>
          <w:u w:val="single"/>
        </w:rPr>
        <w:t xml:space="preserve">. </w:t>
      </w:r>
      <w:r w:rsidR="008A5784">
        <w:rPr>
          <w:b/>
          <w:u w:val="single"/>
        </w:rPr>
        <w:t>ožujka</w:t>
      </w:r>
      <w:r w:rsidR="00CC2EF9" w:rsidRPr="00CC2EF9">
        <w:rPr>
          <w:b/>
          <w:u w:val="single"/>
        </w:rPr>
        <w:t xml:space="preserve"> </w:t>
      </w:r>
      <w:r w:rsidR="00804BB0" w:rsidRPr="00CC2EF9">
        <w:rPr>
          <w:b/>
          <w:u w:val="single"/>
        </w:rPr>
        <w:t>201</w:t>
      </w:r>
      <w:r w:rsidR="00CC2EF9" w:rsidRPr="00CC2EF9">
        <w:rPr>
          <w:b/>
          <w:u w:val="single"/>
        </w:rPr>
        <w:t>6</w:t>
      </w:r>
      <w:r w:rsidR="00804BB0" w:rsidRPr="00CC2EF9">
        <w:rPr>
          <w:b/>
          <w:u w:val="single"/>
        </w:rPr>
        <w:t xml:space="preserve">. u </w:t>
      </w:r>
      <w:r w:rsidR="008A5784">
        <w:rPr>
          <w:b/>
          <w:u w:val="single"/>
        </w:rPr>
        <w:t>12</w:t>
      </w:r>
      <w:r w:rsidR="00CC2EF9" w:rsidRPr="00CC2EF9">
        <w:rPr>
          <w:b/>
          <w:u w:val="single"/>
        </w:rPr>
        <w:t>,00</w:t>
      </w:r>
      <w:r w:rsidR="00804BB0" w:rsidRPr="00CC2EF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 Mirjana Oreški, Zagreb, Prve Poljanice 4,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8A5784">
        <w:rPr>
          <w:rFonts w:eastAsia="Times New Roman"/>
          <w:lang w:eastAsia="hr-HR"/>
        </w:rPr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A5784" w:rsidP="00804BB0" w:rsidR="008A5784">
      <w:pPr>
        <w:spacing w:lineRule="auto" w:line="240" w:after="0"/>
        <w:jc w:val="center"/>
      </w:pPr>
    </w:p>
    <w:p w:rsidRDefault="008A5784" w:rsidP="00804BB0" w:rsidR="008A578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A5784" w:rsidR="00804BB0">
      <w:pPr>
        <w:spacing w:lineRule="auto" w:line="240" w:after="0"/>
        <w:jc w:val="both"/>
      </w:pPr>
      <w:r>
        <w:tab/>
      </w:r>
      <w:r w:rsidR="008A5784" w:rsidRPr="008A5784">
        <w:t xml:space="preserve">Budući da se na ročište zakazano za </w:t>
      </w:r>
      <w:r w:rsidR="008A5784">
        <w:t>10</w:t>
      </w:r>
      <w:r w:rsidR="008A5784" w:rsidRPr="008A5784">
        <w:t xml:space="preserve">. </w:t>
      </w:r>
      <w:r w:rsidR="008A5784">
        <w:t>veljače</w:t>
      </w:r>
      <w:r w:rsidR="008A5784" w:rsidRPr="008A5784">
        <w:t xml:space="preserve"> 201</w:t>
      </w:r>
      <w:r w:rsidR="00421DEB">
        <w:t>6</w:t>
      </w:r>
      <w:r w:rsidR="008A5784" w:rsidRPr="008A5784">
        <w:t>. godine direktor dužnika nije odazvao, valjalo je odrediti novi termin ročišta i ponovno pozvati osobe iz točke I izreke, pri čemu se direktoru dužnika nalaže da dostavi traženu dokumentaciju.</w:t>
      </w:r>
    </w:p>
    <w:p w:rsidRDefault="00A02D19" w:rsidP="00804BB0" w:rsidR="00A02D19">
      <w:pPr>
        <w:spacing w:lineRule="auto" w:line="240" w:after="0"/>
        <w:jc w:val="both"/>
      </w:pPr>
    </w:p>
    <w:p w:rsidRDefault="00A02D19" w:rsidP="00804BB0" w:rsidR="00A02D1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A5784">
        <w:t>10</w:t>
      </w:r>
      <w:r w:rsidR="00066C4E">
        <w:t xml:space="preserve">. </w:t>
      </w:r>
      <w:r w:rsidR="008A5784">
        <w:t>veljače</w:t>
      </w:r>
      <w:r w:rsidR="00CC2EF9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421DEB" w:rsidR="00421DE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421DEB" w:rsidP="00421DEB" w:rsidR="00421DEB">
      <w:pPr>
        <w:spacing w:lineRule="auto" w:line="240" w:after="0"/>
        <w:jc w:val="both"/>
      </w:pPr>
    </w:p>
    <w:p w:rsidRDefault="008A5784" w:rsidP="008A5784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A5784" w:rsidP="00804BB0" w:rsidR="008A5784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 w:rsidRPr="002F4DC4">
        <w:t>M-DEKOR j.d.o.o., Belica, Gardinovec, Gardinovec 1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CC2EF9">
        <w:t>Mirjana Oreški, Zagreb, Prve Poljanice 4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DEB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7C532B">
      <w:t>2</w:t>
    </w:r>
    <w:r w:rsidR="002F4DC4">
      <w:t>58</w:t>
    </w:r>
    <w:r>
      <w:t>/</w:t>
    </w:r>
    <w:r w:rsidR="00B23A1B">
      <w:t>2015</w:t>
    </w:r>
    <w:r>
      <w:t>-</w:t>
    </w:r>
    <w:r w:rsidR="008A5784"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C532A"/>
    <w:rsid w:val="003C596F"/>
    <w:rsid w:val="00400A22"/>
    <w:rsid w:val="00421DEB"/>
    <w:rsid w:val="00422C42"/>
    <w:rsid w:val="00440457"/>
    <w:rsid w:val="00505DB1"/>
    <w:rsid w:val="005325BE"/>
    <w:rsid w:val="00547BA8"/>
    <w:rsid w:val="0055467A"/>
    <w:rsid w:val="00583C9D"/>
    <w:rsid w:val="005C102C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A5784"/>
    <w:rsid w:val="008E5BE7"/>
    <w:rsid w:val="008F4174"/>
    <w:rsid w:val="0092027E"/>
    <w:rsid w:val="00943AB3"/>
    <w:rsid w:val="00960A0B"/>
    <w:rsid w:val="0096218E"/>
    <w:rsid w:val="00980C3B"/>
    <w:rsid w:val="00A02D19"/>
    <w:rsid w:val="00A710AC"/>
    <w:rsid w:val="00AC1C85"/>
    <w:rsid w:val="00AC1CAE"/>
    <w:rsid w:val="00AC256F"/>
    <w:rsid w:val="00B23A1B"/>
    <w:rsid w:val="00B64216"/>
    <w:rsid w:val="00BB07B4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M-dekor jednostavno društvo s ograničenom odgovornošću za cvjećarstvo i trgovinu</izvorni_sadrzaj>
    <derivirana_varijabla naziv="DomainObject.Predmet.ProtustrankaFormated_1">  M-dekor jednostavno društvo s ograničenom odgovornošću za cvjećarstvo i trgovinu</derivirana_varijabla>
  </DomainObject.Predmet.ProtustrankaFormated>
  <DomainObject.Predmet.ProtustrankaFormatedOIB>
    <izvorni_sadrzaj>  M-dekor jednostavno društvo s ograničenom odgovornošću za cvjećarstvo i trgovinu, OIB 73862657223</izvorni_sadrzaj>
    <derivirana_varijabla naziv="DomainObject.Predmet.ProtustrankaFormatedOIB_1">  M-dekor jednostavno društvo s ograničenom odgovornošću za cvjećarstvo i trgovinu, OIB 73862657223</derivirana_varijabla>
  </DomainObject.Predmet.ProtustrankaFormatedOIB>
  <DomainObject.Predmet.ProtustrankaFormatedWithAdress>
    <izvorni_sadrzaj> M-dekor jednostavno društvo s ograničenom odgovornošću za cvjećarstvo i trgovinu, Gardinovec 1, 40000 Gardinovec</izvorni_sadrzaj>
    <derivirana_varijabla naziv="DomainObject.Predmet.ProtustrankaFormatedWithAdress_1"> M-dekor jednostavno društvo s ograničenom odgovornošću za cvjećarstvo i trgovinu, Gardinovec 1, 40000 Gardinovec</derivirana_varijabla>
  </DomainObject.Predmet.ProtustrankaFormatedWithAdress>
  <DomainObject.Predmet.ProtustrankaFormatedWithAdressOIB>
    <izvorni_sadrzaj> M-dekor jednostavno društvo s ograničenom odgovornošću za cvjećarstvo i trgovinu, OIB 73862657223, Gardinovec 1, 40000 Gardinovec</izvorni_sadrzaj>
    <derivirana_varijabla naziv="DomainObject.Predmet.ProtustrankaFormatedWithAdressOIB_1"> M-dekor jednostavno društvo s ograničenom odgovornošću za cvjećarstvo i trgovinu, OIB 73862657223, Gardinovec 1, 40000 Gardinovec</derivirana_varijabla>
  </DomainObject.Predmet.ProtustrankaFormatedWithAdressOIB>
  <DomainObject.Predmet.ProtustrankaWithAdress>
    <izvorni_sadrzaj>M-dekor jednostavno društvo s ograničenom odgovornošću za cvjećarstvo i trgovinu Gardinovec 1, 40000 Gardinovec</izvorni_sadrzaj>
    <derivirana_varijabla naziv="DomainObject.Predmet.ProtustrankaWithAdress_1">M-dekor jednostavno društvo s ograničenom odgovornošću za cvjećarstvo i trgovinu Gardinovec 1, 40000 Gardinovec</derivirana_varijabla>
  </DomainObject.Predmet.ProtustrankaWithAdress>
  <DomainObject.Predmet.ProtustrankaWithAdressOIB>
    <izvorni_sadrzaj>M-dekor jednostavno društvo s ograničenom odgovornošću za cvjećarstvo i trgovinu, OIB 73862657223, Gardinovec 1, 40000 Gardinovec</izvorni_sadrzaj>
    <derivirana_varijabla naziv="DomainObject.Predmet.ProtustrankaWithAdressOIB_1">M-dekor jednostavno društvo s ograničenom odgovornošću za cvjećarstvo i trgovinu, OIB 73862657223, Gardinovec 1, 40000 Gardinovec</derivirana_varijabla>
  </DomainObject.Predmet.ProtustrankaWithAdressOIB>
  <DomainObject.Predmet.ProtustrankaNazivFormated>
    <izvorni_sadrzaj>M-dekor jednostavno društvo s ograničenom odgovornošću za cvjećarstvo i trgovinu</izvorni_sadrzaj>
    <derivirana_varijabla naziv="DomainObject.Predmet.ProtustrankaNazivFormated_1">M-dekor jednostavno društvo s ograničenom odgovornošću za cvjećarstvo i trgovinu</derivirana_varijabla>
  </DomainObject.Predmet.ProtustrankaNazivFormated>
  <DomainObject.Predmet.ProtustrankaNazivFormatedOIB>
    <izvorni_sadrzaj>M-dekor jednostavno društvo s ograničenom odgovornošću za cvjećarstvo i trgovinu, OIB 73862657223</izvorni_sadrzaj>
    <derivirana_varijabla naziv="DomainObject.Predmet.ProtustrankaNazivFormatedOIB_1">M-dekor jednostavno društvo s ograničenom odgovornošću za cvjećarstvo i trgovinu, OIB 73862657223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35774.20</izvorni_sadrzaj>
    <derivirana_varijabla naziv="DomainObject.Predmet.TrenutnaVrijednost_1">35774.20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M-dekor jednostavno društvo s ograničenom odgovornošću za cvjećarstvo i trgovinu</item>
    </izvorni_sadrzaj>
    <derivirana_varijabla naziv="DomainObject.Predmet.ProtuStrankaListFormated_1">
      <item>M-dekor jednostavno društvo s ograničenom odgovornošću za cvjećarstvo i trgovinu</item>
    </derivirana_varijabla>
  </DomainObject.Predmet.ProtuStrankaListFormated>
  <DomainObject.Predmet.ProtuStrankaListFormatedOIB>
    <izvorni_sadrzaj>
      <item>M-dekor jednostavno društvo s ograničenom odgovornošću za cvjećarstvo i trgovinu, OIB 73862657223</item>
    </izvorni_sadrzaj>
    <derivirana_varijabla naziv="DomainObject.Predmet.ProtuStrankaListFormatedOIB_1">
      <item>M-dekor jednostavno društvo s ograničenom odgovornošću za cvjećarstvo i trgovinu, OIB 73862657223</item>
    </derivirana_varijabla>
  </DomainObject.Predmet.ProtuStrankaListFormatedOIB>
  <DomainObject.Predmet.ProtuStrankaListFormatedWithAdress>
    <izvorni_sadrzaj>
      <item>M-dekor jednostavno društvo s ograničenom odgovornošću za cvjećarstvo i trgovinu, Gardinovec 1, 40000 Gardinovec</item>
    </izvorni_sadrzaj>
    <derivirana_varijabla naziv="DomainObject.Predmet.ProtuStrankaListFormatedWithAdress_1">
      <item>M-dekor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M-dekor jednostavno društvo s ograničenom odgovornošću za cvjećarstvo i trgovinu, OIB 73862657223, Gardinovec 1, 40000 Gardinovec</item>
    </izvorni_sadrzaj>
    <derivirana_varijabla naziv="DomainObject.Predmet.ProtuStrankaListFormatedWithAdressOIB_1">
      <item>M-dekor jednostavno društvo s ograničenom odgovornošću za cvjećarstvo i trgovinu, OIB 73862657223, Gardinovec 1, 40000 Gardinovec</item>
    </derivirana_varijabla>
  </DomainObject.Predmet.ProtuStrankaListFormatedWithAdressOIB>
  <DomainObject.Predmet.ProtuStrankaListNazivFormated>
    <izvorni_sadrzaj>
      <item>M-dekor jednostavno društvo s ograničenom odgovornošću za cvjećarstvo i trgovinu</item>
    </izvorni_sadrzaj>
    <derivirana_varijabla naziv="DomainObject.Predmet.ProtuStrankaListNazivFormated_1">
      <item>M-dekor jednostavno društvo s ograničenom odgovornošću za cvjećarstvo i trgovinu</item>
    </derivirana_varijabla>
  </DomainObject.Predmet.ProtuStrankaListNazivFormated>
  <DomainObject.Predmet.ProtuStrankaListNazivFormatedOIB>
    <izvorni_sadrzaj>
      <item>M-dekor jednostavno društvo s ograničenom odgovornošću za cvjećarstvo i trgovinu, OIB 73862657223</item>
    </izvorni_sadrzaj>
    <derivirana_varijabla naziv="DomainObject.Predmet.ProtuStrankaListNazivFormatedOIB_1">
      <item>M-dekor jednostavno društvo s ograničenom odgovornošću za cvjećarstvo i trgovinu, OIB 73862657223</item>
    </derivirana_varijabla>
  </DomainObject.Predmet.ProtuStrankaListNazivFormatedOIB>
  <DomainObject.Predmet.OstaliListFormated>
    <izvorni_sadrzaj>
      <item>Sudski registar</item>
      <item>Mirjana Oreški</item>
      <item>Županijsko državno odvjetništvo</item>
    </izvorni_sadrzaj>
    <derivirana_varijabla naziv="DomainObject.Predmet.OstaliListFormated_1">
      <item>Sudski registar</item>
      <item>Mirjana Oreški</item>
      <item>Županijsko državno odvjetništvo</item>
    </derivirana_varijabla>
  </DomainObject.Predmet.OstaliListFormated>
  <DomainObject.Predmet.OstaliListFormatedOIB>
    <izvorni_sadrzaj>
      <item>Sudski registar</item>
      <item>Mirjana Oreški, OIB 88118462662</item>
      <item>Županijsko državno odvjetništvo</item>
    </izvorni_sadrzaj>
    <derivirana_varijabla naziv="DomainObject.Predmet.OstaliListFormatedOIB_1">
      <item>Sudski registar</item>
      <item>Mirjana Oreški, OIB 88118462662</item>
      <item>Županijsko državno odvjetništvo</item>
    </derivirana_varijabla>
  </DomainObject.Predmet.OstaliListFormatedOIB>
  <DomainObject.Predmet.OstaliListFormatedWithAdress>
    <izvorni_sadrzaj>
      <item>Sudski registar</item>
      <item>Mirjana Oreški, Prve Poljanice 4, 10000 Zagreb</item>
      <item>Županijsko državno odvjetništvo</item>
    </izvorni_sadrzaj>
    <derivirana_varijabla naziv="DomainObject.Predmet.OstaliListFormatedWithAdress_1">
      <item>Sudski registar</item>
      <item>Mirjana Oreški, Prve Poljanice 4,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Mirjana Oreški, OIB 88118462662, Prve Poljanice 4, 10000 Zagreb</item>
      <item>Županijsko državno odvjetništvo</item>
    </izvorni_sadrzaj>
    <derivirana_varijabla naziv="DomainObject.Predmet.OstaliListFormatedWithAdressOIB_1">
      <item>Sudski registar</item>
      <item>Mirjana Oreški, OIB 88118462662, Prve Poljanice 4,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Mirjana Oreški</item>
      <item>Županijsko državno odvjetništvo</item>
    </izvorni_sadrzaj>
    <derivirana_varijabla naziv="DomainObject.Predmet.OstaliListNazivFormated_1">
      <item>Sudski registar</item>
      <item>Mirjana Oreški</item>
      <item>Županijsko državno odvjetništvo</item>
    </derivirana_varijabla>
  </DomainObject.Predmet.OstaliListNazivFormated>
  <DomainObject.Predmet.OstaliListNazivFormatedOIB>
    <izvorni_sadrzaj>
      <item>Sudski registar</item>
      <item>Mirjana Oreški, OIB 88118462662</item>
      <item>Županijsko državno odvjetništvo</item>
    </izvorni_sadrzaj>
    <derivirana_varijabla naziv="DomainObject.Predmet.OstaliListNazivFormatedOIB_1">
      <item>Sudski registar</item>
      <item>Mirjana Oreški, OIB 88118462662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M-dekor jednostavno društvo s ograničenom odgovornošću za cvjećarstvo i trgovinu</izvorni_sadrzaj>
    <derivirana_varijabla naziv="DomainObject.Predmet.ProtustrankaIDrugi_1">M-dekor jednostavno društvo s ograničenom odgovornošću za cvjećarstvo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M-dekor jednostavno društvo s ograničenom odgovornošću za cvjećarstvo i trgovinu, OIB 73862657223, Gardinovec 1, 40000 Gardinovec</izvorni_sadrzaj>
    <derivirana_varijabla naziv="DomainObject.Predmet.ProtustrankaIDrugiAdressOIB_1">M-dekor jednostavno društvo s ograničenom odgovornošću za cvjećarstvo i trgovinu, OIB 73862657223,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M-dekor jednostavno društvo s ograničenom odgovornošću za cvjećarstvo i trgovinu</item>
      <item>Sudski registar</item>
      <item>Mirjana Oreški</item>
      <item>Županijsko državno odvjetništvo</item>
    </izvorni_sadrzaj>
    <derivirana_varijabla naziv="DomainObject.Predmet.SudioniciListNaziv_1">
      <item>Financijska agencija, Regionalni centar Zagreb, Podružnica Varaždin</item>
      <item>M-dekor jednostavno društvo s ograničenom odgovornošću za cvjećarstvo i trgovinu</item>
      <item>Sudski registar</item>
      <item>Mirjana Oreški</item>
      <item>Županijsko državno odvjetništvo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4,10000 Zagreb</item>
      <item>Županijsko državno odvjetništvo</item>
    </izvorni_sadrzaj>
    <derivirana_varijabla naziv="DomainObject.Predmet.SudioniciListAdressOIB_1"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73862657223</item>
      <item>, OIB null</item>
      <item>, OIB 88118462662</item>
      <item>, OIB null</item>
    </izvorni_sadrzaj>
    <derivirana_varijabla naziv="DomainObject.Predmet.SudioniciListNazivOIB_1">
      <item>, OIB null</item>
      <item>, OIB 73862657223</item>
      <item>, OIB null</item>
      <item>, OIB 88118462662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1841</properties:Characters>
  <properties:Lines>74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2016-02-10T08:58:00Z</dcterms:created>
  <dc:creator>Maja Valušnig</dc:creator>
  <cp:lastModifiedBy>Nevenka Vuković</cp:lastModifiedBy>
  <cp:lastPrinted>2016-02-10T09:06:00Z</cp:lastPrinted>
  <dcterms:modified xmlns:xsi="http://www.w3.org/2001/XMLSchema-instance" xsi:type="dcterms:W3CDTF">2016-02-10T09:06:00Z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