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d4cc" w14:paraId="363d4cc" w:rsidRDefault="005565CC" w:rsidP="006A7B4F" w:rsidR="005565CC" w:rsidRPr="00B35641">
      <w:pPr>
        <w15:collapsed w:val="false"/>
      </w:pPr>
      <w:bookmarkStart w:name="_GoBack" w:id="0"/>
      <w:bookmarkEnd w:id="0"/>
      <w:r w:rsidRPr="00B3564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5CC" w:rsidP="006A7B4F" w:rsidR="005565CC" w:rsidRPr="00B35641"/>
    <w:p w:rsidRDefault="006A7B4F" w:rsidP="006A7B4F" w:rsidR="006A7B4F" w:rsidRPr="00B35641">
      <w:r w:rsidRPr="00B35641">
        <w:t>REPUBLIKA HRVATSKA</w:t>
      </w:r>
    </w:p>
    <w:p w:rsidRDefault="006A7B4F" w:rsidP="006A7B4F" w:rsidR="006A7B4F" w:rsidRPr="00B35641">
      <w:r w:rsidRPr="00B35641">
        <w:t>TRGOVAČKI SUD U ZAGREBU</w:t>
      </w:r>
    </w:p>
    <w:p w:rsidRDefault="006A7B4F" w:rsidP="006A7B4F" w:rsidR="005565CC" w:rsidRPr="00B35641">
      <w:pPr>
        <w:jc w:val="both"/>
      </w:pPr>
      <w:r w:rsidRPr="00B35641">
        <w:t xml:space="preserve">Zagreb, </w:t>
      </w:r>
      <w:proofErr w:type="spellStart"/>
      <w:r w:rsidRPr="00B35641">
        <w:t>Amruševa</w:t>
      </w:r>
      <w:proofErr w:type="spellEnd"/>
      <w:r w:rsidRPr="00B35641">
        <w:t xml:space="preserve"> 2/II</w:t>
      </w:r>
    </w:p>
    <w:p w:rsidRDefault="00953B88" w:rsidP="005565CC" w:rsidR="006A7B4F" w:rsidRPr="00B35641">
      <w:pPr>
        <w:jc w:val="right"/>
      </w:pPr>
      <w:proofErr w:type="spellStart"/>
      <w:r w:rsidRPr="00B35641">
        <w:t>4</w:t>
      </w:r>
      <w:r w:rsidR="005565CC" w:rsidRPr="00B35641">
        <w:t>2</w:t>
      </w:r>
      <w:proofErr w:type="spellEnd"/>
      <w:r w:rsidR="005565CC" w:rsidRPr="00B35641">
        <w:t>.</w:t>
      </w:r>
      <w:r w:rsidR="006A7B4F" w:rsidRPr="00B35641">
        <w:t xml:space="preserve"> St-</w:t>
      </w:r>
      <w:proofErr w:type="spellStart"/>
      <w:r w:rsidR="001B707B" w:rsidRPr="00B35641">
        <w:t>2943</w:t>
      </w:r>
      <w:proofErr w:type="spellEnd"/>
      <w:r w:rsidR="006A7B4F" w:rsidRPr="00B35641">
        <w:t>/</w:t>
      </w:r>
      <w:proofErr w:type="spellStart"/>
      <w:r w:rsidR="005565CC" w:rsidRPr="00B35641">
        <w:t>20</w:t>
      </w:r>
      <w:r w:rsidR="006A7B4F" w:rsidRPr="00B35641">
        <w:t>1</w:t>
      </w:r>
      <w:r w:rsidRPr="00B35641">
        <w:t>8</w:t>
      </w:r>
      <w:proofErr w:type="spellEnd"/>
      <w:r w:rsidR="00424FED" w:rsidRPr="00B35641">
        <w:t>-</w:t>
      </w:r>
      <w:proofErr w:type="spellStart"/>
      <w:r w:rsidR="00424FED" w:rsidRPr="00B35641">
        <w:t>10</w:t>
      </w:r>
      <w:proofErr w:type="spellEnd"/>
    </w:p>
    <w:p w:rsidRDefault="005565CC" w:rsidP="005565CC" w:rsidR="005565CC" w:rsidRPr="00B35641">
      <w:pPr>
        <w:jc w:val="right"/>
      </w:pPr>
    </w:p>
    <w:p w:rsidRDefault="005565CC" w:rsidP="00985E97" w:rsidR="005565CC" w:rsidRPr="00B35641">
      <w:pPr>
        <w:jc w:val="center"/>
      </w:pPr>
      <w:r w:rsidRPr="00B35641">
        <w:t>R E P U B L I K A   H R V A T S K A</w:t>
      </w:r>
    </w:p>
    <w:p w:rsidRDefault="005565CC" w:rsidP="00985E97" w:rsidR="005565CC" w:rsidRPr="00B35641">
      <w:pPr>
        <w:jc w:val="center"/>
      </w:pPr>
    </w:p>
    <w:p w:rsidRDefault="005565CC" w:rsidP="00985E97" w:rsidR="005565CC" w:rsidRPr="00B35641">
      <w:pPr>
        <w:jc w:val="center"/>
      </w:pPr>
      <w:r w:rsidRPr="00B35641">
        <w:t>R J E Š E N J E</w:t>
      </w:r>
    </w:p>
    <w:p w:rsidRDefault="006A7B4F" w:rsidP="006A7B4F" w:rsidR="006A7B4F" w:rsidRPr="00B35641">
      <w:pPr>
        <w:jc w:val="both"/>
      </w:pPr>
    </w:p>
    <w:p w:rsidRDefault="005565CC" w:rsidP="006A7B4F" w:rsidR="006A7B4F" w:rsidRPr="00B35641">
      <w:pPr>
        <w:ind w:firstLine="709"/>
        <w:jc w:val="both"/>
      </w:pPr>
      <w:r w:rsidRPr="00B35641">
        <w:t xml:space="preserve">TRGOVAČKI SUD U ZAGREBU, po sucu toga suda Hrvoju Lukšiću, u stečajnom predmetu povodom zahtjeva </w:t>
      </w:r>
      <w:r w:rsidR="006A7B4F" w:rsidRPr="00B35641">
        <w:t>FINANCIJSKE AGENCIJE</w:t>
      </w:r>
      <w:r w:rsidR="00853DFD" w:rsidRPr="00B35641">
        <w:t>,</w:t>
      </w:r>
      <w:r w:rsidR="006A7B4F" w:rsidRPr="00B35641">
        <w:t xml:space="preserve"> </w:t>
      </w:r>
      <w:r w:rsidRPr="00B35641">
        <w:t xml:space="preserve">Regionalni centar Zagreb, Trg svibanjskih žrtava </w:t>
      </w:r>
      <w:proofErr w:type="spellStart"/>
      <w:r w:rsidRPr="00B35641">
        <w:t>1995</w:t>
      </w:r>
      <w:proofErr w:type="spellEnd"/>
      <w:r w:rsidRPr="00B35641">
        <w:t xml:space="preserve">. br. 1, </w:t>
      </w:r>
      <w:proofErr w:type="spellStart"/>
      <w:r w:rsidRPr="00B35641">
        <w:t>OIB</w:t>
      </w:r>
      <w:proofErr w:type="spellEnd"/>
      <w:r w:rsidRPr="00B35641">
        <w:t xml:space="preserve">: </w:t>
      </w:r>
      <w:proofErr w:type="spellStart"/>
      <w:r w:rsidRPr="00B35641">
        <w:t>85821130368</w:t>
      </w:r>
      <w:proofErr w:type="spellEnd"/>
      <w:r w:rsidRPr="00B35641">
        <w:t xml:space="preserve">, za provedbu skraćenog stečajnog postupka nad dužnikom </w:t>
      </w:r>
      <w:proofErr w:type="spellStart"/>
      <w:r w:rsidR="001B707B" w:rsidRPr="00B35641">
        <w:t>KARMEX</w:t>
      </w:r>
      <w:proofErr w:type="spellEnd"/>
      <w:r w:rsidR="001B707B" w:rsidRPr="00B35641">
        <w:t xml:space="preserve">-DOM j.d.o.o. za usluge, Velika Gorica, </w:t>
      </w:r>
      <w:proofErr w:type="spellStart"/>
      <w:r w:rsidR="001B707B" w:rsidRPr="00B35641">
        <w:t>Kurilovečka</w:t>
      </w:r>
      <w:proofErr w:type="spellEnd"/>
      <w:r w:rsidR="001B707B" w:rsidRPr="00B35641">
        <w:t xml:space="preserve"> </w:t>
      </w:r>
      <w:proofErr w:type="spellStart"/>
      <w:r w:rsidR="001B707B" w:rsidRPr="00B35641">
        <w:t>86</w:t>
      </w:r>
      <w:proofErr w:type="spellEnd"/>
      <w:r w:rsidR="001B707B" w:rsidRPr="00B35641">
        <w:t xml:space="preserve">, </w:t>
      </w:r>
      <w:proofErr w:type="spellStart"/>
      <w:r w:rsidR="001B707B" w:rsidRPr="00B35641">
        <w:t>OIB</w:t>
      </w:r>
      <w:proofErr w:type="spellEnd"/>
      <w:r w:rsidR="001B707B" w:rsidRPr="00B35641">
        <w:t xml:space="preserve">: </w:t>
      </w:r>
      <w:proofErr w:type="spellStart"/>
      <w:r w:rsidR="001B707B" w:rsidRPr="00B35641">
        <w:t>84635774468</w:t>
      </w:r>
      <w:proofErr w:type="spellEnd"/>
      <w:r w:rsidR="00472085" w:rsidRPr="00B35641">
        <w:t xml:space="preserve">, dana </w:t>
      </w:r>
      <w:r w:rsidRPr="00B35641">
        <w:t>8. s</w:t>
      </w:r>
      <w:r w:rsidR="001B707B" w:rsidRPr="00B35641">
        <w:t>vibnja</w:t>
      </w:r>
      <w:r w:rsidRPr="00B35641">
        <w:t xml:space="preserve"> </w:t>
      </w:r>
      <w:proofErr w:type="spellStart"/>
      <w:r w:rsidRPr="00B35641">
        <w:t>2019.g</w:t>
      </w:r>
      <w:proofErr w:type="spellEnd"/>
      <w:r w:rsidRPr="00B35641">
        <w:t>.,</w:t>
      </w:r>
    </w:p>
    <w:p w:rsidRDefault="00472085" w:rsidP="006A7B4F" w:rsidR="00472085" w:rsidRPr="00B35641">
      <w:pPr>
        <w:jc w:val="both"/>
      </w:pPr>
    </w:p>
    <w:p w:rsidRDefault="005565CC" w:rsidP="006A7B4F" w:rsidR="006A7B4F" w:rsidRPr="00B35641">
      <w:pPr>
        <w:jc w:val="center"/>
      </w:pPr>
      <w:r w:rsidRPr="00B35641">
        <w:t xml:space="preserve">r i j e š i o   </w:t>
      </w:r>
      <w:r w:rsidR="006A7B4F" w:rsidRPr="00B35641">
        <w:t>j e</w:t>
      </w:r>
      <w:r w:rsidRPr="00B35641">
        <w:t>:</w:t>
      </w:r>
    </w:p>
    <w:p w:rsidRDefault="006A7B4F" w:rsidP="006A7B4F" w:rsidR="006A7B4F" w:rsidRPr="00B35641">
      <w:pPr>
        <w:jc w:val="both"/>
      </w:pPr>
    </w:p>
    <w:p w:rsidRDefault="006A7B4F" w:rsidP="005565CC" w:rsidR="00472085" w:rsidRPr="00B35641">
      <w:pPr>
        <w:ind w:firstLine="709"/>
        <w:jc w:val="both"/>
      </w:pPr>
      <w:r w:rsidRPr="00B35641">
        <w:t xml:space="preserve">Obustavlja se skraćeni stečajni postupak nad dužnikom </w:t>
      </w:r>
      <w:proofErr w:type="spellStart"/>
      <w:r w:rsidR="001B707B" w:rsidRPr="00B35641">
        <w:t>KARMEX</w:t>
      </w:r>
      <w:proofErr w:type="spellEnd"/>
      <w:r w:rsidR="001B707B" w:rsidRPr="00B35641">
        <w:t xml:space="preserve">-DOM j.d.o.o. za usluge, Velika Gorica, </w:t>
      </w:r>
      <w:proofErr w:type="spellStart"/>
      <w:r w:rsidR="001B707B" w:rsidRPr="00B35641">
        <w:t>Kurilovečka</w:t>
      </w:r>
      <w:proofErr w:type="spellEnd"/>
      <w:r w:rsidR="001B707B" w:rsidRPr="00B35641">
        <w:t xml:space="preserve"> </w:t>
      </w:r>
      <w:proofErr w:type="spellStart"/>
      <w:r w:rsidR="001B707B" w:rsidRPr="00B35641">
        <w:t>86</w:t>
      </w:r>
      <w:proofErr w:type="spellEnd"/>
      <w:r w:rsidR="001B707B" w:rsidRPr="00B35641">
        <w:t xml:space="preserve">, </w:t>
      </w:r>
      <w:proofErr w:type="spellStart"/>
      <w:r w:rsidR="001B707B" w:rsidRPr="00B35641">
        <w:t>OIB</w:t>
      </w:r>
      <w:proofErr w:type="spellEnd"/>
      <w:r w:rsidR="001B707B" w:rsidRPr="00B35641">
        <w:t xml:space="preserve">: </w:t>
      </w:r>
      <w:proofErr w:type="spellStart"/>
      <w:r w:rsidR="001B707B" w:rsidRPr="00B35641">
        <w:t>84635774468</w:t>
      </w:r>
      <w:proofErr w:type="spellEnd"/>
      <w:r w:rsidR="005565CC" w:rsidRPr="00B35641">
        <w:t>.</w:t>
      </w:r>
    </w:p>
    <w:p w:rsidRDefault="00472085" w:rsidP="006A7B4F" w:rsidR="00472085" w:rsidRPr="00B35641">
      <w:pPr>
        <w:jc w:val="both"/>
      </w:pPr>
    </w:p>
    <w:p w:rsidRDefault="006A7B4F" w:rsidP="006A7B4F" w:rsidR="006A7B4F" w:rsidRPr="00B35641">
      <w:pPr>
        <w:jc w:val="center"/>
      </w:pPr>
      <w:r w:rsidRPr="00B35641">
        <w:t>Obrazloženje</w:t>
      </w:r>
    </w:p>
    <w:p w:rsidRDefault="006A7B4F" w:rsidP="006A7B4F" w:rsidR="006A7B4F" w:rsidRPr="00B35641">
      <w:pPr>
        <w:jc w:val="both"/>
      </w:pPr>
    </w:p>
    <w:p w:rsidRDefault="006A7B4F" w:rsidP="005565CC" w:rsidR="00472085" w:rsidRPr="00B35641">
      <w:pPr>
        <w:ind w:firstLine="709"/>
        <w:jc w:val="both"/>
      </w:pPr>
      <w:r w:rsidRPr="00B35641">
        <w:t xml:space="preserve">Financijska agencija podnijela je, na temelju odredbe čl. </w:t>
      </w:r>
      <w:proofErr w:type="spellStart"/>
      <w:r w:rsidRPr="00B35641">
        <w:t>444</w:t>
      </w:r>
      <w:proofErr w:type="spellEnd"/>
      <w:r w:rsidRPr="00B35641">
        <w:t xml:space="preserve">. st. 1. Stečajnog zakona </w:t>
      </w:r>
      <w:r w:rsidR="005565CC" w:rsidRPr="00B35641">
        <w:t xml:space="preserve">(„Narodne novine“, broj </w:t>
      </w:r>
      <w:proofErr w:type="spellStart"/>
      <w:r w:rsidR="005565CC" w:rsidRPr="00B35641">
        <w:t>71</w:t>
      </w:r>
      <w:proofErr w:type="spellEnd"/>
      <w:r w:rsidR="005565CC" w:rsidRPr="00B35641">
        <w:t>/</w:t>
      </w:r>
      <w:proofErr w:type="spellStart"/>
      <w:r w:rsidR="005565CC" w:rsidRPr="00B35641">
        <w:t>15</w:t>
      </w:r>
      <w:proofErr w:type="spellEnd"/>
      <w:r w:rsidR="005565CC" w:rsidRPr="00B35641">
        <w:t xml:space="preserve"> -</w:t>
      </w:r>
      <w:r w:rsidRPr="00B35641">
        <w:t xml:space="preserve"> dalje: </w:t>
      </w:r>
      <w:proofErr w:type="spellStart"/>
      <w:r w:rsidRPr="00B35641">
        <w:t>SZ</w:t>
      </w:r>
      <w:proofErr w:type="spellEnd"/>
      <w:r w:rsidRPr="00B35641">
        <w:t>), zahtjev za provedbu skraćenog stečajnog postupka nad dužnikom</w:t>
      </w:r>
      <w:r w:rsidR="00472085" w:rsidRPr="00B35641">
        <w:t xml:space="preserve"> </w:t>
      </w:r>
      <w:proofErr w:type="spellStart"/>
      <w:r w:rsidR="001B707B" w:rsidRPr="00B35641">
        <w:t>KARMEX</w:t>
      </w:r>
      <w:proofErr w:type="spellEnd"/>
      <w:r w:rsidR="001B707B" w:rsidRPr="00B35641">
        <w:t xml:space="preserve">-DOM j.d.o.o. za usluge, Velika Gorica, </w:t>
      </w:r>
      <w:proofErr w:type="spellStart"/>
      <w:r w:rsidR="001B707B" w:rsidRPr="00B35641">
        <w:t>Kurilovečka</w:t>
      </w:r>
      <w:proofErr w:type="spellEnd"/>
      <w:r w:rsidR="001B707B" w:rsidRPr="00B35641">
        <w:t xml:space="preserve"> </w:t>
      </w:r>
      <w:proofErr w:type="spellStart"/>
      <w:r w:rsidR="001B707B" w:rsidRPr="00B35641">
        <w:t>86</w:t>
      </w:r>
      <w:proofErr w:type="spellEnd"/>
      <w:r w:rsidR="001B707B" w:rsidRPr="00B35641">
        <w:t xml:space="preserve">, </w:t>
      </w:r>
      <w:proofErr w:type="spellStart"/>
      <w:r w:rsidR="001B707B" w:rsidRPr="00B35641">
        <w:t>OIB</w:t>
      </w:r>
      <w:proofErr w:type="spellEnd"/>
      <w:r w:rsidR="001B707B" w:rsidRPr="00B35641">
        <w:t xml:space="preserve">: </w:t>
      </w:r>
      <w:proofErr w:type="spellStart"/>
      <w:r w:rsidR="001B707B" w:rsidRPr="00B35641">
        <w:t>84635774468</w:t>
      </w:r>
      <w:proofErr w:type="spellEnd"/>
      <w:r w:rsidR="00472085" w:rsidRPr="00B35641">
        <w:t>.</w:t>
      </w:r>
    </w:p>
    <w:p w:rsidRDefault="00472085" w:rsidP="006A7B4F" w:rsidR="00472085" w:rsidRPr="00B35641">
      <w:pPr>
        <w:jc w:val="both"/>
      </w:pPr>
    </w:p>
    <w:p w:rsidRDefault="006A7B4F" w:rsidP="005565CC" w:rsidR="006A7B4F" w:rsidRPr="00B35641">
      <w:pPr>
        <w:ind w:firstLine="709"/>
        <w:jc w:val="both"/>
      </w:pPr>
      <w:r w:rsidRPr="00B35641">
        <w:t xml:space="preserve">Prema potvrdi Fine od </w:t>
      </w:r>
      <w:proofErr w:type="spellStart"/>
      <w:r w:rsidR="001B707B" w:rsidRPr="00B35641">
        <w:t>26</w:t>
      </w:r>
      <w:proofErr w:type="spellEnd"/>
      <w:r w:rsidR="001B707B" w:rsidRPr="00B35641">
        <w:t>.</w:t>
      </w:r>
      <w:r w:rsidR="008A1501" w:rsidRPr="00B35641">
        <w:t xml:space="preserve"> travnja </w:t>
      </w:r>
      <w:proofErr w:type="spellStart"/>
      <w:r w:rsidR="001B707B" w:rsidRPr="00B35641">
        <w:t>2019</w:t>
      </w:r>
      <w:r w:rsidR="005565CC" w:rsidRPr="00B35641">
        <w:t>.</w:t>
      </w:r>
      <w:r w:rsidRPr="00B35641">
        <w:t>g</w:t>
      </w:r>
      <w:proofErr w:type="spellEnd"/>
      <w:r w:rsidR="00472085" w:rsidRPr="00B35641">
        <w:t xml:space="preserve">. </w:t>
      </w:r>
      <w:r w:rsidRPr="00B35641">
        <w:t xml:space="preserve">predloženi dužnik nije u blokadi (list </w:t>
      </w:r>
      <w:proofErr w:type="spellStart"/>
      <w:r w:rsidR="001B707B" w:rsidRPr="00B35641">
        <w:t>19</w:t>
      </w:r>
      <w:proofErr w:type="spellEnd"/>
      <w:r w:rsidRPr="00B35641">
        <w:t xml:space="preserve"> spisa). Temeljem čl</w:t>
      </w:r>
      <w:r w:rsidR="00EC4505" w:rsidRPr="00B35641">
        <w:t>.</w:t>
      </w:r>
      <w:r w:rsidRPr="00B35641">
        <w:t xml:space="preserve"> </w:t>
      </w:r>
      <w:proofErr w:type="spellStart"/>
      <w:r w:rsidRPr="00B35641">
        <w:t>433</w:t>
      </w:r>
      <w:proofErr w:type="spellEnd"/>
      <w:r w:rsidR="005565CC" w:rsidRPr="00B35641">
        <w:t>.</w:t>
      </w:r>
      <w:r w:rsidRPr="00B35641">
        <w:t xml:space="preserve"> Stečajnog zakona </w:t>
      </w:r>
      <w:r w:rsidR="005565CC" w:rsidRPr="00B35641">
        <w:t xml:space="preserve">(„Narodne novine“, broj </w:t>
      </w:r>
      <w:proofErr w:type="spellStart"/>
      <w:r w:rsidR="005565CC" w:rsidRPr="00B35641">
        <w:t>71</w:t>
      </w:r>
      <w:proofErr w:type="spellEnd"/>
      <w:r w:rsidR="005565CC" w:rsidRPr="00B35641">
        <w:t>/</w:t>
      </w:r>
      <w:proofErr w:type="spellStart"/>
      <w:r w:rsidR="005565CC" w:rsidRPr="00B35641">
        <w:t>15</w:t>
      </w:r>
      <w:proofErr w:type="spellEnd"/>
      <w:r w:rsidR="005565CC" w:rsidRPr="00B35641">
        <w:t>)</w:t>
      </w:r>
      <w:r w:rsidRPr="00B35641">
        <w:t xml:space="preserve"> ispunjeni su uvjeti za obustavu skraćenog stečajnog postupka u ovom predmetu, jer je dužnik postao sposoban za plaćanje.</w:t>
      </w:r>
    </w:p>
    <w:p w:rsidRDefault="006A7B4F" w:rsidP="006A7B4F" w:rsidR="006A7B4F" w:rsidRPr="00B35641">
      <w:pPr>
        <w:jc w:val="both"/>
      </w:pPr>
    </w:p>
    <w:p w:rsidRDefault="005565CC" w:rsidP="006A7B4F" w:rsidR="006A7B4F" w:rsidRPr="00B35641">
      <w:pPr>
        <w:jc w:val="center"/>
      </w:pPr>
      <w:r w:rsidRPr="00B35641">
        <w:t xml:space="preserve">U Zagrebu, 8. </w:t>
      </w:r>
      <w:r w:rsidR="001B707B" w:rsidRPr="00B35641">
        <w:t>svibnja</w:t>
      </w:r>
      <w:r w:rsidRPr="00B35641">
        <w:t xml:space="preserve"> </w:t>
      </w:r>
      <w:proofErr w:type="spellStart"/>
      <w:r w:rsidRPr="00B35641">
        <w:t>2019.g</w:t>
      </w:r>
      <w:proofErr w:type="spellEnd"/>
      <w:r w:rsidRPr="00B35641">
        <w:t>.</w:t>
      </w:r>
    </w:p>
    <w:p w:rsidRDefault="005565CC" w:rsidP="005565CC" w:rsidR="005565CC" w:rsidRPr="00B35641">
      <w:pPr>
        <w:jc w:val="both"/>
      </w:pPr>
    </w:p>
    <w:p w:rsidRDefault="005565CC" w:rsidP="00B33209" w:rsidR="005565CC" w:rsidRPr="00B35641">
      <w:pPr>
        <w:pStyle w:val="Tijeloteksta"/>
        <w:tabs>
          <w:tab w:pos="720" w:val="left"/>
        </w:tabs>
        <w:ind w:right="-422"/>
      </w:pP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  <w:t>SUDAC:</w:t>
      </w:r>
    </w:p>
    <w:p w:rsidRDefault="005565CC" w:rsidP="00B33209" w:rsidR="005565CC" w:rsidRPr="00B35641">
      <w:pPr>
        <w:pStyle w:val="Tijeloteksta"/>
        <w:tabs>
          <w:tab w:pos="720" w:val="left"/>
        </w:tabs>
        <w:ind w:right="-422"/>
      </w:pP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</w:r>
      <w:r w:rsidRPr="00B35641">
        <w:tab/>
        <w:t>Hrvoje Lukšić</w:t>
      </w:r>
      <w:r w:rsidR="008C6A1D" w:rsidRPr="00B35641">
        <w:t>, v.r.</w:t>
      </w:r>
    </w:p>
    <w:p w:rsidRDefault="005565CC" w:rsidP="005565CC" w:rsidR="005565CC" w:rsidRPr="00B35641">
      <w:pPr>
        <w:jc w:val="both"/>
      </w:pPr>
    </w:p>
    <w:p w:rsidRDefault="006A7B4F" w:rsidP="006A7B4F" w:rsidR="006A7B4F" w:rsidRPr="00B35641">
      <w:pPr>
        <w:jc w:val="both"/>
      </w:pPr>
    </w:p>
    <w:p w:rsidRDefault="005565CC" w:rsidP="005565CC" w:rsidR="005565CC" w:rsidRPr="00B35641">
      <w:r w:rsidRPr="00B35641">
        <w:t>POUKA O PRAVNOM LIJEKU:</w:t>
      </w:r>
    </w:p>
    <w:p w:rsidRDefault="005565CC" w:rsidP="005565CC" w:rsidR="005565CC" w:rsidRPr="00B35641">
      <w:pPr>
        <w:jc w:val="both"/>
      </w:pPr>
      <w:r w:rsidRPr="00B35641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6A7B4F" w:rsidP="006A7B4F" w:rsidR="006A7B4F" w:rsidRPr="00B35641">
      <w:pPr>
        <w:jc w:val="both"/>
      </w:pPr>
    </w:p>
    <w:p w:rsidRDefault="008C6A1D" w:rsidP="00B33209" w:rsidR="008C6A1D" w:rsidRPr="00B35641">
      <w:pPr>
        <w:jc w:val="right"/>
      </w:pPr>
      <w:r w:rsidRPr="00B35641">
        <w:t>Za točnost otpravka – ovlašteni službenik</w:t>
      </w:r>
    </w:p>
    <w:p w:rsidRDefault="008C6A1D" w:rsidP="000B65C0" w:rsidR="008C6A1D" w:rsidRPr="00B35641">
      <w:pPr>
        <w:jc w:val="right"/>
      </w:pPr>
      <w:r w:rsidRPr="00B35641">
        <w:t>Kristina Bujanić</w:t>
      </w:r>
    </w:p>
    <w:p w:rsidRDefault="005565CC" w:rsidP="000407DC" w:rsidR="005565CC" w:rsidRPr="00B35641"/>
    <w:sectPr w:rsidSect="00853DFD" w:rsidR="005565CC" w:rsidRPr="00B35641">
      <w:headerReference w:type="even" r:id="rId11"/>
      <w:headerReference w:type="default" r:id="rId12"/>
      <w:pgSz w:h="16838" w:w="11906"/>
      <w:pgMar w:gutter="0" w:footer="720" w:header="720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5E5" w:rsidR="00C975E5">
      <w:r>
        <w:separator/>
      </w:r>
    </w:p>
  </w:endnote>
  <w:endnote w:id="0" w:type="continuationSeparator">
    <w:p w:rsidRDefault="00C975E5" w:rsidR="00C97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5E5" w:rsidR="00C975E5">
      <w:r>
        <w:separator/>
      </w:r>
    </w:p>
  </w:footnote>
  <w:footnote w:id="0" w:type="continuationSeparator">
    <w:p w:rsidRDefault="00C975E5" w:rsidR="00C97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D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42B7" w:rsidP="008A2D28" w:rsidR="001842B7">
    <w:pPr>
      <w:pStyle w:val="Zaglavlje"/>
      <w:jc w:val="right"/>
    </w:pPr>
  </w:p>
  <w:p w:rsidRDefault="001842B7" w:rsidR="001842B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08C4"/>
    <w:rsid w:val="00021C1F"/>
    <w:rsid w:val="000407DC"/>
    <w:rsid w:val="000427A9"/>
    <w:rsid w:val="0008604C"/>
    <w:rsid w:val="000A1782"/>
    <w:rsid w:val="000D3F04"/>
    <w:rsid w:val="00117DC7"/>
    <w:rsid w:val="00122BA5"/>
    <w:rsid w:val="00127D96"/>
    <w:rsid w:val="00130DE2"/>
    <w:rsid w:val="0015794A"/>
    <w:rsid w:val="001842B7"/>
    <w:rsid w:val="00191680"/>
    <w:rsid w:val="00194BEC"/>
    <w:rsid w:val="0019740F"/>
    <w:rsid w:val="001B22F9"/>
    <w:rsid w:val="001B6F6D"/>
    <w:rsid w:val="001B707B"/>
    <w:rsid w:val="001C5CAD"/>
    <w:rsid w:val="001E0F9C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F2137"/>
    <w:rsid w:val="003F29CF"/>
    <w:rsid w:val="004110D1"/>
    <w:rsid w:val="00416640"/>
    <w:rsid w:val="00416ED1"/>
    <w:rsid w:val="0042086E"/>
    <w:rsid w:val="00424FED"/>
    <w:rsid w:val="00426F43"/>
    <w:rsid w:val="00430BA5"/>
    <w:rsid w:val="0045591D"/>
    <w:rsid w:val="00466E34"/>
    <w:rsid w:val="00472085"/>
    <w:rsid w:val="00486F8E"/>
    <w:rsid w:val="004B3947"/>
    <w:rsid w:val="004B4164"/>
    <w:rsid w:val="0050264E"/>
    <w:rsid w:val="005078B0"/>
    <w:rsid w:val="005224D6"/>
    <w:rsid w:val="005317C7"/>
    <w:rsid w:val="00540285"/>
    <w:rsid w:val="00547635"/>
    <w:rsid w:val="005565CC"/>
    <w:rsid w:val="00565603"/>
    <w:rsid w:val="00566E4D"/>
    <w:rsid w:val="0056717F"/>
    <w:rsid w:val="0057417B"/>
    <w:rsid w:val="00587552"/>
    <w:rsid w:val="00597CA8"/>
    <w:rsid w:val="005A09BF"/>
    <w:rsid w:val="005B06FE"/>
    <w:rsid w:val="005B6E26"/>
    <w:rsid w:val="005B6FF5"/>
    <w:rsid w:val="005C19C4"/>
    <w:rsid w:val="005D0EF1"/>
    <w:rsid w:val="005D7E53"/>
    <w:rsid w:val="005E4E07"/>
    <w:rsid w:val="005F76FC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A7B4F"/>
    <w:rsid w:val="006E116D"/>
    <w:rsid w:val="006F1EAA"/>
    <w:rsid w:val="006F3076"/>
    <w:rsid w:val="006F5380"/>
    <w:rsid w:val="00707AEB"/>
    <w:rsid w:val="00726145"/>
    <w:rsid w:val="00730926"/>
    <w:rsid w:val="00735A88"/>
    <w:rsid w:val="007669E6"/>
    <w:rsid w:val="007704D9"/>
    <w:rsid w:val="00786319"/>
    <w:rsid w:val="00787F9A"/>
    <w:rsid w:val="00794D63"/>
    <w:rsid w:val="00807E54"/>
    <w:rsid w:val="00811056"/>
    <w:rsid w:val="0082246F"/>
    <w:rsid w:val="00822F7D"/>
    <w:rsid w:val="008234F4"/>
    <w:rsid w:val="0084498B"/>
    <w:rsid w:val="00845420"/>
    <w:rsid w:val="00853DFD"/>
    <w:rsid w:val="00862B87"/>
    <w:rsid w:val="008647F5"/>
    <w:rsid w:val="0087232A"/>
    <w:rsid w:val="00873306"/>
    <w:rsid w:val="00875B4A"/>
    <w:rsid w:val="008A1501"/>
    <w:rsid w:val="008A2D28"/>
    <w:rsid w:val="008B16B1"/>
    <w:rsid w:val="008C6A1D"/>
    <w:rsid w:val="008F1769"/>
    <w:rsid w:val="00910845"/>
    <w:rsid w:val="00932EBA"/>
    <w:rsid w:val="0093655A"/>
    <w:rsid w:val="00953B88"/>
    <w:rsid w:val="00986EA0"/>
    <w:rsid w:val="00990EB9"/>
    <w:rsid w:val="009A0E08"/>
    <w:rsid w:val="009A64D1"/>
    <w:rsid w:val="009C0978"/>
    <w:rsid w:val="009C5A30"/>
    <w:rsid w:val="009E5EAD"/>
    <w:rsid w:val="009F5AB4"/>
    <w:rsid w:val="00A114AF"/>
    <w:rsid w:val="00A213A8"/>
    <w:rsid w:val="00A24068"/>
    <w:rsid w:val="00A35B0A"/>
    <w:rsid w:val="00A54727"/>
    <w:rsid w:val="00AC7D84"/>
    <w:rsid w:val="00AD1EF8"/>
    <w:rsid w:val="00AD59CD"/>
    <w:rsid w:val="00AE2F07"/>
    <w:rsid w:val="00AE422E"/>
    <w:rsid w:val="00AF37C9"/>
    <w:rsid w:val="00B124B5"/>
    <w:rsid w:val="00B21634"/>
    <w:rsid w:val="00B32E1F"/>
    <w:rsid w:val="00B35641"/>
    <w:rsid w:val="00B3584C"/>
    <w:rsid w:val="00B439F6"/>
    <w:rsid w:val="00B61BF2"/>
    <w:rsid w:val="00B73486"/>
    <w:rsid w:val="00B82F39"/>
    <w:rsid w:val="00BB01BC"/>
    <w:rsid w:val="00BB7774"/>
    <w:rsid w:val="00BC7BE2"/>
    <w:rsid w:val="00BE1019"/>
    <w:rsid w:val="00BF3543"/>
    <w:rsid w:val="00BF51FD"/>
    <w:rsid w:val="00C07D01"/>
    <w:rsid w:val="00C32D3A"/>
    <w:rsid w:val="00C47124"/>
    <w:rsid w:val="00C57CA7"/>
    <w:rsid w:val="00C6402C"/>
    <w:rsid w:val="00C71EDE"/>
    <w:rsid w:val="00C81F00"/>
    <w:rsid w:val="00C97424"/>
    <w:rsid w:val="00C975E5"/>
    <w:rsid w:val="00CB3F70"/>
    <w:rsid w:val="00CC6F49"/>
    <w:rsid w:val="00CD0887"/>
    <w:rsid w:val="00CD41A0"/>
    <w:rsid w:val="00CE49B4"/>
    <w:rsid w:val="00CE6628"/>
    <w:rsid w:val="00CF04E9"/>
    <w:rsid w:val="00D128C9"/>
    <w:rsid w:val="00D141CE"/>
    <w:rsid w:val="00D22326"/>
    <w:rsid w:val="00D441D7"/>
    <w:rsid w:val="00D47BA0"/>
    <w:rsid w:val="00D5439A"/>
    <w:rsid w:val="00D77DB1"/>
    <w:rsid w:val="00D8223E"/>
    <w:rsid w:val="00DA00BB"/>
    <w:rsid w:val="00DA10A7"/>
    <w:rsid w:val="00DB0337"/>
    <w:rsid w:val="00DB4028"/>
    <w:rsid w:val="00DF58BC"/>
    <w:rsid w:val="00E22210"/>
    <w:rsid w:val="00E25259"/>
    <w:rsid w:val="00E40343"/>
    <w:rsid w:val="00E7379C"/>
    <w:rsid w:val="00E826B6"/>
    <w:rsid w:val="00EA5A18"/>
    <w:rsid w:val="00EC4505"/>
    <w:rsid w:val="00EE34AF"/>
    <w:rsid w:val="00F147E3"/>
    <w:rsid w:val="00F2566F"/>
    <w:rsid w:val="00F32369"/>
    <w:rsid w:val="00F33607"/>
    <w:rsid w:val="00F375B5"/>
    <w:rsid w:val="00F4260C"/>
    <w:rsid w:val="00F91F31"/>
    <w:rsid w:val="00F93A67"/>
    <w:rsid w:val="00FB02A8"/>
    <w:rsid w:val="00FC4285"/>
    <w:rsid w:val="00FD5544"/>
    <w:rsid w:val="00FE2CB2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5565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5C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5565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5565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5C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5565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05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St-2943/2018-10</izvorni_sadrzaj>
    <derivirana_varijabla naziv="DomainObject.Oznaka_1">St-2943/2018-10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2943</izvorni_sadrzaj>
    <derivirana_varijabla naziv="DomainObject.Predmet.Broj_1">2943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St-2943/2018</izvorni_sadrzaj>
    <derivirana_varijabla naziv="DomainObject.Predmet.OznakaBroj_1">St-2943/2018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KARMEX-DOM j.d.o.o. za usluge zastupanog po punomoćniku Karmela Marjanović</izvorni_sadrzaj>
    <derivirana_varijabla naziv="DomainObject.Predmet.ProtustrankaFormated_1">  KARMEX-DOM j.d.o.o. za usluge zastupanog po punomoćniku Karmela Marjanović</derivirana_varijabla>
  </DomainObject.Predmet.ProtustrankaFormated>
  <DomainObject.Predmet.ProtustrankaFormatedOIB>
    <izvorni_sadrzaj>  KARMEX-DOM j.d.o.o. za usluge, OIB 84635774468 zastupanog po punomoćniku Karmela Marjanović</izvorni_sadrzaj>
    <derivirana_varijabla naziv="DomainObject.Predmet.ProtustrankaFormatedOIB_1">  KARMEX-DOM j.d.o.o. za usluge, OIB 84635774468 zastupanog po punomoćniku Karmela Marjanović</derivirana_varijabla>
  </DomainObject.Predmet.ProtustrankaFormatedOIB>
  <DomainObject.Predmet.ProtustrankaFormatedWithAdress>
    <izvorni_sadrzaj> KARMEX-DOM j.d.o.o. za usluge, Kurilovečka 86, 10410 Velika Gorica zastupanog po punomoćniku Karmela Marjanović</izvorni_sadrzaj>
    <derivirana_varijabla naziv="DomainObject.Predmet.ProtustrankaFormatedWithAdress_1"> KARMEX-DOM j.d.o.o. za usluge, Kurilovečka 86, 10410 Velika Gorica zastupanog po punomoćniku Karmela Marjanović</derivirana_varijabla>
  </DomainObject.Predmet.ProtustrankaFormatedWithAdress>
  <DomainObject.Predmet.ProtustrankaFormatedWithAdressOIB>
    <izvorni_sadrzaj> KARMEX-DOM j.d.o.o. za usluge, OIB 84635774468, Kurilovečka 86, 10410 Velika Gorica zastupanog po punomoćniku Karmela Marjanović</izvorni_sadrzaj>
    <derivirana_varijabla naziv="DomainObject.Predmet.ProtustrankaFormatedWithAdressOIB_1"> KARMEX-DOM j.d.o.o. za usluge, OIB 84635774468, Kurilovečka 86, 10410 Velika Gorica zastupanog po punomoćniku Karmela Marjanović</derivirana_varijabla>
  </DomainObject.Predmet.ProtustrankaFormatedWithAdressOIB>
  <DomainObject.Predmet.ProtustrankaWithAdress>
    <izvorni_sadrzaj>KARMEX-DOM j.d.o.o. za usluge Kurilovečka 86, 10410 Velika Gorica</izvorni_sadrzaj>
    <derivirana_varijabla naziv="DomainObject.Predmet.ProtustrankaWithAdress_1">KARMEX-DOM j.d.o.o. za usluge Kurilovečka 86, 10410 Velika Gorica</derivirana_varijabla>
  </DomainObject.Predmet.ProtustrankaWithAdress>
  <DomainObject.Predmet.ProtustrankaWithAdressOIB>
    <izvorni_sadrzaj>KARMEX-DOM j.d.o.o. za usluge, OIB 84635774468, Kurilovečka 86, 10410 Velika Gorica</izvorni_sadrzaj>
    <derivirana_varijabla naziv="DomainObject.Predmet.ProtustrankaWithAdressOIB_1">KARMEX-DOM j.d.o.o. za usluge, OIB 84635774468, Kurilovečka 86, 10410 Velika Gorica</derivirana_varijabla>
  </DomainObject.Predmet.ProtustrankaWithAdressOIB>
  <DomainObject.Predmet.ProtustrankaNazivFormated>
    <izvorni_sadrzaj>KARMEX-DOM j.d.o.o. za usluge</izvorni_sadrzaj>
    <derivirana_varijabla naziv="DomainObject.Predmet.ProtustrankaNazivFormated_1">KARMEX-DOM j.d.o.o. za usluge</derivirana_varijabla>
  </DomainObject.Predmet.ProtustrankaNazivFormated>
  <DomainObject.Predmet.ProtustrankaNazivFormatedOIB>
    <izvorni_sadrzaj>KARMEX-DOM j.d.o.o. za usluge, OIB 84635774468</izvorni_sadrzaj>
    <derivirana_varijabla naziv="DomainObject.Predmet.ProtustrankaNazivFormatedOIB_1">KARMEX-DOM j.d.o.o. za usluge, OIB 84635774468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KARMEX-DOM j.d.o.o. za usluge zastupanog po punomoćniku Karmela Marjanović</item>
    </izvorni_sadrzaj>
    <derivirana_varijabla naziv="DomainObject.Predmet.ProtuStrankaListFormated_1">
      <item>KARMEX-DOM j.d.o.o. za usluge zastupanog po punomoćniku Karmela Marjanović</item>
    </derivirana_varijabla>
  </DomainObject.Predmet.ProtuStrankaListFormated>
  <DomainObject.Predmet.ProtuStrankaListFormatedOIB>
    <izvorni_sadrzaj>
      <item>KARMEX-DOM j.d.o.o. za usluge, OIB 84635774468 zastupanog po punomoćniku Karmela Marjanović</item>
    </izvorni_sadrzaj>
    <derivirana_varijabla naziv="DomainObject.Predmet.ProtuStrankaListFormatedOIB_1">
      <item>KARMEX-DOM j.d.o.o. za usluge, OIB 84635774468 zastupanog po punomoćniku Karmela Marjanović</item>
    </derivirana_varijabla>
  </DomainObject.Predmet.ProtuStrankaListFormatedOIB>
  <DomainObject.Predmet.ProtuStrankaListFormatedWithAdress>
    <izvorni_sadrzaj>
      <item>KARMEX-DOM j.d.o.o. za usluge, Kurilovečka 86, 10410 Velika Gorica zastupanog po punomoćniku Karmela Marjanović</item>
    </izvorni_sadrzaj>
    <derivirana_varijabla naziv="DomainObject.Predmet.ProtuStrankaListFormatedWithAdress_1">
      <item>KARMEX-DOM j.d.o.o. za usluge, Kurilovečka 86, 10410 Velika Gorica zastupanog po punomoćniku Karmela Marjanović</item>
    </derivirana_varijabla>
  </DomainObject.Predmet.ProtuStrankaListFormatedWithAdress>
  <DomainObject.Predmet.ProtuStrankaListFormatedWithAdressOIB>
    <izvorni_sadrzaj>
      <item>KARMEX-DOM j.d.o.o. za usluge, OIB 84635774468, Kurilovečka 86, 10410 Velika Gorica zastupanog po punomoćniku Karmela Marjanović</item>
    </izvorni_sadrzaj>
    <derivirana_varijabla naziv="DomainObject.Predmet.ProtuStrankaListFormatedWithAdressOIB_1">
      <item>KARMEX-DOM j.d.o.o. za usluge, OIB 84635774468, Kurilovečka 86, 10410 Velika Gorica zastupanog po punomoćniku Karmela Marjanović</item>
    </derivirana_varijabla>
  </DomainObject.Predmet.ProtuStrankaListFormatedWithAdressOIB>
  <DomainObject.Predmet.ProtuStrankaListNazivFormated>
    <izvorni_sadrzaj>
      <item>KARMEX-DOM j.d.o.o. za usluge</item>
    </izvorni_sadrzaj>
    <derivirana_varijabla naziv="DomainObject.Predmet.ProtuStrankaListNazivFormated_1">
      <item>KARMEX-DOM j.d.o.o. za usluge</item>
    </derivirana_varijabla>
  </DomainObject.Predmet.ProtuStrankaListNazivFormated>
  <DomainObject.Predmet.ProtuStrankaListNazivFormatedOIB>
    <izvorni_sadrzaj>
      <item>KARMEX-DOM j.d.o.o. za usluge, OIB 84635774468</item>
    </izvorni_sadrzaj>
    <derivirana_varijabla naziv="DomainObject.Predmet.ProtuStrankaListNazivFormatedOIB_1">
      <item>KARMEX-DOM j.d.o.o. za usluge, OIB 84635774468</item>
    </derivirana_varijabla>
  </DomainObject.Predmet.ProtuStrankaListNazivFormatedOIB>
  <DomainObject.Predmet.OstaliListFormated>
    <izvorni_sadrzaj>
      <item>Karmela Marjanović punomoćnica sudionika u postupku KARMEX-DOM j.d.o.o. za usluge</item>
      <item>HRVATSKI ZAVOD ZA MIROVINSKO OSIGURANJE</item>
    </izvorni_sadrzaj>
    <derivirana_varijabla naziv="DomainObject.Predmet.OstaliListFormated_1">
      <item>Karmela Marjanović punomoćnica sudionika u postupku KARMEX-DOM j.d.o.o. za usluge</item>
      <item>HRVATSKI ZAVOD ZA MIROVINSKO OSIGURANJE</item>
    </derivirana_varijabla>
  </DomainObject.Predmet.OstaliListFormated>
  <DomainObject.Predmet.OstaliListFormatedOIB>
    <izvorni_sadrzaj>
      <item>Karmela Marjanović, OIB 56125899856 punomoćnica sudionika u postupku KARMEX-DOM j.d.o.o. za usluge</item>
      <item>HRVATSKI ZAVOD ZA MIROVINSKO OSIGURANJE, OIB 84397956623</item>
    </izvorni_sadrzaj>
    <derivirana_varijabla naziv="DomainObject.Predmet.OstaliListFormatedOIB_1">
      <item>Karmela Marjanović, OIB 56125899856 punomoćnica sudionika u postupku KARMEX-DOM j.d.o.o. za usluge</item>
      <item>HRVATSKI ZAVOD ZA MIROVINSKO OSIGURANJE, OIB 84397956623</item>
    </derivirana_varijabla>
  </DomainObject.Predmet.OstaliListFormatedOIB>
  <DomainObject.Predmet.OstaliListFormatedWithAdress>
    <izvorni_sadrzaj>
      <item>Karmela Marjanović, Kurilovečka Ulica 86, 10410 Velika Gorica punomoćnica sudionika u postupku KARMEX-DOM j.d.o.o. za usluge</item>
      <item>HRVATSKI ZAVOD ZA MIROVINSKO OSIGURANJE, Trpimirova 4, 10000 Zagreb</item>
    </izvorni_sadrzaj>
    <derivirana_varijabla naziv="DomainObject.Predmet.OstaliListFormatedWithAdress_1">
      <item>Karmela Marjanović, Kurilovečka Ulica 86, 10410 Velika Gorica punomoćnica sudionika u postupku KARMEX-DOM j.d.o.o. za usluge</item>
      <item>HRVATSKI ZAVOD ZA MIROVINSKO OSIGURANJE, Trpimirova 4, 10000 Zagreb</item>
    </derivirana_varijabla>
  </DomainObject.Predmet.OstaliListFormatedWithAdress>
  <DomainObject.Predmet.OstaliListFormatedWithAdressOIB>
    <izvorni_sadrzaj>
      <item>Karmela Marjanović, OIB 56125899856, Kurilovečka Ulica 86, 10410 Velika Gorica punomoćnica sudionika u postupku KARMEX-DOM j.d.o.o. za usluge</item>
      <item>HRVATSKI ZAVOD ZA MIROVINSKO OSIGURANJE, OIB 84397956623, Trpimirova 4, 10000 Zagreb</item>
    </izvorni_sadrzaj>
    <derivirana_varijabla naziv="DomainObject.Predmet.OstaliListFormatedWithAdressOIB_1">
      <item>Karmela Marjanović, OIB 56125899856, Kurilovečka Ulica 86, 10410 Velika Gorica punomoćnica sudionika u postupku KARMEX-DOM j.d.o.o. za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Karmela Marjanović</item>
      <item>HRVATSKI ZAVOD ZA MIROVINSKO OSIGURANJE</item>
    </izvorni_sadrzaj>
    <derivirana_varijabla naziv="DomainObject.Predmet.OstaliListNazivFormated_1">
      <item>Karmela Marjanović</item>
      <item>HRVATSKI ZAVOD ZA MIROVINSKO OSIGURANJE</item>
    </derivirana_varijabla>
  </DomainObject.Predmet.OstaliListNazivFormated>
  <DomainObject.Predmet.OstaliListNazivFormatedOIB>
    <izvorni_sadrzaj>
      <item>Karmela Marjanović, OIB 56125899856</item>
      <item>HRVATSKI ZAVOD ZA MIROVINSKO OSIGURANJE, OIB 84397956623</item>
    </izvorni_sadrzaj>
    <derivirana_varijabla naziv="DomainObject.Predmet.OstaliListNazivFormatedOIB_1">
      <item>Karmela Marjanović, OIB 56125899856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St-2943/2018-10</izvorni_sadrzaj>
    <derivirana_varijabla naziv="DomainObject.PoslovniBrojDokumenta_1">St-2943/2018-10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KARMEX-DOM j.d.o.o. za usluge</izvorni_sadrzaj>
    <derivirana_varijabla naziv="DomainObject.Predmet.ProtustrankaIDrugi_1">KARMEX-DOM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KARMEX-DOM j.d.o.o. za usluge, OIB 84635774468, Kurilovečka 86, 10410 Velika Gorica</izvorni_sadrzaj>
    <derivirana_varijabla naziv="DomainObject.Predmet.ProtustrankaIDrugiAdressOIB_1">KARMEX-DOM j.d.o.o. za usluge, OIB 84635774468, Kurilovečka 86,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KARMEX-DOM j.d.o.o. za usluge</item>
      <item>Karmela Marjanović</item>
      <item>HRVATSKI ZAVOD ZA MIROVINSKO OSIGURANJE</item>
    </izvorni_sadrzaj>
    <derivirana_varijabla naziv="DomainObject.Predmet.SudioniciListNaziv_1">
      <item>FINA Regionalni centar Zagreb</item>
      <item>KARMEX-DOM j.d.o.o. za usluge</item>
      <item>Karmela Marjanović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KARMEX-DOM j.d.o.o. za usluge, OIB 84635774468, Kurilovečka 86,10410 Velika Gorica</item>
      <item>Karmela Marjanović, OIB 56125899856, Kurilovečka Ulica 86,10410 Velika Gorica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KARMEX-DOM j.d.o.o. za usluge, OIB 84635774468, Kurilovečka 86,10410 Velika Gorica</item>
      <item>Karmela Marjanović, OIB 56125899856, Kurilovečka Ulica 86,10410 Velika Gorica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84635774468</item>
      <item>, OIB 56125899856</item>
      <item>, OIB 84397956623</item>
    </izvorni_sadrzaj>
    <derivirana_varijabla naziv="DomainObject.Predmet.SudioniciListNazivOIB_1">
      <item>, OIB 85821130368</item>
      <item>, OIB 84635774468</item>
      <item>, OIB 56125899856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St-2943/2018-8</izvorni_sadrzaj>
    <derivirana_varijabla naziv="DomainObject.PredzadnjaOdlukaIzPredmeta.Oznaka_1">St-2943/2018-8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53C6F-633F-4F9F-99D8-E4944390A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251</properties:Words>
  <properties:Characters>1325</properties:Characters>
  <properties:Lines>47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2019-05-08T12:43:00Z</dcterms:created>
  <dc:creator>VESNA SREMAC-ŠOŠTAR</dc:creator>
  <cp:lastModifiedBy>Kristina Bujanić</cp:lastModifiedBy>
  <cp:lastPrinted>2019-05-08T12:58:00Z</cp:lastPrinted>
  <dcterms:modified xmlns:xsi="http://www.w3.org/2001/XMLSchema-instance" xsi:type="dcterms:W3CDTF">2019-05-08T12:58:00Z</dcterms:modified>
  <cp:revision>14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St-2943/2018-10 / Odluka - Rješenje - obustava postupka (odluka_St-2943_2018-10.docx)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