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d240" w14:paraId="c72d24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AF412C">
        <w:t>62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976119" w:rsidRPr="00976119">
        <w:rPr>
          <w:b/>
        </w:rPr>
        <w:t>UDO FARMA j.d.o.o.</w:t>
      </w:r>
      <w:r w:rsidRPr="00822533">
        <w:rPr>
          <w:b/>
        </w:rPr>
        <w:t xml:space="preserve">, </w:t>
      </w:r>
      <w:r w:rsidR="00976119" w:rsidRPr="00976119">
        <w:rPr>
          <w:b/>
        </w:rPr>
        <w:t>Korčulanska 4</w:t>
      </w:r>
      <w:r w:rsidR="00DF18EB" w:rsidRPr="00822533">
        <w:rPr>
          <w:b/>
        </w:rPr>
        <w:t xml:space="preserve">, </w:t>
      </w:r>
      <w:r w:rsidR="00D81112" w:rsidRPr="00822533">
        <w:rPr>
          <w:b/>
        </w:rPr>
        <w:t>Zagreb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976119" w:rsidRPr="00976119">
        <w:rPr>
          <w:b/>
        </w:rPr>
        <w:t>080947609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976119" w:rsidRPr="00976119">
        <w:rPr>
          <w:b/>
        </w:rPr>
        <w:t>18946551331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76119">
        <w:rPr>
          <w:b/>
        </w:rPr>
        <w:t>UDO FARMA j.d.o.o., Korčulanska 4, Zagreb, MBS: 080947609, OIB: 18946551331</w:t>
      </w:r>
      <w:r>
        <w:t xml:space="preserve">, iznosi </w:t>
      </w:r>
      <w:r w:rsidR="00976119">
        <w:t>10.350,00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9E7854" w:rsidRPr="009E7854">
        <w:t xml:space="preserve">Udo </w:t>
      </w:r>
      <w:proofErr w:type="spellStart"/>
      <w:r w:rsidR="009E7854" w:rsidRPr="009E7854">
        <w:t>Naletilić</w:t>
      </w:r>
      <w:proofErr w:type="spellEnd"/>
      <w:r w:rsidR="009E7854" w:rsidRPr="009E7854">
        <w:t>, OIB: 37171282982</w:t>
      </w:r>
      <w:r w:rsidR="003620DA">
        <w:t xml:space="preserve">, </w:t>
      </w:r>
      <w:r w:rsidR="009E7854" w:rsidRPr="009E7854">
        <w:t>Zagreb, Lavoslava Ružičke 3 A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AF412C">
        <w:t>62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2E8" w:rsidR="00CD62E8">
      <w:r>
        <w:separator/>
      </w:r>
    </w:p>
  </w:endnote>
  <w:endnote w:id="0" w:type="continuationSeparator">
    <w:p w:rsidRDefault="00CD62E8" w:rsidR="00CD6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2E8" w:rsidR="00CD62E8">
      <w:r>
        <w:separator/>
      </w:r>
    </w:p>
  </w:footnote>
  <w:footnote w:id="0" w:type="continuationSeparator">
    <w:p w:rsidRDefault="00CD62E8" w:rsidR="00CD6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40AF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D62E8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0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4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0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4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St-2562/2016</izvorni_sadrzaj>
    <derivirana_varijabla naziv="DomainObject.Predmet.OznakaBroj_1">St-2562/2016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UDO FARMA jednostavno društvo s ograničenom odgovornošću za trgovinu</izvorni_sadrzaj>
    <derivirana_varijabla naziv="DomainObject.Predmet.ProtustrankaFormated_1">  UDO FARMA jednostavno društvo s ograničenom odgovornošću za trgovinu</derivirana_varijabla>
  </DomainObject.Predmet.ProtustrankaFormated>
  <DomainObject.Predmet.ProtustrankaFormatedOIB>
    <izvorni_sadrzaj>  UDO FARMA jednostavno društvo s ograničenom odgovornošću za trgovinu, OIB 18946551331</izvorni_sadrzaj>
    <derivirana_varijabla naziv="DomainObject.Predmet.ProtustrankaFormatedOIB_1">  UDO FARMA jednostavno društvo s ograničenom odgovornošću za trgovinu, OIB 18946551331</derivirana_varijabla>
  </DomainObject.Predmet.ProtustrankaFormatedOIB>
  <DomainObject.Predmet.ProtustrankaFormatedWithAdress>
    <izvorni_sadrzaj> UDO FARMA jednostavno društvo s ograničenom odgovornošću za trgovinu, Korčulanska 4, 10000 Zagreb</izvorni_sadrzaj>
    <derivirana_varijabla naziv="DomainObject.Predmet.ProtustrankaFormatedWithAdress_1"> UDO FARMA jednostavno društvo s ograničenom odgovornošću za trgovinu, Korčulanska 4, 10000 Zagreb</derivirana_varijabla>
  </DomainObject.Predmet.ProtustrankaFormatedWithAdress>
  <DomainObject.Predmet.ProtustrankaFormatedWithAdressOIB>
    <izvorni_sadrzaj> UDO FARMA jednostavno društvo s ograničenom odgovornošću za trgovinu, OIB 18946551331, Korčulanska 4, 10000 Zagreb</izvorni_sadrzaj>
    <derivirana_varijabla naziv="DomainObject.Predmet.ProtustrankaFormatedWithAdressOIB_1"> UDO FARMA jednostavno društvo s ograničenom odgovornošću za trgovinu, OIB 18946551331, Korčulanska 4, 10000 Zagreb</derivirana_varijabla>
  </DomainObject.Predmet.ProtustrankaFormatedWithAdressOIB>
  <DomainObject.Predmet.ProtustrankaWithAdress>
    <izvorni_sadrzaj>UDO FARMA jednostavno društvo s ograničenom odgovornošću za trgovinu Korčulanska 4, 10000 Zagreb</izvorni_sadrzaj>
    <derivirana_varijabla naziv="DomainObject.Predmet.ProtustrankaWithAdress_1">UDO FARMA jednostavno društvo s ograničenom odgovornošću za trgovinu Korčulanska 4, 10000 Zagreb</derivirana_varijabla>
  </DomainObject.Predmet.ProtustrankaWithAdress>
  <DomainObject.Predmet.ProtustrankaWithAdressOIB>
    <izvorni_sadrzaj>UDO FARMA jednostavno društvo s ograničenom odgovornošću za trgovinu, OIB 18946551331, Korčulanska 4, 10000 Zagreb</izvorni_sadrzaj>
    <derivirana_varijabla naziv="DomainObject.Predmet.ProtustrankaWithAdressOIB_1">UDO FARMA jednostavno društvo s ograničenom odgovornošću za trgovinu, OIB 18946551331, Korčulanska 4, 10000 Zagreb</derivirana_varijabla>
  </DomainObject.Predmet.ProtustrankaWithAdressOIB>
  <DomainObject.Predmet.ProtustrankaNazivFormated>
    <izvorni_sadrzaj>UDO FARMA jednostavno društvo s ograničenom odgovornošću za trgovinu</izvorni_sadrzaj>
    <derivirana_varijabla naziv="DomainObject.Predmet.ProtustrankaNazivFormated_1">UDO FARMA jednostavno društvo s ograničenom odgovornošću za trgovinu</derivirana_varijabla>
  </DomainObject.Predmet.ProtustrankaNazivFormated>
  <DomainObject.Predmet.ProtustrankaNazivFormatedOIB>
    <izvorni_sadrzaj>UDO FARMA jednostavno društvo s ograničenom odgovornošću za trgovinu, OIB 18946551331</izvorni_sadrzaj>
    <derivirana_varijabla naziv="DomainObject.Predmet.ProtustrankaNazivFormatedOIB_1">UDO FARMA jednostavno društvo s ograničenom odgovornošću za trgovinu, OIB 18946551331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UDO FARMA jednostavno društvo s ograničenom odgovornošću za trgovinu</item>
    </izvorni_sadrzaj>
    <derivirana_varijabla naziv="DomainObject.Predmet.ProtuStrankaListFormated_1">
      <item>UDO FARMA jednostavno društvo s ograničenom odgovornošću za trgovinu</item>
    </derivirana_varijabla>
  </DomainObject.Predmet.ProtuStrankaListFormated>
  <DomainObject.Predmet.ProtuStrankaListFormatedOIB>
    <izvorni_sadrzaj>
      <item>UDO FARMA jednostavno društvo s ograničenom odgovornošću za trgovinu, OIB 18946551331</item>
    </izvorni_sadrzaj>
    <derivirana_varijabla naziv="DomainObject.Predmet.ProtuStrankaListFormatedOIB_1">
      <item>UDO FARMA jednostavno društvo s ograničenom odgovornošću za trgovinu, OIB 18946551331</item>
    </derivirana_varijabla>
  </DomainObject.Predmet.ProtuStrankaListFormatedOIB>
  <DomainObject.Predmet.ProtuStrankaListFormatedWithAdress>
    <izvorni_sadrzaj>
      <item>UDO FARMA jednostavno društvo s ograničenom odgovornošću za trgovinu, Korčulanska 4, 10000 Zagreb</item>
    </izvorni_sadrzaj>
    <derivirana_varijabla naziv="DomainObject.Predmet.ProtuStrankaListFormatedWithAdress_1">
      <item>UDO FARMA jednostavno društvo s ograničenom odgovornošću za trgovinu, Korčulanska 4, 10000 Zagreb</item>
    </derivirana_varijabla>
  </DomainObject.Predmet.ProtuStrankaListFormatedWithAdress>
  <DomainObject.Predmet.ProtuStrankaListFormatedWithAdressOIB>
    <izvorni_sadrzaj>
      <item>UDO FARMA jednostavno društvo s ograničenom odgovornošću za trgovinu, OIB 18946551331, Korčulanska 4, 10000 Zagreb</item>
    </izvorni_sadrzaj>
    <derivirana_varijabla naziv="DomainObject.Predmet.ProtuStrankaListFormatedWithAdressOIB_1">
      <item>UDO FARMA jednostavno društvo s ograničenom odgovornošću za trgovinu, OIB 18946551331, Korčulanska 4, 10000 Zagreb</item>
    </derivirana_varijabla>
  </DomainObject.Predmet.ProtuStrankaListFormatedWithAdressOIB>
  <DomainObject.Predmet.ProtuStrankaListNazivFormated>
    <izvorni_sadrzaj>
      <item>UDO FARMA jednostavno društvo s ograničenom odgovornošću za trgovinu</item>
    </izvorni_sadrzaj>
    <derivirana_varijabla naziv="DomainObject.Predmet.ProtuStrankaListNazivFormated_1">
      <item>UDO FARMA jednostavno društvo s ograničenom odgovornošću za trgovinu</item>
    </derivirana_varijabla>
  </DomainObject.Predmet.ProtuStrankaListNazivFormated>
  <DomainObject.Predmet.ProtuStrankaListNazivFormatedOIB>
    <izvorni_sadrzaj>
      <item>UDO FARMA jednostavno društvo s ograničenom odgovornošću za trgovinu, OIB 18946551331</item>
    </izvorni_sadrzaj>
    <derivirana_varijabla naziv="DomainObject.Predmet.ProtuStrankaListNazivFormatedOIB_1">
      <item>UDO FARMA jednostavno društvo s ograničenom odgovornošću za trgovinu, OIB 18946551331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UDO FARMA jednostavno društvo s ograničenom odgovornošću za trgovinu</izvorni_sadrzaj>
    <derivirana_varijabla naziv="DomainObject.Predmet.ProtustrankaIDrugi_1">UDO FARMA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UDO FARMA jednostavno društvo s ograničenom odgovornošću za trgovinu, OIB 18946551331, Korčulanska 4, 10000 Zagreb</izvorni_sadrzaj>
    <derivirana_varijabla naziv="DomainObject.Predmet.ProtustrankaIDrugiAdressOIB_1">UDO FARMA jednostavno društvo s ograničenom odgovornošću za trgovinu, OIB 18946551331, Korčulanska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 FARMA jednostavno društvo s ograničenom odgovornošću za trgovinu</item>
      <item>FINA Regionalni centar Zagreb</item>
    </izvorni_sadrzaj>
    <derivirana_varijabla naziv="DomainObject.Predmet.SudioniciListNaziv_1">
      <item>UDO FARMA jednostavno društvo s ograničenom odgovornošću za trgovinu</item>
      <item>FINA Regionalni centar Zagreb</item>
    </derivirana_varijabla>
  </DomainObject.Predmet.SudioniciListNaziv>
  <DomainObject.Predmet.SudioniciListAdressOIB>
    <izvorni_sadrzaj>
      <item>UDO FARMA jednostavno društvo s ograničenom odgovornošću za trgovinu, OIB 18946551331, Korčulanska 4,10000 Zagreb</item>
      <item>FINA Regionalni centar Zagreb, OIB 85821130368, Trg svibanjskih žrtava 1995. br. 1,10000 Zagreb</item>
    </izvorni_sadrzaj>
    <derivirana_varijabla naziv="DomainObject.Predmet.SudioniciListAdressOIB_1">
      <item>UDO FARMA jednostavno društvo s ograničenom odgovornošću za trgovinu, OIB 18946551331, Korčulanska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18946551331</item>
      <item>, OIB 85821130368</item>
    </izvorni_sadrzaj>
    <derivirana_varijabla naziv="DomainObject.Predmet.SudioniciListNazivOIB_1">
      <item>, OIB 18946551331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1963</properties:Characters>
  <properties:Lines>48</properties:Lines>
  <properties:Paragraphs>16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2016-10-31T07:11:00Z</dcterms:modified>
  <cp:revision>200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