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adda" w14:paraId="392adda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574E13">
        <w:rPr>
          <w:szCs w:val="24"/>
        </w:rPr>
        <w:t>683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574E13">
        <w:rPr>
          <w:szCs w:val="24"/>
        </w:rPr>
        <w:t>4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574E13" w:rsidRPr="00E447A1">
        <w:t>LETINA MS d.o.o., Čakovec, Dr. Ivana Novaka 50, MBS: 070075171, OIB: 78224125246</w:t>
      </w:r>
      <w:r w:rsidR="000571E3" w:rsidRPr="002F5D53">
        <w:t xml:space="preserve">, dana </w:t>
      </w:r>
      <w:r w:rsidR="00DA2405">
        <w:t>1</w:t>
      </w:r>
      <w:r w:rsidR="000275A0">
        <w:t>2</w:t>
      </w:r>
      <w:r w:rsidR="000571E3" w:rsidRPr="002F5D53">
        <w:t xml:space="preserve">. </w:t>
      </w:r>
      <w:r w:rsidR="00DA2405">
        <w:t>siječnja</w:t>
      </w:r>
      <w:r w:rsidR="000571E3" w:rsidRPr="002F5D53">
        <w:t xml:space="preserve"> 201</w:t>
      </w:r>
      <w:r w:rsidR="00DA2405">
        <w:t>6</w:t>
      </w:r>
      <w:r w:rsidR="000571E3" w:rsidRPr="002F5D53">
        <w:t>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574E13" w:rsidRPr="00E447A1">
        <w:t>LETINA MS d.o.o., Čakovec, Dr. Ivana Novaka 50, MBS: 070075171, OIB: 78224125246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DA2405">
        <w:rPr>
          <w:szCs w:val="24"/>
        </w:rPr>
        <w:t>1</w:t>
      </w:r>
      <w:r w:rsidR="000275A0">
        <w:rPr>
          <w:szCs w:val="24"/>
        </w:rPr>
        <w:t>2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964C7D" w:rsidRPr="002F5D53">
        <w:rPr>
          <w:szCs w:val="24"/>
        </w:rPr>
        <w:t xml:space="preserve"> 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574E13" w:rsidRPr="00574E13">
        <w:t>LETINA MS d.o.o., Čakovec, Dr. Ivana Novaka 50, MBS: 070075171, OIB: 78224125246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574E13" w:rsidRPr="00574E13">
        <w:t>Renato Sabljić, Zagreb, Zdenački zavoj 14, OIB: 74644810692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574E13" w:rsidRPr="00574E13">
        <w:t>LETINA MS d.o.o., Čakovec, Dr. Ivana Novaka 50, MBS: 070075171, OIB: 78224125246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2F5D53" w:rsidRPr="002F5D53">
        <w:rPr>
          <w:szCs w:val="24"/>
        </w:rPr>
        <w:t>3</w:t>
      </w:r>
      <w:r w:rsidR="00574E13">
        <w:rPr>
          <w:szCs w:val="24"/>
        </w:rPr>
        <w:t>0</w:t>
      </w:r>
      <w:r w:rsidR="00964C7D" w:rsidRPr="002F5D53">
        <w:rPr>
          <w:szCs w:val="24"/>
        </w:rPr>
        <w:t xml:space="preserve">. </w:t>
      </w:r>
      <w:r w:rsidR="00574E13">
        <w:rPr>
          <w:szCs w:val="24"/>
        </w:rPr>
        <w:t>listopada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="00DA2405">
        <w:rPr>
          <w:szCs w:val="24"/>
        </w:rPr>
        <w:t>1</w:t>
      </w:r>
      <w:r w:rsidR="000275A0">
        <w:rPr>
          <w:szCs w:val="24"/>
        </w:rPr>
        <w:t>2</w:t>
      </w:r>
      <w:r w:rsidR="00964C7D" w:rsidRPr="002F5D53">
        <w:rPr>
          <w:szCs w:val="24"/>
        </w:rPr>
        <w:t xml:space="preserve">. </w:t>
      </w:r>
      <w:r w:rsidR="00DA2405">
        <w:rPr>
          <w:szCs w:val="24"/>
        </w:rPr>
        <w:t>siječnja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DA2405">
        <w:rPr>
          <w:szCs w:val="24"/>
        </w:rPr>
        <w:t>6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E8019E" w:rsidR="00E8019E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D3268E" w:rsidP="00E8019E" w:rsidR="00B7038C" w:rsidRPr="002F5D53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574E1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574E13" w:rsidRPr="00574E13">
        <w:t>LETINA MS d.o.o.</w:t>
      </w:r>
      <w:r w:rsidR="00574E13">
        <w:t>, Čakovec, Dr. Ivana Novaka 50</w:t>
      </w:r>
    </w:p>
    <w:p w:rsidRDefault="00A80348" w:rsidP="00574E13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574E13" w:rsidRPr="00574E13">
        <w:t>Saša Letina, Maci</w:t>
      </w:r>
      <w:r w:rsidR="00574E13">
        <w:t>nec, Glavna 73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574E13">
        <w:rPr>
          <w:szCs w:val="24"/>
        </w:rPr>
        <w:t>Čakovec</w:t>
      </w:r>
      <w:r w:rsidR="007E2DFC" w:rsidRPr="002F5D53">
        <w:rPr>
          <w:szCs w:val="24"/>
        </w:rPr>
        <w:t xml:space="preserve">, </w:t>
      </w:r>
      <w:r w:rsidR="00574E13">
        <w:rPr>
          <w:szCs w:val="24"/>
        </w:rPr>
        <w:t>O. Keršovanija 11</w:t>
      </w:r>
    </w:p>
    <w:p w:rsidRDefault="00DF4B3F" w:rsidP="00574E13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574E13" w:rsidRPr="00574E13">
        <w:t xml:space="preserve">Renato Sabljić, Zagreb, Zdenački </w:t>
      </w:r>
      <w:r w:rsidR="00574E13">
        <w:t>zavoj 14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8019E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574E13">
      <w:t>683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574E13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275A0"/>
    <w:rsid w:val="000520A3"/>
    <w:rsid w:val="000571E3"/>
    <w:rsid w:val="00061298"/>
    <w:rsid w:val="00064E14"/>
    <w:rsid w:val="00066F97"/>
    <w:rsid w:val="000A09E4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2F5D53"/>
    <w:rsid w:val="00351AF0"/>
    <w:rsid w:val="003B5155"/>
    <w:rsid w:val="003E2AE0"/>
    <w:rsid w:val="004112C9"/>
    <w:rsid w:val="00467EEF"/>
    <w:rsid w:val="00497129"/>
    <w:rsid w:val="004A1245"/>
    <w:rsid w:val="004C1E71"/>
    <w:rsid w:val="004E20AA"/>
    <w:rsid w:val="00525276"/>
    <w:rsid w:val="00531356"/>
    <w:rsid w:val="00550447"/>
    <w:rsid w:val="00574E13"/>
    <w:rsid w:val="00581316"/>
    <w:rsid w:val="005B2BAA"/>
    <w:rsid w:val="005B616A"/>
    <w:rsid w:val="005E243D"/>
    <w:rsid w:val="006040F5"/>
    <w:rsid w:val="0063224D"/>
    <w:rsid w:val="006523AF"/>
    <w:rsid w:val="00665DB1"/>
    <w:rsid w:val="0068190F"/>
    <w:rsid w:val="00693CD2"/>
    <w:rsid w:val="006C1AAA"/>
    <w:rsid w:val="006F0EF3"/>
    <w:rsid w:val="006F25A8"/>
    <w:rsid w:val="007211D9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466A7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3268E"/>
    <w:rsid w:val="00D34DAD"/>
    <w:rsid w:val="00D508D6"/>
    <w:rsid w:val="00D65D0F"/>
    <w:rsid w:val="00D7256A"/>
    <w:rsid w:val="00DA2405"/>
    <w:rsid w:val="00DB4EB7"/>
    <w:rsid w:val="00DF2415"/>
    <w:rsid w:val="00DF4B3F"/>
    <w:rsid w:val="00E41FC1"/>
    <w:rsid w:val="00E8019E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1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19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1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1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0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1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19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1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1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LETINA MS d.o.o. za proizvodnju, trgovinu i usluge</izvorni_sadrzaj>
    <derivirana_varijabla naziv="DomainObject.Predmet.ProtustrankaFormated_1">  LETINA MS d.o.o. za proizvodnju, trgovinu i usluge</derivirana_varijabla>
  </DomainObject.Predmet.ProtustrankaFormated>
  <DomainObject.Predmet.ProtustrankaFormatedOIB>
    <izvorni_sadrzaj>  LETINA MS d.o.o. za proizvodnju, trgovinu i usluge, OIB 78224125246</izvorni_sadrzaj>
    <derivirana_varijabla naziv="DomainObject.Predmet.ProtustrankaFormatedOIB_1">  LETINA MS d.o.o. za proizvodnju, trgovinu i usluge, OIB 78224125246</derivirana_varijabla>
  </DomainObject.Predmet.ProtustrankaFormatedOIB>
  <DomainObject.Predmet.ProtustrankaFormatedWithAdress>
    <izvorni_sadrzaj> LETINA MS d.o.o. za proizvodnju, trgovinu i usluge, Dr.Ivana Novaka 50, 40000 Čakovec</izvorni_sadrzaj>
    <derivirana_varijabla naziv="DomainObject.Predmet.ProtustrankaFormatedWithAdress_1"> LETINA MS d.o.o. za proizvodnju, trgovinu i usluge, Dr.Ivana Novaka 50, 40000 Čakovec</derivirana_varijabla>
  </DomainObject.Predmet.ProtustrankaFormatedWithAdress>
  <DomainObject.Predmet.ProtustrankaFormatedWithAdressOIB>
    <izvorni_sadrzaj> LETINA MS d.o.o. za proizvodnju, trgovinu i usluge, OIB 78224125246, Dr.Ivana Novaka 50, 40000 Čakovec</izvorni_sadrzaj>
    <derivirana_varijabla naziv="DomainObject.Predmet.ProtustrankaFormatedWithAdressOIB_1"> LETINA MS d.o.o. za proizvodnju, trgovinu i usluge, OIB 78224125246, Dr.Ivana Novaka 50, 40000 Čakovec</derivirana_varijabla>
  </DomainObject.Predmet.ProtustrankaFormatedWithAdressOIB>
  <DomainObject.Predmet.ProtustrankaWithAdress>
    <izvorni_sadrzaj>LETINA MS d.o.o. za proizvodnju, trgovinu i usluge Dr.Ivana Novaka 50, 40000 Čakovec</izvorni_sadrzaj>
    <derivirana_varijabla naziv="DomainObject.Predmet.ProtustrankaWithAdress_1">LETINA MS d.o.o. za proizvodnju, trgovinu i usluge Dr.Ivana Novaka 50, 40000 Čakovec</derivirana_varijabla>
  </DomainObject.Predmet.ProtustrankaWithAdress>
  <DomainObject.Predmet.ProtustrankaWithAdressOIB>
    <izvorni_sadrzaj>LETINA MS d.o.o. za proizvodnju, trgovinu i usluge, OIB 78224125246, Dr.Ivana Novaka 50, 40000 Čakovec</izvorni_sadrzaj>
    <derivirana_varijabla naziv="DomainObject.Predmet.ProtustrankaWithAdressOIB_1">LETINA MS d.o.o. za proizvodnju, trgovinu i usluge, OIB 78224125246, Dr.Ivana Novaka 50, 40000 Čakovec</derivirana_varijabla>
  </DomainObject.Predmet.ProtustrankaWithAdressOIB>
  <DomainObject.Predmet.ProtustrankaNazivFormated>
    <izvorni_sadrzaj>LETINA MS d.o.o. za proizvodnju, trgovinu i usluge</izvorni_sadrzaj>
    <derivirana_varijabla naziv="DomainObject.Predmet.ProtustrankaNazivFormated_1">LETINA MS d.o.o. za proizvodnju, trgovinu i usluge</derivirana_varijabla>
  </DomainObject.Predmet.ProtustrankaNazivFormated>
  <DomainObject.Predmet.ProtustrankaNazivFormatedOIB>
    <izvorni_sadrzaj>LETINA MS d.o.o. za proizvodnju, trgovinu i usluge, OIB 78224125246</izvorni_sadrzaj>
    <derivirana_varijabla naziv="DomainObject.Predmet.ProtustrankaNazivFormatedOIB_1">LETINA MS d.o.o. za proizvodnju, trgovinu i usluge, OIB 78224125246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3275.00</izvorni_sadrzaj>
    <derivirana_varijabla naziv="DomainObject.Predmet.TrenutnaVrijednost_1">3275.00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LETINA MS d.o.o. za proizvodnju, trgovinu i usluge</item>
    </izvorni_sadrzaj>
    <derivirana_varijabla naziv="DomainObject.Predmet.ProtuStrankaListFormated_1">
      <item>LETINA MS d.o.o. za proizvodnju, trgovinu i usluge</item>
    </derivirana_varijabla>
  </DomainObject.Predmet.ProtuStrankaListFormated>
  <DomainObject.Predmet.ProtuStrankaListFormatedOIB>
    <izvorni_sadrzaj>
      <item>LETINA MS d.o.o. za proizvodnju, trgovinu i usluge, OIB 78224125246</item>
    </izvorni_sadrzaj>
    <derivirana_varijabla naziv="DomainObject.Predmet.ProtuStrankaListFormatedOIB_1">
      <item>LETINA MS d.o.o. za proizvodnju, trgovinu i usluge, OIB 78224125246</item>
    </derivirana_varijabla>
  </DomainObject.Predmet.ProtuStrankaListFormatedOIB>
  <DomainObject.Predmet.ProtuStrankaListFormatedWithAdress>
    <izvorni_sadrzaj>
      <item>LETINA MS d.o.o. za proizvodnju, trgovinu i usluge, Dr.Ivana Novaka 50, 40000 Čakovec</item>
    </izvorni_sadrzaj>
    <derivirana_varijabla naziv="DomainObject.Predmet.ProtuStrankaListFormatedWithAdress_1">
      <item>LETINA MS d.o.o. za proizvodnju, trgovinu i usluge, Dr.Ivana Novaka 50, 40000 Čakovec</item>
    </derivirana_varijabla>
  </DomainObject.Predmet.ProtuStrankaListFormatedWithAdress>
  <DomainObject.Predmet.ProtuStrankaListFormatedWithAdressOIB>
    <izvorni_sadrzaj>
      <item>LETINA MS d.o.o. za proizvodnju, trgovinu i usluge, OIB 78224125246, Dr.Ivana Novaka 50, 40000 Čakovec</item>
    </izvorni_sadrzaj>
    <derivirana_varijabla naziv="DomainObject.Predmet.ProtuStrankaListFormatedWithAdressOIB_1">
      <item>LETINA MS d.o.o. za proizvodnju, trgovinu i usluge, OIB 78224125246, Dr.Ivana Novaka 50, 40000 Čakovec</item>
    </derivirana_varijabla>
  </DomainObject.Predmet.ProtuStrankaListFormatedWithAdressOIB>
  <DomainObject.Predmet.ProtuStrankaListNazivFormated>
    <izvorni_sadrzaj>
      <item>LETINA MS d.o.o. za proizvodnju, trgovinu i usluge</item>
    </izvorni_sadrzaj>
    <derivirana_varijabla naziv="DomainObject.Predmet.ProtuStrankaListNazivFormated_1">
      <item>LETINA MS d.o.o. za proizvodnju, trgovinu i usluge</item>
    </derivirana_varijabla>
  </DomainObject.Predmet.ProtuStrankaListNazivFormated>
  <DomainObject.Predmet.ProtuStrankaListNazivFormatedOIB>
    <izvorni_sadrzaj>
      <item>LETINA MS d.o.o. za proizvodnju, trgovinu i usluge, OIB 78224125246</item>
    </izvorni_sadrzaj>
    <derivirana_varijabla naziv="DomainObject.Predmet.ProtuStrankaListNazivFormatedOIB_1">
      <item>LETINA MS d.o.o. za proizvodnju, trgovinu i usluge, OIB 78224125246</item>
    </derivirana_varijabla>
  </DomainObject.Predmet.ProtuStrankaListNazivFormatedOIB>
  <DomainObject.Predmet.OstaliListFormated>
    <izvorni_sadrzaj>
      <item>e-Oglasna</item>
      <item>Sudski registar</item>
      <item>Saša Letina</item>
      <item>Županijsko državno odvjetništvo</item>
      <item>Porezna uprava - Ispostava Čakovec</item>
    </izvorni_sadrzaj>
    <derivirana_varijabla naziv="DomainObject.Predmet.OstaliListFormated_1">
      <item>e-Oglasna</item>
      <item>Sudski registar</item>
      <item>Saša Letina</item>
      <item>Županijsko državno odvjetništvo</item>
      <item>Porezna uprava - Ispostava Čakovec</item>
    </derivirana_varijabla>
  </DomainObject.Predmet.OstaliListFormated>
  <DomainObject.Predmet.OstaliListFormatedOIB>
    <izvorni_sadrzaj>
      <item>e-Oglasna</item>
      <item>Sudski registar</item>
      <item>Saša Letina, OIB 39119376846</item>
      <item>Županijsko državno odvjetništvo</item>
      <item>Porezna uprava - Ispostava Čakovec</item>
    </izvorni_sadrzaj>
    <derivirana_varijabla naziv="DomainObject.Predmet.OstaliListFormatedOIB_1">
      <item>e-Oglasna</item>
      <item>Sudski registar</item>
      <item>Saša Letina, OIB 39119376846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e-Oglasna</item>
      <item>Sudski registar</item>
      <item>Saša Letina, Glavna Ulica 73, 40000 Macinec</item>
      <item>Županijsko državno odvjetništvo</item>
      <item>Porezna uprava - Ispostava Čakovec, O. Keršovanija 11, 40000 Čakovec</item>
    </izvorni_sadrzaj>
    <derivirana_varijabla naziv="DomainObject.Predmet.OstaliListFormatedWithAdress_1">
      <item>e-Oglasna</item>
      <item>Sudski registar</item>
      <item>Saša Letina, Glavna Ulica 73, 40000 Macinec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</izvorni_sadrzaj>
    <derivirana_varijabla naziv="DomainObject.Predmet.OstaliListFormatedWithAdressOIB_1">
      <item>e-Oglasna</item>
      <item>Sudski registar</item>
      <item>Saša Letina, OIB 39119376846, Glavna Ulica 73, 40000 Macinec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e-Oglasna</item>
      <item>Sudski registar</item>
      <item>Saša Letina</item>
      <item>Županijsko državno odvjetništvo</item>
      <item>Porezna uprava - Ispostava Čakovec</item>
    </izvorni_sadrzaj>
    <derivirana_varijabla naziv="DomainObject.Predmet.OstaliListNazivFormated_1">
      <item>e-Oglasna</item>
      <item>Sudski registar</item>
      <item>Saša Letina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e-Oglasna</item>
      <item>Sudski registar</item>
      <item>Saša Letina, OIB 39119376846</item>
      <item>Županijsko državno odvjetništvo</item>
      <item>Porezna uprava - Ispostava Čakovec</item>
    </izvorni_sadrzaj>
    <derivirana_varijabla naziv="DomainObject.Predmet.OstaliListNazivFormatedOIB_1">
      <item>e-Oglasna</item>
      <item>Sudski registar</item>
      <item>Saša Letina, OIB 39119376846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LETINA MS d.o.o. za proizvodnju, trgovinu i usluge</izvorni_sadrzaj>
    <derivirana_varijabla naziv="DomainObject.Predmet.ProtustrankaIDrugi_1">LETINA MS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LETINA MS d.o.o. za proizvodnju, trgovinu i usluge, OIB 78224125246, Dr.Ivana Novaka 50, 40000 Čakovec</izvorni_sadrzaj>
    <derivirana_varijabla naziv="DomainObject.Predmet.ProtustrankaIDrugiAdressOIB_1">LETINA MS d.o.o. za proizvodnju, trgovinu i usluge, OIB 78224125246, Dr.Ivana Novaka 50,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LETINA MS d.o.o. za proizvodnju, trgovinu i usluge</item>
      <item>e-Oglasna</item>
      <item>Sudski registar</item>
      <item>Saša Letina</item>
      <item>Županijsko državno odvjetništvo</item>
      <item>Porezna uprava - Ispostava Čakovec</item>
    </izvorni_sadrzaj>
    <derivirana_varijabla naziv="DomainObject.Predmet.SudioniciListNaziv_1">
      <item>Financijska agencija</item>
      <item>LETINA MS d.o.o. za proizvodnju, trgovinu i usluge</item>
      <item>e-Oglasna</item>
      <item>Sudski registar</item>
      <item>Saša Letina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LETINA MS d.o.o. za proizvodnju, trgovinu i usluge,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LETINA MS d.o.o. za proizvodnju, trgovinu i usluge, OIB 78224125246, Dr.Ivana Novaka 50,40000 Čakovec</item>
      <item>e-Oglasna</item>
      <item>Sudski registar</item>
      <item>Saša Letina, OIB 39119376846, Glavna Ulica 73,40000 Macinec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78224125246</item>
      <item>, OIB null</item>
      <item>, OIB null</item>
      <item>, OIB 39119376846</item>
      <item>, OIB null</item>
      <item>, OIB null</item>
    </izvorni_sadrzaj>
    <derivirana_varijabla naziv="DomainObject.Predmet.SudioniciListNazivOIB_1">
      <item>, OIB 85821130368</item>
      <item>, OIB 78224125246</item>
      <item>, OIB null</item>
      <item>, OIB null</item>
      <item>, OIB 39119376846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520</properties:Words>
  <properties:Characters>2756</properties:Characters>
  <properties:Lines>87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2016-01-12T10:15:00Z</dcterms:created>
  <dc:creator>Ljubica Makovec</dc:creator>
  <cp:lastModifiedBy>Nevenka Vuković</cp:lastModifiedBy>
  <cp:lastPrinted>2016-01-12T10:20:00Z</cp:lastPrinted>
  <dcterms:modified xmlns:xsi="http://www.w3.org/2001/XMLSchema-instance" xsi:type="dcterms:W3CDTF">2016-01-12T10:21:00Z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