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080484" w:rsidR="00A34B94" w:rsidRPr="002A37B5">
        <w:trPr>
          <w:gridAfter w:val="1"/>
          <w:wAfter w:type="dxa" w:w="284"/>
        </w:trPr>
        <w:tc>
          <w:tcPr>
            <w:tcW w:type="dxa" w:w="2943"/>
          </w:tcPr>
          <w:p w:rsidRDefault="00A34B94" w:rsidP="00080484" w:rsidR="00A34B94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080484" w:rsidR="00A34B94" w:rsidRPr="002A37B5">
        <w:tc>
          <w:tcPr>
            <w:tcW w:type="dxa" w:w="3227"/>
            <w:gridSpan w:val="2"/>
          </w:tcPr>
          <w:p w:rsidRDefault="00A34B94" w:rsidP="00080484" w:rsidR="00A34B9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A34B94" w:rsidP="00080484" w:rsidR="00A34B9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A34B94" w:rsidP="00080484" w:rsidR="00A34B9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d3e6a22" w14:paraId="d3e6a22" w:rsidRDefault="00C63971" w:rsidP="00281BC7" w:rsidR="00C63971" w:rsidRPr="002638DB">
      <w:pPr>
        <w15:collapsed w:val="false"/>
        <w:rPr>
          <w:bCs/>
        </w:rPr>
      </w:pPr>
    </w:p>
    <w:p w:rsidRDefault="00EF7C9A" w:rsidP="00EF7C9A" w:rsidR="00EF7C9A" w:rsidRPr="002638DB">
      <w:pPr>
        <w:jc w:val="center"/>
        <w:rPr>
          <w:bCs/>
        </w:rPr>
      </w:pPr>
      <w:r w:rsidRPr="002638DB">
        <w:rPr>
          <w:bCs/>
        </w:rPr>
        <w:t>R E P U B L I K A   H R V A T S K A</w:t>
      </w:r>
    </w:p>
    <w:p w:rsidRDefault="00281BC7" w:rsidP="00281BC7" w:rsidR="00281BC7" w:rsidRPr="002638DB">
      <w:pPr>
        <w:rPr>
          <w:bCs/>
        </w:rPr>
      </w:pPr>
      <w:r w:rsidRPr="002638DB">
        <w:rPr>
          <w:bCs/>
        </w:rPr>
        <w:tab/>
      </w:r>
      <w:r w:rsidRPr="002638DB">
        <w:rPr>
          <w:bCs/>
        </w:rPr>
        <w:tab/>
      </w:r>
      <w:r w:rsidRPr="002638DB">
        <w:rPr>
          <w:bCs/>
        </w:rPr>
        <w:tab/>
      </w:r>
      <w:r w:rsidRPr="002638DB">
        <w:rPr>
          <w:bCs/>
        </w:rPr>
        <w:tab/>
      </w:r>
      <w:r w:rsidRPr="002638DB">
        <w:rPr>
          <w:bCs/>
        </w:rPr>
        <w:tab/>
      </w:r>
    </w:p>
    <w:p w:rsidRDefault="00281BC7" w:rsidP="00281BC7" w:rsidR="00281BC7" w:rsidRPr="002638DB">
      <w:pPr>
        <w:jc w:val="center"/>
        <w:rPr>
          <w:bCs/>
        </w:rPr>
      </w:pPr>
      <w:r w:rsidRPr="002638DB">
        <w:rPr>
          <w:bCs/>
        </w:rPr>
        <w:t>R J E Š E N J E</w:t>
      </w:r>
    </w:p>
    <w:p w:rsidRDefault="00281BC7" w:rsidP="00281BC7" w:rsidR="00281BC7" w:rsidRPr="002638DB">
      <w:pPr>
        <w:jc w:val="center"/>
        <w:rPr>
          <w:b/>
        </w:rPr>
      </w:pPr>
    </w:p>
    <w:p w:rsidRDefault="003F076D" w:rsidP="00A34B94" w:rsidR="002C16F5" w:rsidRPr="002638DB">
      <w:pPr>
        <w:ind w:firstLine="708"/>
        <w:jc w:val="both"/>
      </w:pPr>
      <w:r w:rsidRPr="002638DB">
        <w:t xml:space="preserve">Trgovački sud u Zadru, po sutkinji Ani Markač, povodom prijedloga za otvaranje stečajnog postupka nad </w:t>
      </w:r>
      <w:r w:rsidR="002C16F5" w:rsidRPr="002638DB">
        <w:t xml:space="preserve">dužnikom </w:t>
      </w:r>
      <w:r w:rsidR="0084348D">
        <w:t>TITULUS d.o.o., Drage, Murterska 22, OIB:73731510727</w:t>
      </w:r>
      <w:r w:rsidR="007C7A29" w:rsidRPr="002638DB">
        <w:t xml:space="preserve">, </w:t>
      </w:r>
      <w:r w:rsidRPr="002638DB">
        <w:t xml:space="preserve">dana </w:t>
      </w:r>
      <w:r w:rsidR="00A34B94">
        <w:t>19. ožujka 2019.</w:t>
      </w:r>
      <w:r w:rsidRPr="002638DB">
        <w:t>,</w:t>
      </w:r>
    </w:p>
    <w:p w:rsidRDefault="00281BC7" w:rsidP="00281BC7" w:rsidR="00281BC7" w:rsidRPr="002638DB">
      <w:pPr>
        <w:jc w:val="center"/>
      </w:pPr>
      <w:r w:rsidRPr="002638DB">
        <w:t>r i j e š i o   j e</w:t>
      </w:r>
    </w:p>
    <w:p w:rsidRDefault="004B768C" w:rsidP="00EF7C9A" w:rsidR="004B768C" w:rsidRPr="002638DB">
      <w:pPr>
        <w:jc w:val="both"/>
      </w:pPr>
    </w:p>
    <w:p w:rsidRDefault="00777515" w:rsidP="003F076D" w:rsidR="00777515" w:rsidRPr="002638DB">
      <w:pPr>
        <w:pStyle w:val="Odlomakpopisa"/>
        <w:ind w:left="0"/>
        <w:jc w:val="both"/>
      </w:pPr>
      <w:r w:rsidRPr="002638DB">
        <w:t>I.</w:t>
      </w:r>
      <w:r w:rsidRPr="002638DB">
        <w:tab/>
      </w:r>
      <w:r w:rsidR="00B105A9" w:rsidRPr="002638DB">
        <w:t xml:space="preserve">Pozivaju se </w:t>
      </w:r>
      <w:r w:rsidR="003C0BEC" w:rsidRPr="002638DB">
        <w:t xml:space="preserve">osobe koje imaju pravni interes za provedbom stečajnog postupka nad </w:t>
      </w:r>
      <w:r w:rsidR="00B105A9" w:rsidRPr="002638DB">
        <w:t>dužnik</w:t>
      </w:r>
      <w:r w:rsidR="003C0BEC" w:rsidRPr="002638DB">
        <w:t>om</w:t>
      </w:r>
      <w:r w:rsidR="007C7A29" w:rsidRPr="002638DB">
        <w:t xml:space="preserve"> </w:t>
      </w:r>
      <w:r w:rsidR="0084348D" w:rsidRPr="0084348D">
        <w:rPr>
          <w:szCs w:val="22"/>
        </w:rPr>
        <w:t>TITULUS d.o.o., Drage, Murterska 22, OIB:73731510727</w:t>
      </w:r>
      <w:r w:rsidR="0084555A" w:rsidRPr="002638DB">
        <w:t>,</w:t>
      </w:r>
      <w:r w:rsidR="00930179" w:rsidRPr="002638DB">
        <w:t xml:space="preserve"> </w:t>
      </w:r>
      <w:r w:rsidRPr="002638DB">
        <w:t>da u roku od 15 dana od isteka osmog dan</w:t>
      </w:r>
      <w:r w:rsidR="002C16F5" w:rsidRPr="002638DB">
        <w:t xml:space="preserve">a od objave ovog rješenja na </w:t>
      </w:r>
      <w:r w:rsidR="000E509D" w:rsidRPr="002638DB">
        <w:t xml:space="preserve">mrežnoj stranici </w:t>
      </w:r>
      <w:r w:rsidR="002C16F5" w:rsidRPr="002638DB">
        <w:t>e-O</w:t>
      </w:r>
      <w:r w:rsidRPr="002638DB">
        <w:t>glasn</w:t>
      </w:r>
      <w:r w:rsidR="000E509D" w:rsidRPr="002638DB">
        <w:t>a</w:t>
      </w:r>
      <w:r w:rsidRPr="002638DB">
        <w:t xml:space="preserve"> ploč</w:t>
      </w:r>
      <w:r w:rsidR="000E509D" w:rsidRPr="002638DB">
        <w:t>a</w:t>
      </w:r>
      <w:r w:rsidRPr="002638DB">
        <w:t xml:space="preserve"> sud</w:t>
      </w:r>
      <w:r w:rsidR="000E509D" w:rsidRPr="002638DB">
        <w:t>ov</w:t>
      </w:r>
      <w:r w:rsidRPr="002638DB">
        <w:t>a solidarno predujme iznos od</w:t>
      </w:r>
      <w:r w:rsidR="007C7A29" w:rsidRPr="002638DB">
        <w:t xml:space="preserve"> </w:t>
      </w:r>
      <w:r w:rsidR="0084348D">
        <w:t>28.975,00</w:t>
      </w:r>
      <w:r w:rsidR="000E509D" w:rsidRPr="002638DB">
        <w:t xml:space="preserve"> kn </w:t>
      </w:r>
      <w:r w:rsidRPr="002638DB">
        <w:t xml:space="preserve">potreban za pokriće troškova vođenja stečajnog postupka nad ovim dužnikom. </w:t>
      </w:r>
    </w:p>
    <w:p w:rsidRDefault="009149BF" w:rsidP="00777515" w:rsidR="009149BF" w:rsidRPr="002638DB">
      <w:pPr>
        <w:jc w:val="both"/>
      </w:pPr>
    </w:p>
    <w:p w:rsidRDefault="009149BF" w:rsidP="00EE2F8E" w:rsidR="009149BF" w:rsidRPr="002638DB">
      <w:pPr>
        <w:jc w:val="both"/>
      </w:pPr>
      <w:r w:rsidRPr="002638DB">
        <w:t>II.</w:t>
      </w:r>
      <w:r w:rsidRPr="002638DB">
        <w:tab/>
        <w:t>Uplata se ima izvršiti na depozitni račun ovog suda na broj: IBAN: HR43 2390 0011 3000 0085 7 s pozivom na broj odobrenja 05 221-</w:t>
      </w:r>
      <w:r w:rsidR="0084348D">
        <w:t>254</w:t>
      </w:r>
      <w:r w:rsidR="000E509D" w:rsidRPr="002638DB">
        <w:t>-</w:t>
      </w:r>
      <w:r w:rsidR="002272C8" w:rsidRPr="002638DB">
        <w:t>2018</w:t>
      </w:r>
      <w:r w:rsidR="00EE2F8E" w:rsidRPr="002638DB">
        <w:t>.</w:t>
      </w:r>
    </w:p>
    <w:p w:rsidRDefault="009149BF" w:rsidP="009149BF" w:rsidR="009149BF" w:rsidRPr="002638DB">
      <w:pPr>
        <w:jc w:val="both"/>
      </w:pPr>
    </w:p>
    <w:p w:rsidRDefault="009149BF" w:rsidP="00777515" w:rsidR="009149BF" w:rsidRPr="002638DB">
      <w:pPr>
        <w:jc w:val="both"/>
      </w:pPr>
      <w:r w:rsidRPr="002638DB">
        <w:t>III.</w:t>
      </w:r>
      <w:r w:rsidRPr="002638DB">
        <w:tab/>
        <w:t xml:space="preserve">Ukoliko </w:t>
      </w:r>
      <w:r w:rsidR="003C0BEC" w:rsidRPr="002638DB">
        <w:t xml:space="preserve">zainteresirane osobe </w:t>
      </w:r>
      <w:r w:rsidRPr="002638DB">
        <w:t>ne postup</w:t>
      </w:r>
      <w:r w:rsidR="003C0BEC" w:rsidRPr="002638DB">
        <w:t>e</w:t>
      </w:r>
      <w:r w:rsidRPr="002638DB">
        <w:t xml:space="preserve"> po nalogu suda iz točke </w:t>
      </w:r>
      <w:r w:rsidR="00777515" w:rsidRPr="002638DB">
        <w:t>II</w:t>
      </w:r>
      <w:r w:rsidRPr="002638DB">
        <w:t xml:space="preserve">. donijet će se rješenje o otvaranju i zaključenju stečajnog postupka. </w:t>
      </w:r>
    </w:p>
    <w:p w:rsidRDefault="0065585F" w:rsidP="009149BF" w:rsidR="0065585F" w:rsidRPr="002638DB">
      <w:pPr>
        <w:jc w:val="both"/>
      </w:pPr>
    </w:p>
    <w:p w:rsidRDefault="00B105A9" w:rsidP="00B105A9" w:rsidR="00B105A9" w:rsidRPr="002638DB">
      <w:pPr>
        <w:jc w:val="center"/>
      </w:pPr>
      <w:r w:rsidRPr="002638DB">
        <w:t>Obrazloženje</w:t>
      </w:r>
    </w:p>
    <w:p w:rsidRDefault="00B105A9" w:rsidP="00B105A9" w:rsidR="00B105A9" w:rsidRPr="002638DB"/>
    <w:p w:rsidRDefault="00B105A9" w:rsidP="00D43ED3" w:rsidR="0084348D">
      <w:pPr>
        <w:jc w:val="both"/>
      </w:pPr>
      <w:r w:rsidRPr="002638DB">
        <w:tab/>
        <w:t xml:space="preserve">Privremeni stečajni upravitelj </w:t>
      </w:r>
      <w:r w:rsidR="002272C8" w:rsidRPr="002638DB">
        <w:t xml:space="preserve">Josip Jadran Sekso </w:t>
      </w:r>
      <w:r w:rsidR="00A34B94">
        <w:t xml:space="preserve">iz Šibenika </w:t>
      </w:r>
      <w:r w:rsidR="00937F3C" w:rsidRPr="002638DB">
        <w:t>u izvješ</w:t>
      </w:r>
      <w:r w:rsidR="005A4D8F" w:rsidRPr="002638DB">
        <w:t>ću koje</w:t>
      </w:r>
      <w:r w:rsidR="00B25AD6" w:rsidRPr="002638DB">
        <w:t xml:space="preserve"> je dostavio s</w:t>
      </w:r>
      <w:r w:rsidR="005A4D8F" w:rsidRPr="002638DB">
        <w:t>udu</w:t>
      </w:r>
      <w:r w:rsidR="00937F3C" w:rsidRPr="002638DB">
        <w:t xml:space="preserve"> </w:t>
      </w:r>
      <w:r w:rsidR="00435F38" w:rsidRPr="002638DB">
        <w:t>naveo</w:t>
      </w:r>
      <w:r w:rsidR="00A34B94">
        <w:t>,</w:t>
      </w:r>
      <w:r w:rsidR="00435F38" w:rsidRPr="002638DB">
        <w:t xml:space="preserve"> </w:t>
      </w:r>
      <w:r w:rsidR="007C7A29" w:rsidRPr="002638DB">
        <w:t xml:space="preserve">je </w:t>
      </w:r>
      <w:r w:rsidR="00B45E09" w:rsidRPr="002638DB">
        <w:t xml:space="preserve">da je </w:t>
      </w:r>
      <w:r w:rsidR="002272C8" w:rsidRPr="002638DB">
        <w:t>zastupniku</w:t>
      </w:r>
      <w:r w:rsidR="00B45E09" w:rsidRPr="002638DB">
        <w:t xml:space="preserve"> dužnika po zakonu</w:t>
      </w:r>
      <w:r w:rsidR="002272C8" w:rsidRPr="002638DB">
        <w:t xml:space="preserve"> preporučenom pošiljkom</w:t>
      </w:r>
      <w:r w:rsidR="00B45E09" w:rsidRPr="002638DB">
        <w:t xml:space="preserve"> pos</w:t>
      </w:r>
      <w:r w:rsidR="002272C8" w:rsidRPr="002638DB">
        <w:t>l</w:t>
      </w:r>
      <w:r w:rsidR="00B45E09" w:rsidRPr="002638DB">
        <w:t>ao zahtjev za dostavom cjelokupne poslovne dokumentacije</w:t>
      </w:r>
      <w:r w:rsidR="002638DB">
        <w:t xml:space="preserve">. </w:t>
      </w:r>
      <w:r w:rsidR="0084348D">
        <w:t>Istu pošiljku da je preuzela bivša zaposlenica gđa. Anka Barešić</w:t>
      </w:r>
      <w:r w:rsidR="00A34B94">
        <w:t xml:space="preserve">, koja da mu je u </w:t>
      </w:r>
      <w:r w:rsidR="0084348D">
        <w:t>tele</w:t>
      </w:r>
      <w:r w:rsidR="00A34B94">
        <w:t>fonskom razgovoru</w:t>
      </w:r>
      <w:r w:rsidR="0084348D">
        <w:t xml:space="preserve"> izjavila da dužnik već dulje vrijeme ne obavlja djelatnost, da nema imovine, te da su svi članovi društva i uprave preminuli. Erno Ronai i Valeria Csendes, oboje starije životne dobi, </w:t>
      </w:r>
      <w:r w:rsidR="00A34B94">
        <w:t xml:space="preserve">da su preminuli </w:t>
      </w:r>
      <w:r w:rsidR="0084348D">
        <w:t xml:space="preserve">2016. Nakon njihove smrti je kao jedini živući član društva i direktor ostao Gabor Winkler koji je trebao preuzeti sve poslovne udjele (što nije provedeno u sudskom registru), međutim, </w:t>
      </w:r>
      <w:r w:rsidR="00A34B94">
        <w:t xml:space="preserve">isti da je nakon teške bolesti preminuo u kolovozu 2018.  </w:t>
      </w:r>
      <w:r w:rsidR="00CD15E5">
        <w:t xml:space="preserve">Prema navodima gđe. Barešić, nasljednici (kao i ostalih bivših članova društva) </w:t>
      </w:r>
      <w:r w:rsidR="00A34B94">
        <w:t xml:space="preserve">da </w:t>
      </w:r>
      <w:r w:rsidR="00CD15E5">
        <w:t>nemaju interes za preuzimanje društva i nastavak poslovanja.</w:t>
      </w:r>
    </w:p>
    <w:p w:rsidRDefault="00CD15E5" w:rsidP="00D43ED3" w:rsidR="002272C8">
      <w:pPr>
        <w:jc w:val="both"/>
      </w:pPr>
      <w:r>
        <w:tab/>
        <w:t xml:space="preserve">Privremeni stečajni </w:t>
      </w:r>
      <w:r w:rsidR="00A34B94">
        <w:t>upravitelj</w:t>
      </w:r>
      <w:r>
        <w:t xml:space="preserve"> da je p</w:t>
      </w:r>
      <w:r w:rsidR="009A7998" w:rsidRPr="002638DB">
        <w:t xml:space="preserve">odatke o imovini </w:t>
      </w:r>
      <w:r w:rsidR="00B45E09" w:rsidRPr="002638DB">
        <w:t>p</w:t>
      </w:r>
      <w:r w:rsidR="002272C8" w:rsidRPr="002638DB">
        <w:t>ribavio iz mrežnog izvatka iz sudskog registra, pretraženih informacija o dužniku na portalu FININFO, od Financijske agencije da su pribavljene potvrde o neizvršenim osnovama za plaćanje i Očevidnik</w:t>
      </w:r>
      <w:r w:rsidR="00A34B94">
        <w:t>a</w:t>
      </w:r>
      <w:r w:rsidR="002272C8" w:rsidRPr="002638DB">
        <w:t xml:space="preserve"> redoslijeda osnova za plaćanje te </w:t>
      </w:r>
      <w:r w:rsidR="002638DB">
        <w:t>je preuzeto</w:t>
      </w:r>
      <w:r w:rsidR="002272C8" w:rsidRPr="002638DB">
        <w:t xml:space="preserve"> godišnje</w:t>
      </w:r>
      <w:r w:rsidR="002638DB">
        <w:t xml:space="preserve"> financijsko</w:t>
      </w:r>
      <w:r w:rsidR="002272C8" w:rsidRPr="002638DB">
        <w:t xml:space="preserve"> </w:t>
      </w:r>
      <w:r w:rsidR="002638DB">
        <w:t>za 2017.</w:t>
      </w:r>
      <w:r w:rsidR="002272C8" w:rsidRPr="002638DB">
        <w:t xml:space="preserve"> </w:t>
      </w:r>
      <w:r w:rsidR="00A34B94">
        <w:t xml:space="preserve">Nadalje, da je </w:t>
      </w:r>
      <w:r w:rsidR="002638DB">
        <w:t xml:space="preserve"> izvršen uvid u evidencije MUP-a, </w:t>
      </w:r>
      <w:r w:rsidR="002272C8" w:rsidRPr="002638DB">
        <w:t>Zemljišnoknjižno</w:t>
      </w:r>
      <w:r w:rsidR="002638DB">
        <w:t>g odjela</w:t>
      </w:r>
      <w:r w:rsidR="002272C8" w:rsidRPr="002638DB">
        <w:t xml:space="preserve"> Općinskog suda u Zadru, </w:t>
      </w:r>
      <w:r w:rsidR="002638DB">
        <w:t>Lučke kapetanije</w:t>
      </w:r>
      <w:r w:rsidR="002272C8" w:rsidRPr="002638DB">
        <w:t xml:space="preserve"> Zadar te Hrvatskog zavoda za mirovinsko osiguranje. </w:t>
      </w:r>
    </w:p>
    <w:p w:rsidRDefault="00CD15E5" w:rsidP="00D43ED3" w:rsidR="00CD15E5">
      <w:pPr>
        <w:jc w:val="both"/>
      </w:pPr>
      <w:r>
        <w:tab/>
        <w:t xml:space="preserve">Dužnik da ima otvoren račun kod Splitske banke d.d., a sukladno potvrdi Financijske agencije, na dan 17. rujna 2018. dužnik </w:t>
      </w:r>
      <w:r w:rsidR="00CF143C">
        <w:t xml:space="preserve">da </w:t>
      </w:r>
      <w:r>
        <w:t xml:space="preserve">je u Očevidniku redoslijeda osnova za plaćanje imao evidentirane neizvršene osnove za plaćanje u neprekinutom razdoblju od 182 dana (kontinuirana blokada računa od 16. ožujka 2018.) U skladu s navedenim, dužnik </w:t>
      </w:r>
      <w:r w:rsidR="008A5651">
        <w:t xml:space="preserve">da </w:t>
      </w:r>
      <w:r>
        <w:t xml:space="preserve">je </w:t>
      </w:r>
      <w:r>
        <w:lastRenderedPageBreak/>
        <w:t>sukladno čl. 6. Stečajnog zakona, nesposoban za plaćanje. Na dan 31. prosinca 2017. ukupna imovina da je iznosila 518.854,00 kn, a ukupne obveze 179.648,00 kn. Iz navedenog da proizlazi kako dužnik nije prezadužen u smislu čl. 7. Stečajnog zakona, zato što mu je vrijednost imovine ve</w:t>
      </w:r>
      <w:r w:rsidR="008A5651">
        <w:t>ća od obveza, ali navedeni poda</w:t>
      </w:r>
      <w:r>
        <w:t xml:space="preserve">ci </w:t>
      </w:r>
      <w:r w:rsidR="008A5651">
        <w:t xml:space="preserve">da </w:t>
      </w:r>
      <w:r>
        <w:t xml:space="preserve">ne iskazuju stvarno stanje, budući da se imovina odnosi najvećim dijelom na zalihe koje, prema riječima knjigovođe nisu razdužene, a u naravi ne postoje. </w:t>
      </w:r>
    </w:p>
    <w:p w:rsidRDefault="002638DB" w:rsidP="008A5651" w:rsidR="00B45E09" w:rsidRPr="002638DB">
      <w:pPr>
        <w:jc w:val="both"/>
      </w:pPr>
      <w:r>
        <w:tab/>
      </w:r>
      <w:r w:rsidR="002E0474">
        <w:t>P</w:t>
      </w:r>
      <w:r w:rsidR="00CD15E5">
        <w:t>rema informacijama dobivenim iz evidencije cestovnih vozila MUP-a, dužnik nije evidentiran kao vlasnik vozila. U Očevidniku brodica Lu</w:t>
      </w:r>
      <w:r w:rsidR="008A5651">
        <w:t xml:space="preserve">čke kapetanije Zadar, dužnik da </w:t>
      </w:r>
      <w:r w:rsidR="00CD15E5">
        <w:t xml:space="preserve">nije evidentiran ni kao vlasnik plovila. Prema informacijama </w:t>
      </w:r>
      <w:r w:rsidR="002E0474">
        <w:t xml:space="preserve">Općinskog suda u Zadru, </w:t>
      </w:r>
      <w:r w:rsidR="008A5651">
        <w:t>Z</w:t>
      </w:r>
      <w:r w:rsidR="00CD15E5">
        <w:t xml:space="preserve">emljišnoknjižnog odjela, </w:t>
      </w:r>
      <w:r w:rsidR="002E0474">
        <w:t xml:space="preserve">dužnik </w:t>
      </w:r>
      <w:r w:rsidR="008A5651">
        <w:t xml:space="preserve">da </w:t>
      </w:r>
      <w:r w:rsidR="002E0474">
        <w:t xml:space="preserve">nije upisan kao vlasnik nekretnina na području </w:t>
      </w:r>
      <w:r w:rsidR="00CD15E5">
        <w:t>nadležnosti tog suda</w:t>
      </w:r>
      <w:r w:rsidR="0062651C">
        <w:t>.</w:t>
      </w:r>
      <w:r w:rsidR="00CD15E5">
        <w:t xml:space="preserve"> Na temelju podataka iz bruto bilance na dan 31. kolovoza 2018. utvrđeno je</w:t>
      </w:r>
      <w:r w:rsidR="008A5651">
        <w:t>,</w:t>
      </w:r>
      <w:r w:rsidR="00CD15E5">
        <w:t xml:space="preserve"> da dužnik nema dugotrajne imovine, a kratkotrajnu </w:t>
      </w:r>
      <w:r w:rsidR="008A5651">
        <w:t xml:space="preserve">da </w:t>
      </w:r>
      <w:r w:rsidR="00CD15E5">
        <w:t>su činila nenaplaćena potraživanja fizičke osobe u iznosu od 5.500,00 kn, dana pozajmica povezanom društvu VIKTORIA-BIOGRAD d.o.o. u iznosu od 15.600,00 kn te stavka "proizvodnja u tijeku – gradilište Drage" u izno</w:t>
      </w:r>
      <w:r w:rsidR="00D94E00">
        <w:t xml:space="preserve">su od 484.383,62 kn. U odnosu na zalihe proizvodnje u tijeku od 484.383,62 kn knjigovođa je izjavila da se, po njenim saznanjima, navedeno odnosilo na ugovorenu gradnju koja nije realizirana, a njoj nije dostavljen Ugovor </w:t>
      </w:r>
      <w:r w:rsidR="008A5651">
        <w:t xml:space="preserve">slijedom čega da nije </w:t>
      </w:r>
      <w:r w:rsidR="00D94E00">
        <w:t>mogla rasknjižiti taj iznos na troškove. U matičnoj evidenciji osiguranika Hrvatskog zavoda za mirovinsko osiguranje vodi se jedan zaposlenik kod dužnika. Međutim, riječ je o direktoru Gaboru Winkleru koji je preminuo, ali na dan izdavanja potvrde nije još bio odjavljen s mirovinskog osiguranja, tako da dužnik nema zaposlenih. Dužnik nije stranka u aktivnim sudskim postupcima, bilo kao tužitelj ili ovrhovoditelj, tuženik ili ovršenik, a sve prema informacijama od knjigo</w:t>
      </w:r>
      <w:r w:rsidR="008A5651">
        <w:t xml:space="preserve">vodstvenog servisa. </w:t>
      </w:r>
      <w:r w:rsidR="0062651C">
        <w:t xml:space="preserve">Temeljem podataka iz posljednjih godišnjih financijskih izvješća, utvrđeno je da je dužnik u </w:t>
      </w:r>
      <w:r w:rsidR="00D94E00">
        <w:t>posljednje dvije godine ostvario neto dobit od 1.228,00 kn za 2016</w:t>
      </w:r>
      <w:r w:rsidR="0062651C">
        <w:t>.</w:t>
      </w:r>
      <w:r w:rsidR="00D94E00">
        <w:t xml:space="preserve"> i 2.599,00 kn za 2017.</w:t>
      </w:r>
      <w:r w:rsidR="0062651C">
        <w:t xml:space="preserve"> </w:t>
      </w:r>
    </w:p>
    <w:p w:rsidRDefault="00F269BE" w:rsidP="00D43ED3" w:rsidR="00F269BE" w:rsidRPr="002638DB">
      <w:pPr>
        <w:jc w:val="both"/>
      </w:pPr>
      <w:r w:rsidRPr="002638DB">
        <w:tab/>
      </w:r>
      <w:r w:rsidR="0048206E" w:rsidRPr="002638DB">
        <w:t>Dužnik</w:t>
      </w:r>
      <w:r w:rsidRPr="002638DB">
        <w:t xml:space="preserve"> nema </w:t>
      </w:r>
      <w:r w:rsidR="0048206E" w:rsidRPr="002638DB">
        <w:t>nikakve</w:t>
      </w:r>
      <w:r w:rsidRPr="002638DB">
        <w:t xml:space="preserve"> imovine. </w:t>
      </w:r>
    </w:p>
    <w:p w:rsidRDefault="00F269BE" w:rsidP="00D43ED3" w:rsidR="00713DC9">
      <w:pPr>
        <w:jc w:val="both"/>
      </w:pPr>
      <w:r w:rsidRPr="002638DB">
        <w:tab/>
        <w:t xml:space="preserve">Budući da su na strani dužnika ostvareni uvjeti </w:t>
      </w:r>
      <w:r w:rsidR="008A5651">
        <w:t>za otvaranje stečajnog postupka</w:t>
      </w:r>
      <w:r w:rsidRPr="002638DB">
        <w:t xml:space="preserve"> radi </w:t>
      </w:r>
      <w:r w:rsidR="008A5651">
        <w:t xml:space="preserve">nesposobnosti za plaćanje i </w:t>
      </w:r>
      <w:r w:rsidRPr="002638DB">
        <w:t xml:space="preserve">prezaduženosti, da dužnik nema uvjeta za nastavak poslovanja, kao ni dostatne imovine za troškove stečajnog postupka koje je privremeni stečajni upravitelj procijenio na iznos od </w:t>
      </w:r>
      <w:r w:rsidR="003D6848">
        <w:t>28.975,00</w:t>
      </w:r>
      <w:r w:rsidRPr="002638DB">
        <w:t xml:space="preserve"> kn, koji se odnose na</w:t>
      </w:r>
      <w:r w:rsidR="0048206E" w:rsidRPr="002638DB">
        <w:t xml:space="preserve"> nagradu privremenom stečajnom upravitelju, iznos od 3.000,00 kn, trošak nagrade – doprinos za ZO na bruto osnovicu iznos od 225,00 kn, nagradu stečajnom upravitelju iznos od </w:t>
      </w:r>
      <w:r w:rsidR="003D6848">
        <w:t>10</w:t>
      </w:r>
      <w:r w:rsidR="0048206E" w:rsidRPr="002638DB">
        <w:t xml:space="preserve">.000,00 kn, trošak nagrade – doprinos za ZO na bruto osnovicu iznos od </w:t>
      </w:r>
      <w:r w:rsidR="003D6848">
        <w:t>750</w:t>
      </w:r>
      <w:r w:rsidR="0048206E" w:rsidRPr="002638DB">
        <w:t xml:space="preserve">,00 kn, zatvaranje, otvaranje i vođenje žiro računa iznos od 1.000,00 kn, računovodstvene usluge (600,00 kn+PDV za 12 mj.) iznos od 9.000,00 kn, </w:t>
      </w:r>
      <w:r w:rsidR="003D6848">
        <w:t>sudski troškovi</w:t>
      </w:r>
      <w:r w:rsidR="0048206E" w:rsidRPr="002638DB">
        <w:t xml:space="preserve"> iznos od 2.000,00 kn, troškovi telefona, uredskog pribora, pošte, izradba pečata, iznos od 1.000,00 kn, ostali troškovi (</w:t>
      </w:r>
      <w:r w:rsidR="003D6848">
        <w:t>arhiviranje dokumentacije</w:t>
      </w:r>
      <w:r w:rsidR="0048206E" w:rsidRPr="002638DB">
        <w:t xml:space="preserve"> i dr.) iznos od </w:t>
      </w:r>
      <w:r w:rsidR="003D6848">
        <w:t>2</w:t>
      </w:r>
      <w:r w:rsidR="0048206E" w:rsidRPr="002638DB">
        <w:t xml:space="preserve">.000,00 kn, </w:t>
      </w:r>
      <w:r w:rsidR="00504B2D" w:rsidRPr="002638DB">
        <w:t xml:space="preserve">to je isti predložio da se </w:t>
      </w:r>
      <w:r w:rsidR="008A5651">
        <w:t>osobe koje imaju pravni interes za provođenje stečajnog postupka</w:t>
      </w:r>
      <w:r w:rsidR="00CF143C">
        <w:t>,</w:t>
      </w:r>
      <w:r w:rsidR="008A5651">
        <w:t xml:space="preserve"> </w:t>
      </w:r>
      <w:r w:rsidR="00504B2D" w:rsidRPr="002638DB">
        <w:t xml:space="preserve">pozovu na predujam troškova, a ukoliko isti ne uplate zatraženi predujam da se onda istovremeno otvori i zaključi stečajni postupak. </w:t>
      </w:r>
    </w:p>
    <w:p w:rsidRDefault="009149BF" w:rsidP="00CA7CC2" w:rsidR="0032111A" w:rsidRPr="002638DB">
      <w:pPr>
        <w:ind w:firstLine="708"/>
        <w:jc w:val="both"/>
      </w:pPr>
      <w:r w:rsidRPr="002638DB">
        <w:t>Člankom 132. st. 1. S</w:t>
      </w:r>
      <w:r w:rsidR="00777515" w:rsidRPr="002638DB">
        <w:t xml:space="preserve">tečajnog zakona </w:t>
      </w:r>
      <w:r w:rsidR="00EE5D31" w:rsidRPr="002638DB">
        <w:t xml:space="preserve">(Narodne novine broj 71/2015 i 104/2017) </w:t>
      </w:r>
      <w:r w:rsidRPr="002638DB">
        <w:t xml:space="preserve">propisano </w:t>
      </w:r>
      <w:r w:rsidR="00735214" w:rsidRPr="002638DB">
        <w:t xml:space="preserve">je, </w:t>
      </w:r>
      <w:r w:rsidRPr="002638DB">
        <w:t xml:space="preserve">da </w:t>
      </w:r>
      <w:r w:rsidR="003C0BEC" w:rsidRPr="002638DB">
        <w:t xml:space="preserve">ako prije otvaranja stečajnog postupka sud utvrdi da imovina dužnika koja bi ušla u stečajnu masu nije dovoljna ni za namirenje troškova tog postupka </w:t>
      </w:r>
      <w:r w:rsidR="00777515" w:rsidRPr="002638DB">
        <w:t>ili j</w:t>
      </w:r>
      <w:r w:rsidR="003C0BEC" w:rsidRPr="002638DB">
        <w:t xml:space="preserve">e neznatne vrijednosti, rješenjem će pozvati osobe koje imaju pravni interes za provedbom stečajnog postupka da u roku od 15 dana uplate predujam za namirenje troškova prethodnog </w:t>
      </w:r>
      <w:r w:rsidR="00FE1847" w:rsidRPr="002638DB">
        <w:t>i otvorenoga stečajnog postupka.</w:t>
      </w:r>
      <w:r w:rsidR="00CA7CC2" w:rsidRPr="002638DB">
        <w:t xml:space="preserve"> Nadalje, člankom 132. st. 2. Stečajnog zakona propisano je da ako osobe iz stavka 1. istog članka citiranog Zakona ne predujme zatraženi iznos, sud će donijeti rješenje o otvaranju i zaključenju stečajnog postupka. </w:t>
      </w:r>
    </w:p>
    <w:p w:rsidRDefault="0032111A" w:rsidP="00CA7CC2" w:rsidR="0032111A" w:rsidRPr="002638DB">
      <w:pPr>
        <w:ind w:firstLine="708"/>
        <w:jc w:val="both"/>
      </w:pPr>
      <w:r w:rsidRPr="002638DB">
        <w:t xml:space="preserve">U konkretnom slučaju iz izvješća privremenog stečajnog upravitelja proizlazi da </w:t>
      </w:r>
      <w:r w:rsidR="00CA7CC2" w:rsidRPr="002638DB">
        <w:t xml:space="preserve">je dužnik </w:t>
      </w:r>
      <w:r w:rsidR="008A5651">
        <w:t xml:space="preserve">nesposoban za plaćanje i </w:t>
      </w:r>
      <w:r w:rsidR="00CA7CC2" w:rsidRPr="002638DB">
        <w:t xml:space="preserve">prezadužen, da nema izgleda za nastavak poslovanja, kao i da ne postoji dostatna imovina za namirenje stečajnog postupka, a </w:t>
      </w:r>
      <w:r w:rsidRPr="002638DB">
        <w:t xml:space="preserve">koje je stečajni upravitelj procijenio na iznos od </w:t>
      </w:r>
      <w:r w:rsidR="003D6848">
        <w:t>28.975,00</w:t>
      </w:r>
      <w:r w:rsidR="00504B2D" w:rsidRPr="002638DB">
        <w:t xml:space="preserve"> </w:t>
      </w:r>
      <w:r w:rsidR="00EE5D31" w:rsidRPr="002638DB">
        <w:t>kn</w:t>
      </w:r>
      <w:r w:rsidRPr="002638DB">
        <w:t>.</w:t>
      </w:r>
    </w:p>
    <w:p w:rsidRDefault="000966E6" w:rsidP="000966E6" w:rsidR="000966E6" w:rsidRPr="002638DB">
      <w:pPr>
        <w:ind w:firstLine="708"/>
        <w:jc w:val="both"/>
      </w:pPr>
      <w:r w:rsidRPr="002638DB">
        <w:lastRenderedPageBreak/>
        <w:t>Uzimajući u obzir naprijed navedeno to je u smislu čl. 132. st. 1. Stečajnog zakona odlučeno kao u izreci ovog rješenja.</w:t>
      </w:r>
    </w:p>
    <w:p w:rsidRDefault="0032111A" w:rsidP="000966E6" w:rsidR="0032111A" w:rsidRPr="002638DB">
      <w:pPr>
        <w:jc w:val="both"/>
      </w:pPr>
    </w:p>
    <w:p w:rsidRDefault="008F3AD6" w:rsidP="00CA3737" w:rsidR="00FE1847" w:rsidRPr="002638DB">
      <w:pPr>
        <w:jc w:val="center"/>
      </w:pPr>
      <w:r w:rsidRPr="002638DB">
        <w:t>U Zadru</w:t>
      </w:r>
      <w:r w:rsidR="00546154" w:rsidRPr="002638DB">
        <w:t xml:space="preserve"> </w:t>
      </w:r>
      <w:r w:rsidR="008A5651">
        <w:t xml:space="preserve">19. ožujka 2019. </w:t>
      </w:r>
    </w:p>
    <w:p w:rsidRDefault="00596A5E" w:rsidP="00596A5E" w:rsidR="00596A5E"/>
    <w:p w:rsidRDefault="00596A5E" w:rsidP="00596A5E" w:rsidR="00596A5E">
      <w:r>
        <w:t xml:space="preserve">Za točnost otpravka – ovlaštena službenica                                                  </w:t>
      </w:r>
      <w:r>
        <w:tab/>
        <w:t xml:space="preserve">        Sutkinja</w:t>
      </w:r>
    </w:p>
    <w:p w:rsidRDefault="00596A5E" w:rsidP="00596A5E" w:rsidR="00596A5E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BE4FB8" w:rsidP="00C63971" w:rsidR="00BE4FB8" w:rsidRPr="002638DB"/>
    <w:p w:rsidRDefault="00553C62" w:rsidP="00C63971" w:rsidR="00553C62" w:rsidRPr="002638DB"/>
    <w:p w:rsidRDefault="00B67F0A" w:rsidP="00C63971" w:rsidR="00B67F0A" w:rsidRPr="002638DB"/>
    <w:p w:rsidRDefault="006439D9" w:rsidP="0065585F" w:rsidR="00C63971" w:rsidRPr="002638DB">
      <w:pPr>
        <w:jc w:val="both"/>
      </w:pPr>
      <w:r w:rsidRPr="002638DB">
        <w:t xml:space="preserve">POUKA O PRAVNOM LIJEKU: </w:t>
      </w:r>
    </w:p>
    <w:p w:rsidRDefault="00C63971" w:rsidP="0065585F" w:rsidR="00C63971" w:rsidRPr="002638DB">
      <w:pPr>
        <w:jc w:val="both"/>
      </w:pPr>
      <w:r w:rsidRPr="002638DB">
        <w:t>Protiv ovog rješenja dopuštena je žalba</w:t>
      </w:r>
      <w:r w:rsidR="00B25AD6" w:rsidRPr="002638DB">
        <w:t xml:space="preserve"> koja se </w:t>
      </w:r>
      <w:r w:rsidRPr="002638DB">
        <w:t xml:space="preserve">podnosi Visokom trgovačkom sudu Republike Hrvatske putem ovog suda, u roku od 8 (osam) dana od isteka osmog dana od objave ovog rješenja na </w:t>
      </w:r>
      <w:r w:rsidR="00B25AD6" w:rsidRPr="002638DB">
        <w:t>mrežnoj stranici e-O</w:t>
      </w:r>
      <w:r w:rsidRPr="002638DB">
        <w:t>glasn</w:t>
      </w:r>
      <w:r w:rsidR="00B25AD6" w:rsidRPr="002638DB">
        <w:t xml:space="preserve">a ploča sudova </w:t>
      </w:r>
      <w:r w:rsidRPr="002638DB">
        <w:t xml:space="preserve">u 2 (dva) istovjetna primjeraka. </w:t>
      </w:r>
    </w:p>
    <w:p w:rsidRDefault="00C63971" w:rsidP="00C63971" w:rsidR="00C63971" w:rsidRPr="002638DB"/>
    <w:p w:rsidRDefault="00FE1847" w:rsidP="00C63971" w:rsidR="00FE1847" w:rsidRPr="002638DB"/>
    <w:p w:rsidRDefault="00C63971" w:rsidP="00C63971" w:rsidR="00C63971" w:rsidRPr="002638DB">
      <w:r w:rsidRPr="002638DB">
        <w:t xml:space="preserve">Dostaviti: </w:t>
      </w:r>
    </w:p>
    <w:p w:rsidRDefault="00C63971" w:rsidP="005D10C6" w:rsidR="00C63971" w:rsidRPr="002638DB">
      <w:r w:rsidRPr="002638DB">
        <w:t>- privremenom stečajnom upravitelju</w:t>
      </w:r>
      <w:r w:rsidR="00AC71C7" w:rsidRPr="002638DB">
        <w:t xml:space="preserve"> </w:t>
      </w:r>
      <w:r w:rsidR="0048206E" w:rsidRPr="002638DB">
        <w:t>Josip Jadran Sekso</w:t>
      </w:r>
      <w:r w:rsidR="00B25AD6" w:rsidRPr="002638DB">
        <w:t xml:space="preserve"> iz </w:t>
      </w:r>
      <w:r w:rsidR="0048206E" w:rsidRPr="002638DB">
        <w:t>Šibenika</w:t>
      </w:r>
      <w:r w:rsidR="00CA7CC2" w:rsidRPr="002638DB">
        <w:t xml:space="preserve"> </w:t>
      </w:r>
      <w:r w:rsidR="008A5651">
        <w:t>putem e-mail</w:t>
      </w:r>
    </w:p>
    <w:p w:rsidRDefault="00B25AD6" w:rsidP="00C63971" w:rsidR="00C63971" w:rsidRPr="002638DB">
      <w:r w:rsidRPr="002638DB">
        <w:t>- e-O</w:t>
      </w:r>
      <w:r w:rsidR="00C63971" w:rsidRPr="002638DB">
        <w:t>glasna ploča</w:t>
      </w:r>
      <w:r w:rsidRPr="002638DB">
        <w:t xml:space="preserve"> sudova</w:t>
      </w:r>
    </w:p>
    <w:p w:rsidRDefault="00C63971" w:rsidP="00C63971" w:rsidR="00C63971" w:rsidRPr="002638DB">
      <w:r w:rsidRPr="002638DB">
        <w:t>- računovodstvo suda</w:t>
      </w:r>
    </w:p>
    <w:p w:rsidRDefault="00C63971" w:rsidP="00B105A9" w:rsidR="00842CEB" w:rsidRPr="002638DB">
      <w:r w:rsidRPr="002638DB">
        <w:t>- u spis</w:t>
      </w:r>
    </w:p>
    <w:sectPr w:rsidSect="0000251D" w:rsidR="00842CEB" w:rsidRPr="002638DB">
      <w:headerReference w:type="default" r:id="rId11"/>
      <w:headerReference w:type="first" r:id="rId12"/>
      <w:pgSz w:h="16838" w:w="11906"/>
      <w:pgMar w:gutter="0" w:footer="708" w:header="708" w:left="1417" w:bottom="1135" w:right="1417" w:top="113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13B" w:rsidP="009C0FF2" w:rsidR="0017713B">
      <w:r>
        <w:separator/>
      </w:r>
    </w:p>
  </w:endnote>
  <w:endnote w:id="0" w:type="continuationSeparator">
    <w:p w:rsidRDefault="0017713B" w:rsidP="009C0FF2" w:rsidR="00177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13B" w:rsidP="009C0FF2" w:rsidR="0017713B">
      <w:r>
        <w:separator/>
      </w:r>
    </w:p>
  </w:footnote>
  <w:footnote w:id="0" w:type="continuationSeparator">
    <w:p w:rsidRDefault="0017713B" w:rsidP="009C0FF2" w:rsidR="00177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2272C8" w:rsidR="002272C8" w:rsidRPr="00C170F5">
        <w:pPr>
          <w:pStyle w:val="Zaglavlje"/>
          <w:jc w:val="right"/>
        </w:pPr>
        <w:r>
          <w:tab/>
        </w:r>
        <w:r>
          <w:tab/>
        </w:r>
        <w:r w:rsidR="002272C8">
          <w:t>Poslovni broj: 2 St-</w:t>
        </w:r>
        <w:r w:rsidR="0084348D">
          <w:t>254</w:t>
        </w:r>
        <w:r w:rsidR="002638DB">
          <w:t>/2018-1</w:t>
        </w:r>
        <w:r w:rsidR="0084348D">
          <w:t>6</w:t>
        </w:r>
      </w:p>
      <w:p w:rsidRDefault="00596A5E" w:rsidP="000E509D" w:rsidR="009C0FF2">
        <w:pPr>
          <w:pStyle w:val="Zaglavlje"/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553C62">
      <w:t>oslovni broj: 2 St-</w:t>
    </w:r>
    <w:r w:rsidR="0084348D">
      <w:t>254</w:t>
    </w:r>
    <w:r w:rsidR="007C7A29">
      <w:t>/</w:t>
    </w:r>
    <w:r w:rsidR="0084348D">
      <w:t>2018-16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251D"/>
    <w:rsid w:val="00026411"/>
    <w:rsid w:val="00036544"/>
    <w:rsid w:val="00077BD9"/>
    <w:rsid w:val="0008053D"/>
    <w:rsid w:val="000966E6"/>
    <w:rsid w:val="000E509D"/>
    <w:rsid w:val="0013102B"/>
    <w:rsid w:val="0017713B"/>
    <w:rsid w:val="00183904"/>
    <w:rsid w:val="001840A0"/>
    <w:rsid w:val="001A363B"/>
    <w:rsid w:val="001C2F3F"/>
    <w:rsid w:val="001C347E"/>
    <w:rsid w:val="0020672D"/>
    <w:rsid w:val="002272C8"/>
    <w:rsid w:val="00243782"/>
    <w:rsid w:val="002638DB"/>
    <w:rsid w:val="00276300"/>
    <w:rsid w:val="00281BC7"/>
    <w:rsid w:val="002B0C58"/>
    <w:rsid w:val="002C16F5"/>
    <w:rsid w:val="002D40ED"/>
    <w:rsid w:val="002E0474"/>
    <w:rsid w:val="003024D4"/>
    <w:rsid w:val="0032111A"/>
    <w:rsid w:val="00323F63"/>
    <w:rsid w:val="00342210"/>
    <w:rsid w:val="00342BE6"/>
    <w:rsid w:val="003A2B27"/>
    <w:rsid w:val="003C0BEC"/>
    <w:rsid w:val="003C6DA5"/>
    <w:rsid w:val="003D6848"/>
    <w:rsid w:val="003E7B35"/>
    <w:rsid w:val="003F076D"/>
    <w:rsid w:val="004019CA"/>
    <w:rsid w:val="00435F38"/>
    <w:rsid w:val="00453E80"/>
    <w:rsid w:val="004676BD"/>
    <w:rsid w:val="00474A81"/>
    <w:rsid w:val="0048206E"/>
    <w:rsid w:val="00495E07"/>
    <w:rsid w:val="004B768C"/>
    <w:rsid w:val="004C5C40"/>
    <w:rsid w:val="004E7E9B"/>
    <w:rsid w:val="004F1515"/>
    <w:rsid w:val="00504B2D"/>
    <w:rsid w:val="00515656"/>
    <w:rsid w:val="00524F42"/>
    <w:rsid w:val="00546154"/>
    <w:rsid w:val="005523B8"/>
    <w:rsid w:val="00553C62"/>
    <w:rsid w:val="0055636D"/>
    <w:rsid w:val="00596A5E"/>
    <w:rsid w:val="005A4D8F"/>
    <w:rsid w:val="005C4886"/>
    <w:rsid w:val="005D10C6"/>
    <w:rsid w:val="005D4DA1"/>
    <w:rsid w:val="005E069A"/>
    <w:rsid w:val="00605180"/>
    <w:rsid w:val="0062651C"/>
    <w:rsid w:val="006439D9"/>
    <w:rsid w:val="00651D67"/>
    <w:rsid w:val="0065585F"/>
    <w:rsid w:val="00665069"/>
    <w:rsid w:val="00667560"/>
    <w:rsid w:val="006740E8"/>
    <w:rsid w:val="0068262D"/>
    <w:rsid w:val="006A3E71"/>
    <w:rsid w:val="006A6847"/>
    <w:rsid w:val="007002A2"/>
    <w:rsid w:val="00713DC9"/>
    <w:rsid w:val="007239D9"/>
    <w:rsid w:val="00735214"/>
    <w:rsid w:val="0074396A"/>
    <w:rsid w:val="00761C14"/>
    <w:rsid w:val="00766A92"/>
    <w:rsid w:val="00777515"/>
    <w:rsid w:val="007B6657"/>
    <w:rsid w:val="007C49E9"/>
    <w:rsid w:val="007C75BF"/>
    <w:rsid w:val="007C7A29"/>
    <w:rsid w:val="007F26FC"/>
    <w:rsid w:val="007F7E88"/>
    <w:rsid w:val="00842CEB"/>
    <w:rsid w:val="0084348D"/>
    <w:rsid w:val="0084555A"/>
    <w:rsid w:val="008A5651"/>
    <w:rsid w:val="008F03DE"/>
    <w:rsid w:val="008F3AD6"/>
    <w:rsid w:val="008F704D"/>
    <w:rsid w:val="009068CC"/>
    <w:rsid w:val="009149BF"/>
    <w:rsid w:val="00930179"/>
    <w:rsid w:val="00937F3C"/>
    <w:rsid w:val="009A7998"/>
    <w:rsid w:val="009B4456"/>
    <w:rsid w:val="009C0FF2"/>
    <w:rsid w:val="009D7950"/>
    <w:rsid w:val="009F62F2"/>
    <w:rsid w:val="00A27551"/>
    <w:rsid w:val="00A31373"/>
    <w:rsid w:val="00A34B94"/>
    <w:rsid w:val="00A5292A"/>
    <w:rsid w:val="00A859DA"/>
    <w:rsid w:val="00AC71C7"/>
    <w:rsid w:val="00AE39FE"/>
    <w:rsid w:val="00B105A9"/>
    <w:rsid w:val="00B25AD6"/>
    <w:rsid w:val="00B310F0"/>
    <w:rsid w:val="00B45E09"/>
    <w:rsid w:val="00B67F0A"/>
    <w:rsid w:val="00B81F96"/>
    <w:rsid w:val="00B83103"/>
    <w:rsid w:val="00BB4F73"/>
    <w:rsid w:val="00BE2B75"/>
    <w:rsid w:val="00BE4FB8"/>
    <w:rsid w:val="00BE6E59"/>
    <w:rsid w:val="00BF6D04"/>
    <w:rsid w:val="00C170F5"/>
    <w:rsid w:val="00C30170"/>
    <w:rsid w:val="00C63971"/>
    <w:rsid w:val="00C85781"/>
    <w:rsid w:val="00C9120F"/>
    <w:rsid w:val="00CA3737"/>
    <w:rsid w:val="00CA7CC2"/>
    <w:rsid w:val="00CD15E5"/>
    <w:rsid w:val="00CF143C"/>
    <w:rsid w:val="00D43ED3"/>
    <w:rsid w:val="00D94E00"/>
    <w:rsid w:val="00DD32D1"/>
    <w:rsid w:val="00E022E9"/>
    <w:rsid w:val="00E36A3E"/>
    <w:rsid w:val="00E97ABD"/>
    <w:rsid w:val="00EB3FAB"/>
    <w:rsid w:val="00EE2F8E"/>
    <w:rsid w:val="00EE5D31"/>
    <w:rsid w:val="00EF7C9A"/>
    <w:rsid w:val="00F269BE"/>
    <w:rsid w:val="00FC445C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A34B94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96A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A5E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96A5E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96A5E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96A5E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A34B94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96A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A5E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96A5E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96A5E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96A5E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0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St-254/2018</izvorni_sadrzaj>
    <derivirana_varijabla naziv="DomainObject.Predmet.OznakaBroj_1">St-254/2018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TITULUS, društvo s ograničenom odgovornošću za građevinarstvo i turistička agencija</izvorni_sadrzaj>
    <derivirana_varijabla naziv="DomainObject.Predmet.ProtustrankaFormated_1">  TITULUS, društvo s ograničenom odgovornošću za građevinarstvo i turistička agencija</derivirana_varijabla>
  </DomainObject.Predmet.ProtustrankaFormated>
  <DomainObject.Predmet.ProtustrankaFormatedOIB>
    <izvorni_sadrzaj>  TITULUS, društvo s ograničenom odgovornošću za građevinarstvo i turistička agencija, OIB 73731510727</izvorni_sadrzaj>
    <derivirana_varijabla naziv="DomainObject.Predmet.ProtustrankaFormatedOIB_1">  TITULUS, društvo s ograničenom odgovornošću za građevinarstvo i turistička agencija, OIB 73731510727</derivirana_varijabla>
  </DomainObject.Predmet.ProtustrankaFormatedOIB>
  <DomainObject.Predmet.ProtustrankaFormatedWithAdress>
    <izvorni_sadrzaj> TITULUS, društvo s ograničenom odgovornošću za građevinarstvo i turistička agencija, Murterska 22, 23211 Drage</izvorni_sadrzaj>
    <derivirana_varijabla naziv="DomainObject.Predmet.ProtustrankaFormatedWithAdress_1"> TITULUS, društvo s ograničenom odgovornošću za građevinarstvo i turistička agencija, Murterska 22, 23211 Drage</derivirana_varijabla>
  </DomainObject.Predmet.ProtustrankaFormatedWithAdress>
  <DomainObject.Predmet.ProtustrankaFormatedWithAdressOIB>
    <izvorni_sadrzaj> TITULUS, društvo s ograničenom odgovornošću za građevinarstvo i turistička agencija, OIB 73731510727, Murterska 22, 23211 Drage</izvorni_sadrzaj>
    <derivirana_varijabla naziv="DomainObject.Predmet.ProtustrankaFormatedWithAdressOIB_1"> TITULUS, društvo s ograničenom odgovornošću za građevinarstvo i turistička agencija, OIB 73731510727, Murterska 22, 23211 Drage</derivirana_varijabla>
  </DomainObject.Predmet.ProtustrankaFormatedWithAdressOIB>
  <DomainObject.Predmet.ProtustrankaWithAdress>
    <izvorni_sadrzaj>TITULUS, društvo s ograničenom odgovornošću za građevinarstvo i turistička agencija Murterska 22, 23211 Drage</izvorni_sadrzaj>
    <derivirana_varijabla naziv="DomainObject.Predmet.ProtustrankaWithAdress_1">TITULUS, društvo s ograničenom odgovornošću za građevinarstvo i turistička agencija Murterska 22, 23211 Drage</derivirana_varijabla>
  </DomainObject.Predmet.ProtustrankaWithAdress>
  <DomainObject.Predmet.ProtustrankaWithAdressOIB>
    <izvorni_sadrzaj>TITULUS, društvo s ograničenom odgovornošću za građevinarstvo i turistička agencija, OIB 73731510727, Murterska 22, 23211 Drage</izvorni_sadrzaj>
    <derivirana_varijabla naziv="DomainObject.Predmet.ProtustrankaWithAdressOIB_1">TITULUS, društvo s ograničenom odgovornošću za građevinarstvo i turistička agencija, OIB 73731510727, Murterska 22, 23211 Drage</derivirana_varijabla>
  </DomainObject.Predmet.ProtustrankaWithAdressOIB>
  <DomainObject.Predmet.ProtustrankaNazivFormated>
    <izvorni_sadrzaj>TITULUS, društvo s ograničenom odgovornošću za građevinarstvo i turistička agencija</izvorni_sadrzaj>
    <derivirana_varijabla naziv="DomainObject.Predmet.ProtustrankaNazivFormated_1">TITULUS, društvo s ograničenom odgovornošću za građevinarstvo i turistička agencija</derivirana_varijabla>
  </DomainObject.Predmet.ProtustrankaNazivFormated>
  <DomainObject.Predmet.ProtustrankaNazivFormatedOIB>
    <izvorni_sadrzaj>TITULUS, društvo s ograničenom odgovornošću za građevinarstvo i turistička agencija, OIB 73731510727</izvorni_sadrzaj>
    <derivirana_varijabla naziv="DomainObject.Predmet.ProtustrankaNazivFormatedOIB_1">TITULUS, društvo s ograničenom odgovornošću za građevinarstvo i turistička agencija, OIB 73731510727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TITULUS, društvo s ograničenom odgovornošću za građevinarstvo i turistička agencija</item>
    </izvorni_sadrzaj>
    <derivirana_varijabla naziv="DomainObject.Predmet.ProtuStrankaListFormated_1">
      <item>TITULUS, društvo s ograničenom odgovornošću za građevinarstvo i turistička agencija</item>
    </derivirana_varijabla>
  </DomainObject.Predmet.ProtuStrankaListFormated>
  <DomainObject.Predmet.ProtuStrankaListFormatedOIB>
    <izvorni_sadrzaj>
      <item>TITULUS, društvo s ograničenom odgovornošću za građevinarstvo i turistička agencija, OIB 73731510727</item>
    </izvorni_sadrzaj>
    <derivirana_varijabla naziv="DomainObject.Predmet.ProtuStrankaListFormatedOIB_1">
      <item>TITULUS, društvo s ograničenom odgovornošću za građevinarstvo i turistička agencija, OIB 73731510727</item>
    </derivirana_varijabla>
  </DomainObject.Predmet.ProtuStrankaListFormatedOIB>
  <DomainObject.Predmet.ProtuStrankaListFormatedWithAdress>
    <izvorni_sadrzaj>
      <item>TITULUS, društvo s ograničenom odgovornošću za građevinarstvo i turistička agencija, Murterska 22, 23211 Drage</item>
    </izvorni_sadrzaj>
    <derivirana_varijabla naziv="DomainObject.Predmet.ProtuStrankaListFormatedWithAdress_1">
      <item>TITULUS, društvo s ograničenom odgovornošću za građevinarstvo i turistička agencija, Murterska 22, 23211 Drage</item>
    </derivirana_varijabla>
  </DomainObject.Predmet.ProtuStrankaListFormatedWithAdress>
  <DomainObject.Predmet.ProtuStrankaListFormatedWithAdressOIB>
    <izvorni_sadrzaj>
      <item>TITULUS, društvo s ograničenom odgovornošću za građevinarstvo i turistička agencija, OIB 73731510727, Murterska 22, 23211 Drage</item>
    </izvorni_sadrzaj>
    <derivirana_varijabla naziv="DomainObject.Predmet.ProtuStrankaListFormatedWithAdressOIB_1">
      <item>TITULUS, društvo s ograničenom odgovornošću za građevinarstvo i turistička agencija, OIB 73731510727, Murterska 22, 23211 Drage</item>
    </derivirana_varijabla>
  </DomainObject.Predmet.ProtuStrankaListFormatedWithAdressOIB>
  <DomainObject.Predmet.ProtuStrankaListNazivFormated>
    <izvorni_sadrzaj>
      <item>TITULUS, društvo s ograničenom odgovornošću za građevinarstvo i turistička agencija</item>
    </izvorni_sadrzaj>
    <derivirana_varijabla naziv="DomainObject.Predmet.ProtuStrankaListNazivFormated_1">
      <item>TITULUS, društvo s ograničenom odgovornošću za građevinarstvo i turistička agencija</item>
    </derivirana_varijabla>
  </DomainObject.Predmet.ProtuStrankaListNazivFormated>
  <DomainObject.Predmet.ProtuStrankaListNazivFormatedOIB>
    <izvorni_sadrzaj>
      <item>TITULUS, društvo s ograničenom odgovornošću za građevinarstvo i turistička agencija, OIB 73731510727</item>
    </izvorni_sadrzaj>
    <derivirana_varijabla naziv="DomainObject.Predmet.ProtuStrankaListNazivFormatedOIB_1">
      <item>TITULUS, društvo s ograničenom odgovornošću za građevinarstvo i turistička agencija, OIB 73731510727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TITULUS, društvo s ograničenom odgovornošću za građevinarstvo i turistička agencija</izvorni_sadrzaj>
    <derivirana_varijabla naziv="DomainObject.Predmet.ProtustrankaIDrugi_1">TITULUS, društvo s ograničenom odgovornošću za građevinarstvo i turistička agencija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TITULUS, društvo s ograničenom odgovornošću za građevinarstvo i turistička agencija, OIB 73731510727, Murterska 22, 23211 Drage</izvorni_sadrzaj>
    <derivirana_varijabla naziv="DomainObject.Predmet.ProtustrankaIDrugiAdressOIB_1">TITULUS, društvo s ograničenom odgovornošću za građevinarstvo i turistička agencija, OIB 73731510727, Murterska 22, 23211 Drage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TITULUS, društvo s ograničenom odgovornošću za građevinarstvo i turistička agencija</item>
    </izvorni_sadrzaj>
    <derivirana_varijabla naziv="DomainObject.Predmet.SudioniciListNaziv_1">
      <item>FINA</item>
      <item>TITULUS, društvo s ograničenom odgovornošću za građevinarstvo i turistička agencija</item>
    </derivirana_varijabla>
  </DomainObject.Predmet.SudioniciListNaziv>
  <DomainObject.Predmet.SudioniciListAdressOIB>
    <izvorni_sadrzaj>
      <item>FINA, OIB 85821130368, Ivana Danila 4,23000 Zadar</item>
      <item>TITULUS, društvo s ograničenom odgovornošću za građevinarstvo i turistička agencija, OIB 73731510727, Murterska 22,23211 Drage</item>
    </izvorni_sadrzaj>
    <derivirana_varijabla naziv="DomainObject.Predmet.SudioniciListAdressOIB_1">
      <item>FINA, OIB 85821130368, Ivana Danila 4,23000 Zadar</item>
      <item>TITULUS, društvo s ograničenom odgovornošću za građevinarstvo i turistička agencija, OIB 73731510727, Murterska 22,23211 Drage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73731510727</item>
    </izvorni_sadrzaj>
    <derivirana_varijabla naziv="DomainObject.Predmet.SudioniciListNazivOIB_1">
      <item>, OIB 85821130368</item>
      <item>, OIB 73731510727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kolovoza 2018.</izvorni_sadrzaj>
    <derivirana_varijabla naziv="DomainObject.Predmet.DatumZadnjeOdrzaneSudskeRadnje_1">24. kolovoza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St-254/2018-13</izvorni_sadrzaj>
    <derivirana_varijabla naziv="DomainObject.PredzadnjaOdlukaIzPredmeta.Oznaka_1">St-254/2018-13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555B38-B8E9-4283-BF55-7FDFD86390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1181</properties:Words>
  <properties:Characters>6473</properties:Characters>
  <properties:Lines>121</properties:Lines>
  <properties:Paragraphs>30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2018-11-06T07:29:00Z</dcterms:created>
  <dc:creator>Ardena Bajlo</dc:creator>
  <cp:lastModifiedBy>Martina Kalmeta</cp:lastModifiedBy>
  <cp:lastPrinted>2019-03-19T13:32:00Z</cp:lastPrinted>
  <dcterms:modified xmlns:xsi="http://www.w3.org/2001/XMLSchema-instance" xsi:type="dcterms:W3CDTF">2019-03-19T13:33:00Z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(St-254-18 - uplata za pokriće troškova vođenja st. postupka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