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4ac5f" w14:paraId="4e4ac5f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366D11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St-2374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366D11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EC0D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vjetniku tog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EC0D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66D11" w:rsidRPr="00366D11">
        <w:rPr>
          <w:rFonts w:cs="Times New Roman" w:eastAsia="Times New Roman" w:hAnsi="Times New Roman" w:ascii="Times New Roman"/>
          <w:sz w:val="24"/>
          <w:szCs w:val="24"/>
          <w:lang w:eastAsia="hr-HR"/>
        </w:rPr>
        <w:t>TERRA VITAE POLJOPRIVREDNA ZADRUGA JAGROVAC</w:t>
      </w:r>
      <w:r w:rsidR="00366D11">
        <w:rPr>
          <w:rFonts w:cs="Times New Roman" w:eastAsia="Times New Roman" w:hAnsi="Times New Roman" w:ascii="Times New Roman"/>
          <w:sz w:val="24"/>
          <w:szCs w:val="24"/>
          <w:lang w:eastAsia="hr-HR"/>
        </w:rPr>
        <w:t>, Vojnić, Jagrovac 34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366D11" w:rsidRPr="00366D11">
        <w:rPr>
          <w:rFonts w:cs="Times New Roman" w:eastAsia="Times New Roman" w:hAnsi="Times New Roman" w:ascii="Times New Roman"/>
          <w:sz w:val="24"/>
          <w:szCs w:val="24"/>
          <w:lang w:eastAsia="hr-HR"/>
        </w:rPr>
        <w:t>020042242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66D11">
        <w:rPr>
          <w:rFonts w:cs="Times New Roman" w:eastAsia="Times New Roman" w:hAnsi="Times New Roman" w:ascii="Times New Roman"/>
          <w:sz w:val="24"/>
          <w:szCs w:val="24"/>
          <w:lang w:eastAsia="hr-HR"/>
        </w:rPr>
        <w:t>39805402528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C0DA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</w:t>
      </w:r>
      <w:r w:rsidR="00366D11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EC0DA8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366D11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66D11" w:rsidRPr="00366D11">
        <w:rPr>
          <w:rFonts w:cs="Times New Roman" w:eastAsia="Times New Roman" w:hAnsi="Times New Roman" w:ascii="Times New Roman"/>
          <w:sz w:val="24"/>
          <w:szCs w:val="24"/>
          <w:lang w:eastAsia="hr-HR"/>
        </w:rPr>
        <w:t>TERRA VITAE POLJOPRIVREDNA ZADRUGA JAGROVAC, Vojnić, Jagrovac 34, MBS: 020042242, OIB: 39805402528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81B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ajni postupak otvoren je dana </w:t>
      </w:r>
      <w:r w:rsidR="0041244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366D11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66D11">
        <w:rPr>
          <w:rFonts w:cs="Times New Roman" w:eastAsia="Times New Roman" w:hAnsi="Times New Roman" w:ascii="Times New Roman"/>
          <w:sz w:val="24"/>
          <w:szCs w:val="24"/>
          <w:lang w:eastAsia="hr-HR"/>
        </w:rPr>
        <w:t>t</w:t>
      </w:r>
      <w:r w:rsidR="00281B5E">
        <w:rPr>
          <w:rFonts w:cs="Times New Roman" w:eastAsia="Times New Roman" w:hAnsi="Times New Roman" w:ascii="Times New Roman"/>
          <w:sz w:val="24"/>
          <w:szCs w:val="24"/>
          <w:lang w:eastAsia="hr-HR"/>
        </w:rPr>
        <w:t>ravnja</w:t>
      </w:r>
      <w:r w:rsidR="00366D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281B5E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FB15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Željko Vugrić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B15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Velika Gorica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B15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A. Cesarca 52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FB1556">
        <w:rPr>
          <w:rFonts w:cs="Times New Roman" w:eastAsia="Times New Roman" w:hAnsi="Times New Roman" w:ascii="Times New Roman"/>
          <w:sz w:val="24"/>
          <w:szCs w:val="24"/>
          <w:lang w:eastAsia="hr-HR"/>
        </w:rPr>
        <w:t>14250195321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81B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66D11" w:rsidRPr="00366D11">
        <w:rPr>
          <w:rFonts w:cs="Times New Roman" w:hAnsi="Times New Roman" w:ascii="Times New Roman"/>
          <w:sz w:val="24"/>
          <w:szCs w:val="24"/>
        </w:rPr>
        <w:t>TERRA VITAE POLJOPRIVREDNA ZADRUGA JAGROVAC, Vojnić, Jagrovac 34, MBS: 020042242, OIB: 39805402528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366D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29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366D1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9.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60029D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366D11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60029D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465" w:rsidP="00BA36F5" w:rsidR="00174465">
      <w:pPr>
        <w:spacing w:lineRule="auto" w:line="240" w:after="0"/>
      </w:pPr>
      <w:r>
        <w:separator/>
      </w:r>
    </w:p>
  </w:endnote>
  <w:endnote w:id="0" w:type="continuationSeparator">
    <w:p w:rsidRDefault="00174465" w:rsidP="00BA36F5" w:rsidR="0017446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465" w:rsidP="00BA36F5" w:rsidR="00174465">
      <w:pPr>
        <w:spacing w:lineRule="auto" w:line="240" w:after="0"/>
      </w:pPr>
      <w:r>
        <w:separator/>
      </w:r>
    </w:p>
  </w:footnote>
  <w:footnote w:id="0" w:type="continuationSeparator">
    <w:p w:rsidRDefault="00174465" w:rsidP="00BA36F5" w:rsidR="0017446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494B26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366D11">
      <w:rPr>
        <w:rFonts w:cs="Times New Roman" w:hAnsi="Times New Roman" w:ascii="Times New Roman"/>
        <w:sz w:val="24"/>
        <w:szCs w:val="24"/>
      </w:rPr>
      <w:tab/>
      <w:t>24. St-2374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76A09"/>
    <w:rsid w:val="000F3A15"/>
    <w:rsid w:val="000F55D7"/>
    <w:rsid w:val="0012132B"/>
    <w:rsid w:val="00124C1D"/>
    <w:rsid w:val="00131324"/>
    <w:rsid w:val="0014317D"/>
    <w:rsid w:val="00150C62"/>
    <w:rsid w:val="00174465"/>
    <w:rsid w:val="0017646E"/>
    <w:rsid w:val="001B6BD3"/>
    <w:rsid w:val="001C5F5A"/>
    <w:rsid w:val="001D5C09"/>
    <w:rsid w:val="00254826"/>
    <w:rsid w:val="00281B5E"/>
    <w:rsid w:val="0028717D"/>
    <w:rsid w:val="002B5FFE"/>
    <w:rsid w:val="002D5756"/>
    <w:rsid w:val="00342C52"/>
    <w:rsid w:val="003442E0"/>
    <w:rsid w:val="00366D11"/>
    <w:rsid w:val="0037415B"/>
    <w:rsid w:val="00393011"/>
    <w:rsid w:val="003A1F20"/>
    <w:rsid w:val="003C0253"/>
    <w:rsid w:val="003F2428"/>
    <w:rsid w:val="00411B35"/>
    <w:rsid w:val="00412444"/>
    <w:rsid w:val="00490029"/>
    <w:rsid w:val="00494B26"/>
    <w:rsid w:val="004B7D7E"/>
    <w:rsid w:val="0050115D"/>
    <w:rsid w:val="0053197D"/>
    <w:rsid w:val="00552C1A"/>
    <w:rsid w:val="005745E3"/>
    <w:rsid w:val="00581E3F"/>
    <w:rsid w:val="00583311"/>
    <w:rsid w:val="005843C7"/>
    <w:rsid w:val="00591C0C"/>
    <w:rsid w:val="0059603A"/>
    <w:rsid w:val="0060029D"/>
    <w:rsid w:val="00604F51"/>
    <w:rsid w:val="0061519A"/>
    <w:rsid w:val="006A7C4C"/>
    <w:rsid w:val="0070453A"/>
    <w:rsid w:val="00717D7B"/>
    <w:rsid w:val="00732EE8"/>
    <w:rsid w:val="00741848"/>
    <w:rsid w:val="007451DD"/>
    <w:rsid w:val="007659BE"/>
    <w:rsid w:val="007957A2"/>
    <w:rsid w:val="007A69D6"/>
    <w:rsid w:val="007D2A99"/>
    <w:rsid w:val="007D3B7C"/>
    <w:rsid w:val="007E39AA"/>
    <w:rsid w:val="007E7B9C"/>
    <w:rsid w:val="007F51A0"/>
    <w:rsid w:val="007F7756"/>
    <w:rsid w:val="0080271E"/>
    <w:rsid w:val="00806CDA"/>
    <w:rsid w:val="00836110"/>
    <w:rsid w:val="00851F31"/>
    <w:rsid w:val="00872421"/>
    <w:rsid w:val="0089392B"/>
    <w:rsid w:val="008D776D"/>
    <w:rsid w:val="00912C77"/>
    <w:rsid w:val="00915B22"/>
    <w:rsid w:val="009341C9"/>
    <w:rsid w:val="0094169E"/>
    <w:rsid w:val="0097744B"/>
    <w:rsid w:val="009C7AE2"/>
    <w:rsid w:val="009D1BD2"/>
    <w:rsid w:val="009F4F5F"/>
    <w:rsid w:val="009F7260"/>
    <w:rsid w:val="00A15DB0"/>
    <w:rsid w:val="00A1792A"/>
    <w:rsid w:val="00A3609A"/>
    <w:rsid w:val="00A362F8"/>
    <w:rsid w:val="00A60064"/>
    <w:rsid w:val="00A66AED"/>
    <w:rsid w:val="00A7445F"/>
    <w:rsid w:val="00AE5B6E"/>
    <w:rsid w:val="00B228D8"/>
    <w:rsid w:val="00B621A2"/>
    <w:rsid w:val="00BA36F5"/>
    <w:rsid w:val="00BE3395"/>
    <w:rsid w:val="00BF0F60"/>
    <w:rsid w:val="00C537FD"/>
    <w:rsid w:val="00C64D92"/>
    <w:rsid w:val="00C91649"/>
    <w:rsid w:val="00C9607A"/>
    <w:rsid w:val="00CA6C01"/>
    <w:rsid w:val="00CD58FB"/>
    <w:rsid w:val="00CF3A5B"/>
    <w:rsid w:val="00D16D7D"/>
    <w:rsid w:val="00D40C44"/>
    <w:rsid w:val="00D4538A"/>
    <w:rsid w:val="00D8240A"/>
    <w:rsid w:val="00DA028F"/>
    <w:rsid w:val="00DA38AC"/>
    <w:rsid w:val="00DC1676"/>
    <w:rsid w:val="00DE5400"/>
    <w:rsid w:val="00DE71BE"/>
    <w:rsid w:val="00DF22CD"/>
    <w:rsid w:val="00E01338"/>
    <w:rsid w:val="00E3781F"/>
    <w:rsid w:val="00E737E4"/>
    <w:rsid w:val="00E87F27"/>
    <w:rsid w:val="00EC0DA8"/>
    <w:rsid w:val="00EC61CA"/>
    <w:rsid w:val="00ED300E"/>
    <w:rsid w:val="00ED3E26"/>
    <w:rsid w:val="00F47FCE"/>
    <w:rsid w:val="00F519A7"/>
    <w:rsid w:val="00F83F15"/>
    <w:rsid w:val="00F854EC"/>
    <w:rsid w:val="00F901A8"/>
    <w:rsid w:val="00FA0327"/>
    <w:rsid w:val="00FB1556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494B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B2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494B2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494B2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494B2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494B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B2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494B2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494B2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494B2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2374</izvorni_sadrzaj>
    <derivirana_varijabla naziv="DomainObject.Predmet.Broj_1">2374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St-2374/2015</izvorni_sadrzaj>
    <derivirana_varijabla naziv="DomainObject.Predmet.OznakaBroj_1">St-2374/2015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vitae  PZ Jagrovac</izvorni_sadrzaj>
    <derivirana_varijabla naziv="DomainObject.Predmet.ProtustrankaFormated_1">  Terra vitae  PZ Jagrovac</derivirana_varijabla>
  </DomainObject.Predmet.ProtustrankaFormated>
  <DomainObject.Predmet.ProtustrankaFormatedOIB>
    <izvorni_sadrzaj>  Terra vitae  PZ Jagrovac, OIB 39805402528</izvorni_sadrzaj>
    <derivirana_varijabla naziv="DomainObject.Predmet.ProtustrankaFormatedOIB_1">  Terra vitae  PZ Jagrovac, OIB 39805402528</derivirana_varijabla>
  </DomainObject.Predmet.ProtustrankaFormatedOIB>
  <DomainObject.Predmet.ProtustrankaFormatedWithAdress>
    <izvorni_sadrzaj> Terra vitae  PZ Jagrovac, Jagrovac 34, 47220 Vojnić</izvorni_sadrzaj>
    <derivirana_varijabla naziv="DomainObject.Predmet.ProtustrankaFormatedWithAdress_1"> Terra vitae  PZ Jagrovac, Jagrovac 34, 47220 Vojnić</derivirana_varijabla>
  </DomainObject.Predmet.ProtustrankaFormatedWithAdress>
  <DomainObject.Predmet.ProtustrankaFormatedWithAdressOIB>
    <izvorni_sadrzaj> Terra vitae  PZ Jagrovac, OIB 39805402528, Jagrovac 34, 47220 Vojnić</izvorni_sadrzaj>
    <derivirana_varijabla naziv="DomainObject.Predmet.ProtustrankaFormatedWithAdressOIB_1"> Terra vitae  PZ Jagrovac, OIB 39805402528, Jagrovac 34, 47220 Vojnić</derivirana_varijabla>
  </DomainObject.Predmet.ProtustrankaFormatedWithAdressOIB>
  <DomainObject.Predmet.ProtustrankaWithAdress>
    <izvorni_sadrzaj>Terra vitae  PZ Jagrovac Jagrovac 34, 47220 Vojnić</izvorni_sadrzaj>
    <derivirana_varijabla naziv="DomainObject.Predmet.ProtustrankaWithAdress_1">Terra vitae  PZ Jagrovac Jagrovac 34, 47220 Vojnić</derivirana_varijabla>
  </DomainObject.Predmet.ProtustrankaWithAdress>
  <DomainObject.Predmet.ProtustrankaWithAdressOIB>
    <izvorni_sadrzaj>Terra vitae  PZ Jagrovac, OIB 39805402528, Jagrovac 34, 47220 Vojnić</izvorni_sadrzaj>
    <derivirana_varijabla naziv="DomainObject.Predmet.ProtustrankaWithAdressOIB_1">Terra vitae  PZ Jagrovac, OIB 39805402528, Jagrovac 34, 47220 Vojnić</derivirana_varijabla>
  </DomainObject.Predmet.ProtustrankaWithAdressOIB>
  <DomainObject.Predmet.ProtustrankaNazivFormated>
    <izvorni_sadrzaj>Terra vitae  PZ Jagrovac</izvorni_sadrzaj>
    <derivirana_varijabla naziv="DomainObject.Predmet.ProtustrankaNazivFormated_1">Terra vitae  PZ Jagrovac</derivirana_varijabla>
  </DomainObject.Predmet.ProtustrankaNazivFormated>
  <DomainObject.Predmet.ProtustrankaNazivFormatedOIB>
    <izvorni_sadrzaj>Terra vitae  PZ Jagrovac, OIB 39805402528</izvorni_sadrzaj>
    <derivirana_varijabla naziv="DomainObject.Predmet.ProtustrankaNazivFormatedOIB_1">Terra vitae  PZ Jagrovac, OIB 39805402528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Terra vitae  PZ Jagrovac</item>
    </izvorni_sadrzaj>
    <derivirana_varijabla naziv="DomainObject.Predmet.ProtuStrankaListFormated_1">
      <item>Terra vitae  PZ Jagrovac</item>
    </derivirana_varijabla>
  </DomainObject.Predmet.ProtuStrankaListFormated>
  <DomainObject.Predmet.ProtuStrankaListFormatedOIB>
    <izvorni_sadrzaj>
      <item>Terra vitae  PZ Jagrovac, OIB 39805402528</item>
    </izvorni_sadrzaj>
    <derivirana_varijabla naziv="DomainObject.Predmet.ProtuStrankaListFormatedOIB_1">
      <item>Terra vitae  PZ Jagrovac, OIB 39805402528</item>
    </derivirana_varijabla>
  </DomainObject.Predmet.ProtuStrankaListFormatedOIB>
  <DomainObject.Predmet.ProtuStrankaListFormatedWithAdress>
    <izvorni_sadrzaj>
      <item>Terra vitae  PZ Jagrovac, Jagrovac 34, 47220 Vojnić</item>
    </izvorni_sadrzaj>
    <derivirana_varijabla naziv="DomainObject.Predmet.ProtuStrankaListFormatedWithAdress_1">
      <item>Terra vitae  PZ Jagrovac, Jagrovac 34, 47220 Vojnić</item>
    </derivirana_varijabla>
  </DomainObject.Predmet.ProtuStrankaListFormatedWithAdress>
  <DomainObject.Predmet.ProtuStrankaListFormatedWithAdressOIB>
    <izvorni_sadrzaj>
      <item>Terra vitae  PZ Jagrovac, OIB 39805402528, Jagrovac 34, 47220 Vojnić</item>
    </izvorni_sadrzaj>
    <derivirana_varijabla naziv="DomainObject.Predmet.ProtuStrankaListFormatedWithAdressOIB_1">
      <item>Terra vitae  PZ Jagrovac, OIB 39805402528, Jagrovac 34, 47220 Vojnić</item>
    </derivirana_varijabla>
  </DomainObject.Predmet.ProtuStrankaListFormatedWithAdressOIB>
  <DomainObject.Predmet.ProtuStrankaListNazivFormated>
    <izvorni_sadrzaj>
      <item>Terra vitae  PZ Jagrovac</item>
    </izvorni_sadrzaj>
    <derivirana_varijabla naziv="DomainObject.Predmet.ProtuStrankaListNazivFormated_1">
      <item>Terra vitae  PZ Jagrovac</item>
    </derivirana_varijabla>
  </DomainObject.Predmet.ProtuStrankaListNazivFormated>
  <DomainObject.Predmet.ProtuStrankaListNazivFormatedOIB>
    <izvorni_sadrzaj>
      <item>Terra vitae  PZ Jagrovac, OIB 39805402528</item>
    </izvorni_sadrzaj>
    <derivirana_varijabla naziv="DomainObject.Predmet.ProtuStrankaListNazivFormatedOIB_1">
      <item>Terra vitae  PZ Jagrovac, OIB 39805402528</item>
    </derivirana_varijabla>
  </DomainObject.Predmet.ProtuStrankaListNazivFormatedOIB>
  <DomainObject.Predmet.OstaliListFormated>
    <izvorni_sadrzaj>
      <item>Dragan Tomašević</item>
    </izvorni_sadrzaj>
    <derivirana_varijabla naziv="DomainObject.Predmet.OstaliListFormated_1">
      <item>Dragan Tomašević</item>
    </derivirana_varijabla>
  </DomainObject.Predmet.OstaliListFormated>
  <DomainObject.Predmet.OstaliListFormatedOIB>
    <izvorni_sadrzaj>
      <item>Dragan Tomašević</item>
    </izvorni_sadrzaj>
    <derivirana_varijabla naziv="DomainObject.Predmet.OstaliListFormatedOIB_1">
      <item>Dragan Tomašević</item>
    </derivirana_varijabla>
  </DomainObject.Predmet.OstaliListFormatedOIB>
  <DomainObject.Predmet.OstaliListFormatedWithAdress>
    <izvorni_sadrzaj>
      <item>Dragan Tomašević, Jagrovac 34, 47220 Vojnić</item>
    </izvorni_sadrzaj>
    <derivirana_varijabla naziv="DomainObject.Predmet.OstaliListFormatedWithAdress_1">
      <item>Dragan Tomašević, Jagrovac 34, 47220 Vojnić</item>
    </derivirana_varijabla>
  </DomainObject.Predmet.OstaliListFormatedWithAdress>
  <DomainObject.Predmet.OstaliListFormatedWithAdressOIB>
    <izvorni_sadrzaj>
      <item>Dragan Tomašević, Jagrovac 34, 47220 Vojnić</item>
    </izvorni_sadrzaj>
    <derivirana_varijabla naziv="DomainObject.Predmet.OstaliListFormatedWithAdressOIB_1">
      <item>Dragan Tomašević, Jagrovac 34, 47220 Vojnić</item>
    </derivirana_varijabla>
  </DomainObject.Predmet.OstaliListFormatedWithAdressOIB>
  <DomainObject.Predmet.OstaliListNazivFormated>
    <izvorni_sadrzaj>
      <item>Dragan Tomašević</item>
    </izvorni_sadrzaj>
    <derivirana_varijabla naziv="DomainObject.Predmet.OstaliListNazivFormated_1">
      <item>Dragan Tomašević</item>
    </derivirana_varijabla>
  </DomainObject.Predmet.OstaliListNazivFormated>
  <DomainObject.Predmet.OstaliListNazivFormatedOIB>
    <izvorni_sadrzaj>
      <item>Dragan Tomašević</item>
    </izvorni_sadrzaj>
    <derivirana_varijabla naziv="DomainObject.Predmet.OstaliListNazivFormatedOIB_1">
      <item>Dragan Tomašević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Terra vitae  PZ Jagrovac</izvorni_sadrzaj>
    <derivirana_varijabla naziv="DomainObject.Predmet.ProtustrankaIDrugi_1">Terra vitae  PZ Jagrovac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Terra vitae  PZ Jagrovac, OIB 39805402528, Jagrovac 34, 47220 Vojnić</izvorni_sadrzaj>
    <derivirana_varijabla naziv="DomainObject.Predmet.ProtustrankaIDrugiAdressOIB_1">Terra vitae  PZ Jagrovac, OIB 39805402528, Jagrovac 34,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Terra vitae  PZ Jagrovac</item>
      <item>Dragan Tomašević</item>
    </izvorni_sadrzaj>
    <derivirana_varijabla naziv="DomainObject.Predmet.SudioniciListNaziv_1">
      <item>Fina, RC Zagreb, podružnica Karlovac</item>
      <item>Terra vitae  PZ Jagrovac</item>
      <item>Dragan Tomašević</item>
    </derivirana_varijabla>
  </DomainObject.Predmet.SudioniciListNaziv>
  <DomainObject.Predmet.SudioniciListAdressOIB>
    <izvorni_sadrzaj>
      <item>Fina, RC Zagreb, podružnica Karlovac, OIB 85821130368, Vitezovićeva 1,47000 Karlovac</item>
      <item>Terra vitae  PZ Jagrovac, OIB 39805402528, Jagrovac 34,47220 Vojnić</item>
      <item>Dragan Tomašević, Jagrovac 34,47220 Vojnić</item>
    </izvorni_sadrzaj>
    <derivirana_varijabla naziv="DomainObject.Predmet.SudioniciListAdressOIB_1">
      <item>Fina, RC Zagreb, podružnica Karlovac, OIB 85821130368, Vitezovićeva 1,47000 Karlovac</item>
      <item>Terra vitae  PZ Jagrovac, OIB 39805402528, Jagrovac 34,47220 Vojnić</item>
      <item>Dragan Tomašević, Jagrovac 34,47220 Vojnić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39805402528</item>
      <item>, OIB null</item>
    </izvorni_sadrzaj>
    <derivirana_varijabla naziv="DomainObject.Predmet.SudioniciListNazivOIB_1">
      <item>, OIB 85821130368</item>
      <item>, OIB 39805402528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2816</properties:Characters>
  <properties:Lines>80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2016-04-12T07:23:00Z</dcterms:created>
  <dc:creator>Ivan Turčić</dc:creator>
  <cp:lastModifiedBy>Lovro Tomičić</cp:lastModifiedBy>
  <dcterms:modified xmlns:xsi="http://www.w3.org/2001/XMLSchema-instance" xsi:type="dcterms:W3CDTF">2016-04-12T07:31:00Z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