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5E6976" w:rsidRPr="00C61EDF">
        <w:trPr>
          <w:trHeight w:val="2231"/>
        </w:trPr>
        <w:tc>
          <w:tcPr>
            <w:tcW w:type="dxa" w:w="3369"/>
            <w:vAlign w:val="center"/>
          </w:tcPr>
          <w:p w:rsidRDefault="005E6976" w:rsidP="00A66C00" w:rsidR="005E697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E6976" w:rsidP="00A66C00" w:rsidR="005E6976" w:rsidRPr="00F24FD8">
            <w:pPr>
              <w:spacing w:before="100"/>
            </w:pPr>
            <w:r w:rsidRPr="00F24FD8">
              <w:t>REPUBLIKA HRVATSKA</w:t>
            </w:r>
          </w:p>
          <w:p w:rsidRDefault="005E6976" w:rsidP="00A66C00" w:rsidR="005E6976" w:rsidRPr="00F24FD8">
            <w:r w:rsidRPr="00F24FD8">
              <w:t>TRGOVAČKI SUD U SPLITU</w:t>
            </w:r>
          </w:p>
          <w:p w:rsidRDefault="005E6976" w:rsidP="00DA5B9D" w:rsidR="005E697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right"/>
            </w:pPr>
          </w:p>
          <w:p w:rsidRDefault="005E6976" w:rsidP="00DA5B9D" w:rsidR="005E6976">
            <w:pPr>
              <w:jc w:val="right"/>
            </w:pPr>
          </w:p>
          <w:p w:rsidRDefault="005E6976" w:rsidP="00DA5B9D" w:rsidR="005E6976">
            <w:pPr>
              <w:jc w:val="right"/>
              <w:rPr>
                <w:noProof/>
              </w:rPr>
            </w:pPr>
          </w:p>
          <w:p w:rsidRDefault="005E6976" w:rsidP="00DA5B9D" w:rsidR="005E6976">
            <w:pPr>
              <w:jc w:val="right"/>
              <w:rPr>
                <w:noProof/>
              </w:rPr>
            </w:pPr>
          </w:p>
          <w:p w:rsidRDefault="005E6976" w:rsidP="00D22966" w:rsidR="005E697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22966">
              <w:rPr>
                <w:noProof/>
              </w:rPr>
              <w:t>332/2017</w:t>
            </w:r>
          </w:p>
        </w:tc>
      </w:tr>
    </w:tbl>
    <w:p w14:textId="2f74a26" w14:paraId="2f74a26" w:rsidRDefault="005E6976" w:rsidP="001045D2" w:rsidR="005E6976">
      <w:pPr>
        <w:pStyle w:val="Naslov1"/>
        <w15:collapsed w:val="false"/>
        <w:rPr>
          <w:b w:val="false"/>
        </w:rPr>
      </w:pPr>
    </w:p>
    <w:p w:rsidRDefault="0080375F" w:rsidP="001045D2" w:rsidR="0080375F">
      <w:pPr>
        <w:pStyle w:val="Naslov1"/>
        <w:rPr>
          <w:b w:val="false"/>
        </w:rPr>
      </w:pP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1331FA" w:rsidRPr="001331FA">
        <w:t xml:space="preserve">povodom prijedloga za otvaranje stečajnog postupka nad dužnikom </w:t>
      </w:r>
      <w:r w:rsidR="00D22966" w:rsidRPr="00D22966">
        <w:t>NOVA GRADNJA BAŠKA VODA d.o.o., OIB: 95687014482, Makarska, Stjepana Radića 7</w:t>
      </w:r>
      <w:r w:rsidR="001331FA" w:rsidRPr="001331FA">
        <w:t xml:space="preserve">, </w:t>
      </w:r>
      <w:r w:rsidR="00D22966">
        <w:t>9. ožujka</w:t>
      </w:r>
      <w:r w:rsidR="005E6976">
        <w:t xml:space="preserve"> 2018</w:t>
      </w:r>
      <w:r w:rsidR="009B0DF0">
        <w:t>.</w:t>
      </w:r>
    </w:p>
    <w:p w:rsidRDefault="001045D2" w:rsidP="00227E3A" w:rsidR="001045D2" w:rsidRPr="001536D6">
      <w:pPr>
        <w:spacing w:after="300" w:before="300"/>
        <w:jc w:val="center"/>
        <w:rPr>
          <w:bCs/>
        </w:rPr>
      </w:pPr>
      <w:r>
        <w:rPr>
          <w:bCs/>
        </w:rPr>
        <w:t>z a k l j u č i o   j e</w:t>
      </w:r>
    </w:p>
    <w:p w:rsidRDefault="00227E3A" w:rsidP="000E1586" w:rsidR="009B63D5">
      <w:pPr>
        <w:ind w:firstLine="708"/>
        <w:jc w:val="both"/>
      </w:pPr>
      <w:r>
        <w:t>Zbog spriječenosti uređujuće sutkinje r</w:t>
      </w:r>
      <w:r w:rsidR="00D22966" w:rsidRPr="00D22966">
        <w:t xml:space="preserve">očište radi rasprave o pretpostavkama za otvaranje stečajnog postupka nad dužnikom </w:t>
      </w:r>
      <w:r w:rsidR="00D22966">
        <w:t>određeno</w:t>
      </w:r>
      <w:r w:rsidR="00D22966" w:rsidRPr="00D22966">
        <w:t xml:space="preserve"> za 15. ožujka 2018. u 13:00 sati,</w:t>
      </w:r>
      <w:r w:rsidR="00C370E2" w:rsidRPr="00E96569">
        <w:t xml:space="preserve"> preuriče se za</w:t>
      </w:r>
      <w:r w:rsidR="005E6976" w:rsidRPr="00E96569">
        <w:t xml:space="preserve"> </w:t>
      </w:r>
      <w:r>
        <w:t>3. travnja</w:t>
      </w:r>
      <w:r w:rsidR="005E6976" w:rsidRPr="00227E3A">
        <w:t xml:space="preserve"> 2018. u 0</w:t>
      </w:r>
      <w:r w:rsidR="003B0149" w:rsidRPr="00227E3A">
        <w:t>9</w:t>
      </w:r>
      <w:r w:rsidR="00C370E2" w:rsidRPr="00227E3A">
        <w:t>:</w:t>
      </w:r>
      <w:r>
        <w:t>3</w:t>
      </w:r>
      <w:r w:rsidR="003B0149" w:rsidRPr="00227E3A">
        <w:t>0</w:t>
      </w:r>
      <w:r w:rsidR="00C370E2" w:rsidRPr="00227E3A">
        <w:t xml:space="preserve"> sati</w:t>
      </w:r>
      <w:r w:rsidR="00C370E2" w:rsidRPr="00E96569">
        <w:t>,</w:t>
      </w:r>
      <w:r w:rsidR="005E6976" w:rsidRPr="00E96569">
        <w:t xml:space="preserve"> a </w:t>
      </w:r>
      <w:r w:rsidR="00D22966">
        <w:t>isto</w:t>
      </w:r>
      <w:r w:rsidR="009B63D5" w:rsidRPr="00E96569">
        <w:t xml:space="preserve"> se održati u prostorijama Trgovačkog</w:t>
      </w:r>
      <w:r w:rsidR="009B63D5" w:rsidRPr="009B63D5">
        <w:t xml:space="preserve"> suda u Splitu, Sukoišanska 6, sudnica br. </w:t>
      </w:r>
      <w:r w:rsidR="009B63D5">
        <w:t>111/I.</w:t>
      </w:r>
    </w:p>
    <w:p w:rsidRDefault="001045D2" w:rsidP="00297112" w:rsidR="001045D2" w:rsidRPr="001536D6">
      <w:pPr>
        <w:spacing w:before="240"/>
        <w:jc w:val="center"/>
      </w:pPr>
      <w:r w:rsidRPr="001536D6">
        <w:t xml:space="preserve">U Splitu </w:t>
      </w:r>
      <w:r w:rsidR="00227E3A">
        <w:t>9. ožujka</w:t>
      </w:r>
      <w:r w:rsidR="005E6976" w:rsidRPr="005E6976">
        <w:t xml:space="preserve"> 2018</w:t>
      </w:r>
      <w:r w:rsidR="009B0DF0">
        <w:t>.</w:t>
      </w:r>
    </w:p>
    <w:p w:rsidRDefault="001045D2" w:rsidP="001045D2" w:rsidR="001045D2" w:rsidRPr="001536D6">
      <w:pPr>
        <w:tabs>
          <w:tab w:pos="6949" w:val="left"/>
        </w:tabs>
      </w:pPr>
    </w:p>
    <w:p w:rsidRDefault="005E6976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3B0149" w:rsidP="00C370E2" w:rsidR="001331FA">
      <w:pPr>
        <w:ind w:left="6372"/>
        <w:jc w:val="center"/>
      </w:pPr>
      <w:r>
        <w:rPr>
          <w:bCs/>
        </w:rPr>
        <w:t xml:space="preserve">   </w:t>
      </w:r>
      <w:r w:rsidR="005E6976"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5E6976" w:rsidP="001045D2" w:rsidR="001045D2" w:rsidRPr="001536D6">
      <w:pPr>
        <w:jc w:val="both"/>
      </w:pPr>
      <w:r w:rsidRPr="001536D6">
        <w:rPr>
          <w:bCs/>
        </w:rPr>
        <w:t>Pouka o pravnom lijeku</w:t>
      </w:r>
      <w:r w:rsidR="001045D2" w:rsidRPr="001536D6">
        <w:rPr>
          <w:bCs/>
        </w:rPr>
        <w:t>:</w:t>
      </w:r>
      <w:r>
        <w:rPr>
          <w:bCs/>
        </w:rPr>
        <w:t xml:space="preserve"> </w:t>
      </w:r>
      <w:r w:rsidR="001045D2">
        <w:t>Protiv ovog zaključka</w:t>
      </w:r>
      <w:r w:rsidR="001045D2" w:rsidRPr="001536D6">
        <w:t xml:space="preserve"> nije dopuštena žalb</w:t>
      </w:r>
      <w:r w:rsidR="001045D2" w:rsidRPr="00C656DE">
        <w:t>a</w:t>
      </w:r>
      <w:r w:rsidR="001045D2">
        <w:t>.</w:t>
      </w:r>
    </w:p>
    <w:p w:rsidRDefault="001045D2" w:rsidP="001045D2" w:rsidR="001045D2"/>
    <w:p w:rsidRDefault="00227E3A" w:rsidP="00C370E2" w:rsidR="00C370E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Dna</w:t>
      </w:r>
      <w:r w:rsidR="00C370E2">
        <w:rPr>
          <w:rFonts w:cstheme="minorBidi" w:eastAsiaTheme="minorHAnsi"/>
          <w:szCs w:val="22"/>
          <w:lang w:eastAsia="en-US"/>
        </w:rPr>
        <w:t>:</w:t>
      </w:r>
    </w:p>
    <w:p w:rsidRDefault="00C370E2" w:rsidP="00C370E2" w:rsidR="00C370E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 w:rsidR="00227E3A">
        <w:rPr>
          <w:rFonts w:cstheme="minorBidi" w:eastAsiaTheme="minorHAnsi"/>
          <w:szCs w:val="22"/>
          <w:lang w:eastAsia="en-US"/>
        </w:rPr>
        <w:t>predlagatelju po punomoćniku</w:t>
      </w:r>
    </w:p>
    <w:p w:rsidRDefault="00227E3A" w:rsidP="00C370E2" w:rsidR="00227E3A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dužniku po punomoćniku</w:t>
      </w:r>
    </w:p>
    <w:p w:rsidRDefault="00227E3A" w:rsidP="00C370E2" w:rsidR="00227E3A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FINA Split</w:t>
      </w:r>
    </w:p>
    <w:p w:rsidRDefault="00012F27" w:rsidP="00C370E2" w:rsidR="00C370E2">
      <w:pPr>
        <w:rPr>
          <w:rFonts w:cstheme="minorBidi" w:eastAsiaTheme="minorHAnsi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 w:rsidR="00C370E2">
        <w:rPr>
          <w:rFonts w:cstheme="minorBidi" w:eastAsiaTheme="minorHAnsi"/>
          <w:lang w:eastAsia="en-US"/>
        </w:rPr>
        <w:t>mrežna stranica</w:t>
      </w:r>
      <w:r w:rsidR="00C370E2" w:rsidRPr="00F37921">
        <w:rPr>
          <w:rFonts w:cstheme="minorBidi" w:eastAsiaTheme="minorHAnsi"/>
          <w:lang w:eastAsia="en-US"/>
        </w:rPr>
        <w:t xml:space="preserve"> e-Oglasna ploča sudova</w:t>
      </w:r>
    </w:p>
    <w:p w:rsidRDefault="00C370E2" w:rsidP="00C370E2" w:rsidR="00C370E2" w:rsidRPr="001045D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lang w:eastAsia="en-US"/>
        </w:rPr>
        <w:t>- u spis</w:t>
      </w:r>
    </w:p>
    <w:p w:rsidRDefault="00C370E2" w:rsidP="001045D2" w:rsidR="00C370E2" w:rsidRPr="001536D6"/>
    <w:sectPr w:rsidSect="00C85D0D" w:rsidR="00C370E2" w:rsidRPr="001536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149" w:rsidR="003B014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149" w:rsidR="003B014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149" w:rsidR="003B014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149" w:rsidR="003B01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P="00297112" w:rsidR="00C85D0D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E3A">
          <w:rPr>
            <w:noProof/>
          </w:rPr>
          <w:t>2</w:t>
        </w:r>
        <w:r>
          <w:fldChar w:fldCharType="end"/>
        </w:r>
        <w:r w:rsidR="00297112">
          <w:tab/>
          <w:t>Poslovni broj: 11.St-</w:t>
        </w:r>
        <w:r w:rsidR="003B0149">
          <w:t>1329</w:t>
        </w:r>
        <w:r w:rsidR="00297112">
          <w:t>/2016</w:t>
        </w:r>
      </w:p>
    </w:sdtContent>
  </w:sdt>
  <w:p w:rsidRDefault="00E74386" w:rsidP="00E74386" w:rsidR="00E74386" w:rsidRPr="00A83EB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149" w:rsidR="003B01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12F27"/>
    <w:rsid w:val="00036E7B"/>
    <w:rsid w:val="00040D56"/>
    <w:rsid w:val="00042910"/>
    <w:rsid w:val="00050A7A"/>
    <w:rsid w:val="00077A9F"/>
    <w:rsid w:val="00094D44"/>
    <w:rsid w:val="000D3459"/>
    <w:rsid w:val="000E1586"/>
    <w:rsid w:val="001045D2"/>
    <w:rsid w:val="001150C1"/>
    <w:rsid w:val="00117521"/>
    <w:rsid w:val="001331FA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0532F"/>
    <w:rsid w:val="00227E3A"/>
    <w:rsid w:val="002517CB"/>
    <w:rsid w:val="00286EF8"/>
    <w:rsid w:val="00297112"/>
    <w:rsid w:val="002A47D9"/>
    <w:rsid w:val="002B2E5B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0149"/>
    <w:rsid w:val="003B61A7"/>
    <w:rsid w:val="003E598E"/>
    <w:rsid w:val="004425D3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A621C"/>
    <w:rsid w:val="005E6976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0375F"/>
    <w:rsid w:val="00811DC8"/>
    <w:rsid w:val="00831454"/>
    <w:rsid w:val="008457A6"/>
    <w:rsid w:val="00847A11"/>
    <w:rsid w:val="008525AA"/>
    <w:rsid w:val="008576AE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0DF0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651B4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269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370E2"/>
    <w:rsid w:val="00C42D43"/>
    <w:rsid w:val="00C55568"/>
    <w:rsid w:val="00C656DE"/>
    <w:rsid w:val="00C85D0D"/>
    <w:rsid w:val="00CA3B82"/>
    <w:rsid w:val="00CA7C9A"/>
    <w:rsid w:val="00CB4AD1"/>
    <w:rsid w:val="00CF0F94"/>
    <w:rsid w:val="00D22966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96569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5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1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1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1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1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5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1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1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1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1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GRADNJA BAŠKA VODA društvo s ograničenom odgovornošću  za građenje i poslovanje nekretninama</izvorni_sadrzaj>
    <derivirana_varijabla naziv="DomainObject.Predmet.ProtustrankaFormated_1">  NOVA GRADNJA BAŠKA VODA društvo s ograničenom odgovornošću  za građenje i poslovanje nekretninama</derivirana_varijabla>
  </DomainObject.Predmet.ProtustrankaFormated>
  <DomainObject.Predmet.ProtustrankaFormatedOIB>
    <izvorni_sadrzaj>  NOVA GRADNJA BAŠKA VODA društvo s ograničenom odgovornošću  za građenje i poslovanje nekretninama, OIB 95687014482</izvorni_sadrzaj>
    <derivirana_varijabla naziv="DomainObject.Predmet.ProtustrankaFormatedOIB_1">  NOVA GRADNJA BAŠKA VODA društvo s ograničenom odgovornošću  za građenje i poslovanje nekretninama, OIB 95687014482</derivirana_varijabla>
  </DomainObject.Predmet.ProtustrankaFormatedOIB>
  <DomainObject.Predmet.ProtustrankaFormatedWithAdress>
    <izvorni_sadrzaj> NOVA GRADNJA BAŠKA VODA društvo s ograničenom odgovornošću  za građenje i poslovanje nekretninama, Stjepana Radića 7, 21300 Makarska</izvorni_sadrzaj>
    <derivirana_varijabla naziv="DomainObject.Predmet.ProtustrankaFormatedWithAdress_1"> NOVA GRADNJA BAŠKA VODA društvo s ograničenom odgovornošću  za građenje i poslovanje nekretninama, Stjepana Radića 7, 21300 Makarska</derivirana_varijabla>
  </DomainObject.Predmet.ProtustrankaFormatedWithAdress>
  <DomainObject.Predmet.ProtustrankaFormatedWithAdressOIB>
    <izvorni_sadrzaj> NOVA GRADNJA BAŠKA VODA društvo s ograničenom odgovornošću  za građenje i poslovanje nekretninama, OIB 95687014482, Stjepana Radića 7, 21300 Makarska</izvorni_sadrzaj>
    <derivirana_varijabla naziv="DomainObject.Predmet.ProtustrankaFormatedWithAdressOIB_1"> NOVA GRADNJA BAŠKA VODA društvo s ograničenom odgovornošću  za građenje i poslovanje nekretninama, OIB 95687014482, Stjepana Radića 7, 21300 Makarska</derivirana_varijabla>
  </DomainObject.Predmet.ProtustrankaFormatedWithAdressOIB>
  <DomainObject.Predmet.ProtustrankaWithAdress>
    <izvorni_sadrzaj>NOVA GRADNJA BAŠKA VODA društvo s ograničenom odgovornošću  za građenje i poslovanje nekretninama Stjepana Radića 7, 21300 Makarska</izvorni_sadrzaj>
    <derivirana_varijabla naziv="DomainObject.Predmet.ProtustrankaWithAdress_1">NOVA GRADNJA BAŠKA VODA društvo s ograničenom odgovornošću  za građenje i poslovanje nekretninama Stjepana Radića 7, 21300 Makarska</derivirana_varijabla>
  </DomainObject.Predmet.ProtustrankaWithAdress>
  <DomainObject.Predmet.ProtustrankaWithAdressOIB>
    <izvorni_sadrzaj>NOVA GRADNJA BAŠKA VODA društvo s ograničenom odgovornošću  za građenje i poslovanje nekretninama, OIB 95687014482, Stjepana Radića 7, 21300 Makarska</izvorni_sadrzaj>
    <derivirana_varijabla naziv="DomainObject.Predmet.ProtustrankaWithAdressOIB_1">NOVA GRADNJA BAŠKA VODA društvo s ograničenom odgovornošću  za građenje i poslovanje nekretninama, OIB 95687014482, Stjepana Radića 7, 21300 Makarska</derivirana_varijabla>
  </DomainObject.Predmet.ProtustrankaWithAdressOIB>
  <DomainObject.Predmet.ProtustrankaNazivFormated>
    <izvorni_sadrzaj>NOVA GRADNJA BAŠKA VODA društvo s ograničenom odgovornošću  za građenje i poslovanje nekretninama</izvorni_sadrzaj>
    <derivirana_varijabla naziv="DomainObject.Predmet.ProtustrankaNazivFormated_1">NOVA GRADNJA BAŠKA VODA društvo s ograničenom odgovornošću  za građenje i poslovanje nekretninama</derivirana_varijabla>
  </DomainObject.Predmet.ProtustrankaNazivFormated>
  <DomainObject.Predmet.ProtustrankaNazivFormatedOIB>
    <izvorni_sadrzaj>NOVA GRADNJA BAŠKA VODA društvo s ograničenom odgovornošću  za građenje i poslovanje nekretninama, OIB 95687014482</izvorni_sadrzaj>
    <derivirana_varijabla naziv="DomainObject.Predmet.ProtustrankaNazivFormatedOIB_1">NOVA GRADNJA BAŠKA VODA društvo s ograničenom odgovornošću  za građenje i poslovanje nekretninama, OIB 95687014482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Josip Jurčević</izvorni_sadrzaj>
    <derivirana_varijabla naziv="DomainObject.Predmet.StrankaFormated_1">  FINANCIJSKA AGENCIJA RC SPLIT; Josip Jurčević</derivirana_varijabla>
  </DomainObject.Predmet.StrankaFormated>
  <DomainObject.Predmet.StrankaFormatedOIB>
    <izvorni_sadrzaj>  FINANCIJSKA AGENCIJA RC SPLIT, OIB 85821130368; Josip Jurčević, OIB 50720494628</izvorni_sadrzaj>
    <derivirana_varijabla naziv="DomainObject.Predmet.StrankaFormatedOIB_1">  FINANCIJSKA AGENCIJA RC SPLIT, OIB 85821130368; Josip Jurčević, OIB 50720494628</derivirana_varijabla>
  </DomainObject.Predmet.StrankaFormatedOIB>
  <DomainObject.Predmet.StrankaFormatedWithAdress>
    <izvorni_sadrzaj> FINANCIJSKA AGENCIJA RC SPLIT, Mažuranićeva 24b, 21000 Split; Josip Jurčević, Ulica Lavoslava Švarca 1, 10000 Zagreb</izvorni_sadrzaj>
    <derivirana_varijabla naziv="DomainObject.Predmet.StrankaFormatedWithAdress_1"> FINANCIJSKA AGENCIJA RC SPLIT, Mažuranićeva 24b, 21000 Split; Josip Jurčević, Ulica Lavoslava Švarca 1, 10000 Zagreb</derivirana_varijabla>
  </DomainObject.Predmet.StrankaFormatedWithAdress>
  <DomainObject.Predmet.StrankaFormatedWithAdressOIB>
    <izvorni_sadrzaj> FINANCIJSKA AGENCIJA RC SPLIT, OIB 85821130368, Mažuranićeva 24b, 21000 Split; Josip Jurčević, OIB 50720494628, Ulica Lavoslava Švarca 1, 10000 Zagreb</izvorni_sadrzaj>
    <derivirana_varijabla naziv="DomainObject.Predmet.StrankaFormatedWithAdressOIB_1"> FINANCIJSKA AGENCIJA RC SPLIT, OIB 85821130368, Mažuranićeva 24b, 21000 Split; Josip Jurčević, OIB 50720494628, Ulica Lavoslava Švarca 1, 10000 Zagreb</derivirana_varijabla>
  </DomainObject.Predmet.StrankaFormatedWithAdressOIB>
  <DomainObject.Predmet.StrankaWithAdress>
    <izvorni_sadrzaj>FINANCIJSKA AGENCIJA RC SPLIT Mažuranićeva 24b,21000 Split,Josip Jurčević Ulica Lavoslava Švarca 1,10000 Zagreb</izvorni_sadrzaj>
    <derivirana_varijabla naziv="DomainObject.Predmet.StrankaWithAdress_1">FINANCIJSKA AGENCIJA RC SPLIT Mažuranićeva 24b,21000 Split,Josip Jurčević Ulica Lavoslava Švarca 1,10000 Zagreb</derivirana_varijabla>
  </DomainObject.Predmet.StrankaWithAdress>
  <DomainObject.Predmet.StrankaWithAdressOIB>
    <izvorni_sadrzaj>FINANCIJSKA AGENCIJA RC SPLIT, OIB 85821130368, Mažuranićeva 24b,21000 Split,Josip Jurčević, OIB 50720494628, Ulica Lavoslava Švarca 1,10000 Zagreb</izvorni_sadrzaj>
    <derivirana_varijabla naziv="DomainObject.Predmet.StrankaWithAdressOIB_1">FINANCIJSKA AGENCIJA RC SPLIT, OIB 85821130368, Mažuranićeva 24b,21000 Split,Josip Jurčević, OIB 50720494628, Ulica Lavoslava Švarca 1,10000 Zagreb</derivirana_varijabla>
  </DomainObject.Predmet.StrankaWithAdressOIB>
  <DomainObject.Predmet.StrankaNazivFormated>
    <izvorni_sadrzaj>FINANCIJSKA AGENCIJA RC SPLIT,Josip Jurčević</izvorni_sadrzaj>
    <derivirana_varijabla naziv="DomainObject.Predmet.StrankaNazivFormated_1">FINANCIJSKA AGENCIJA RC SPLIT,Josip Jurčević</derivirana_varijabla>
  </DomainObject.Predmet.StrankaNazivFormated>
  <DomainObject.Predmet.StrankaNazivFormatedOIB>
    <izvorni_sadrzaj>FINANCIJSKA AGENCIJA RC SPLIT, OIB 85821130368,Josip Jurčević, OIB 50720494628</izvorni_sadrzaj>
    <derivirana_varijabla naziv="DomainObject.Predmet.StrankaNazivFormatedOIB_1">FINANCIJSKA AGENCIJA RC SPLIT, OIB 85821130368,Josip Jurčević, OIB 50720494628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  <item>Josip Jurčević</item>
    </izvorni_sadrzaj>
    <derivirana_varijabla naziv="DomainObject.Predmet.StrankaListFormated_1">
      <item>FINANCIJSKA AGENCIJA RC SPLIT</item>
      <item>Josip Jurčević</item>
    </derivirana_varijabla>
  </DomainObject.Predmet.StrankaListFormated>
  <DomainObject.Predmet.StrankaListFormatedOIB>
    <izvorni_sadrzaj>
      <item>FINANCIJSKA AGENCIJA RC SPLIT, OIB 85821130368</item>
      <item>Josip Jurčević, OIB 50720494628</item>
    </izvorni_sadrzaj>
    <derivirana_varijabla naziv="DomainObject.Predmet.StrankaListFormatedOIB_1">
      <item>FINANCIJSKA AGENCIJA RC SPLIT, OIB 85821130368</item>
      <item>Josip Jurčević, OIB 50720494628</item>
    </derivirana_varijabla>
  </DomainObject.Predmet.StrankaListFormatedOIB>
  <DomainObject.Predmet.StrankaListFormatedWithAdress>
    <izvorni_sadrzaj>
      <item>FINANCIJSKA AGENCIJA RC SPLIT, Mažuranićeva 24b, 21000 Split</item>
      <item>Josip Jurčević, Ulica Lavoslava Švarca 1, 10000 Zagreb</item>
    </izvorni_sadrzaj>
    <derivirana_varijabla naziv="DomainObject.Predmet.StrankaListFormatedWithAdress_1">
      <item>FINANCIJSKA AGENCIJA RC SPLIT, Mažuranićeva 24b, 21000 Split</item>
      <item>Josip Jurčević, Ulica Lavoslava Švarca 1, 10000 Zagreb</item>
    </derivirana_varijabla>
  </DomainObject.Predmet.StrankaListFormatedWithAdress>
  <DomainObject.Predmet.StrankaListFormatedWithAdressOIB>
    <izvorni_sadrzaj>
      <item>FINANCIJSKA AGENCIJA RC SPLIT, OIB 85821130368, Mažuranićeva 24b, 21000 Split</item>
      <item>Josip Jurčević, OIB 50720494628, Ulica Lavoslava Švarca 1, 10000 Zagreb</item>
    </izvorni_sadrzaj>
    <derivirana_varijabla naziv="DomainObject.Predmet.StrankaListFormatedWithAdressOIB_1">
      <item>FINANCIJSKA AGENCIJA RC SPLIT, OIB 85821130368, Mažuranićeva 24b, 21000 Split</item>
      <item>Josip Jurčević, OIB 50720494628, Ulica Lavoslava Švarca 1, 10000 Zagreb</item>
    </derivirana_varijabla>
  </DomainObject.Predmet.StrankaListFormatedWithAdressOIB>
  <DomainObject.Predmet.StrankaListNazivFormated>
    <izvorni_sadrzaj>
      <item>FINANCIJSKA AGENCIJA RC SPLIT</item>
      <item>Josip Jurčević</item>
    </izvorni_sadrzaj>
    <derivirana_varijabla naziv="DomainObject.Predmet.StrankaListNazivFormated_1">
      <item>FINANCIJSKA AGENCIJA RC SPLIT</item>
      <item>Josip Jurčević</item>
    </derivirana_varijabla>
  </DomainObject.Predmet.StrankaListNazivFormated>
  <DomainObject.Predmet.StrankaListNazivFormatedOIB>
    <izvorni_sadrzaj>
      <item>FINANCIJSKA AGENCIJA RC SPLIT, OIB 85821130368</item>
      <item>Josip Jurčević, OIB 50720494628</item>
    </izvorni_sadrzaj>
    <derivirana_varijabla naziv="DomainObject.Predmet.StrankaListNazivFormatedOIB_1">
      <item>FINANCIJSKA AGENCIJA RC SPLIT, OIB 85821130368</item>
      <item>Josip Jurčević, OIB 50720494628</item>
    </derivirana_varijabla>
  </DomainObject.Predmet.StrankaListNazivFormatedOIB>
  <DomainObject.Predmet.ProtuStrankaListFormated>
    <izvorni_sadrzaj>
      <item>NOVA GRADNJA BAŠKA VODA društvo s ograničenom odgovornošću  za građenje i poslovanje nekretninama</item>
    </izvorni_sadrzaj>
    <derivirana_varijabla naziv="DomainObject.Predmet.ProtuStrankaListFormated_1">
      <item>NOVA GRADNJA BAŠKA VODA društvo s ograničenom odgovornošću  za građenje i poslovanje nekretninama</item>
    </derivirana_varijabla>
  </DomainObject.Predmet.ProtuStrankaListFormated>
  <DomainObject.Predmet.ProtuStrankaListFormatedOIB>
    <izvorni_sadrzaj>
      <item>NOVA GRADNJA BAŠKA VODA društvo s ograničenom odgovornošću  za građenje i poslovanje nekretninama, OIB 95687014482</item>
    </izvorni_sadrzaj>
    <derivirana_varijabla naziv="DomainObject.Predmet.ProtuStrankaListFormatedOIB_1">
      <item>NOVA GRADNJA BAŠKA VODA društvo s ograničenom odgovornošću  za građenje i poslovanje nekretninama, OIB 95687014482</item>
    </derivirana_varijabla>
  </DomainObject.Predmet.ProtuStrankaListFormatedOIB>
  <DomainObject.Predmet.ProtuStrankaListFormatedWithAdress>
    <izvorni_sadrzaj>
      <item>NOVA GRADNJA BAŠKA VODA društvo s ograničenom odgovornošću  za građenje i poslovanje nekretninama, Stjepana Radića 7, 21300 Makarska</item>
    </izvorni_sadrzaj>
    <derivirana_varijabla naziv="DomainObject.Predmet.ProtuStrankaListFormatedWithAdress_1">
      <item>NOVA GRADNJA BAŠKA VODA društvo s ograničenom odgovornošću  za građenje i poslovanje nekretninama, Stjepana Radića 7, 21300 Makarska</item>
    </derivirana_varijabla>
  </DomainObject.Predmet.ProtuStrankaListFormatedWithAdress>
  <DomainObject.Predmet.ProtuStrankaListFormatedWithAdressOIB>
    <izvorni_sadrzaj>
      <item>NOVA GRADNJA BAŠKA VODA društvo s ograničenom odgovornošću  za građenje i poslovanje nekretninama, OIB 95687014482, Stjepana Radića 7, 21300 Makarska</item>
    </izvorni_sadrzaj>
    <derivirana_varijabla naziv="DomainObject.Predmet.ProtuStrankaListFormatedWithAdressOIB_1">
      <item>NOVA GRADNJA BAŠKA VODA društvo s ograničenom odgovornošću  za građenje i poslovanje nekretninama, OIB 95687014482, Stjepana Radića 7, 21300 Makarska</item>
    </derivirana_varijabla>
  </DomainObject.Predmet.ProtuStrankaListFormatedWithAdressOIB>
  <DomainObject.Predmet.ProtuStrankaListNazivFormated>
    <izvorni_sadrzaj>
      <item>NOVA GRADNJA BAŠKA VODA društvo s ograničenom odgovornošću  za građenje i poslovanje nekretninama</item>
    </izvorni_sadrzaj>
    <derivirana_varijabla naziv="DomainObject.Predmet.ProtuStrankaListNazivFormated_1">
      <item>NOVA GRADNJA BAŠKA VODA društvo s ograničenom odgovornošću  za građenje i poslovanje nekretninama</item>
    </derivirana_varijabla>
  </DomainObject.Predmet.ProtuStrankaListNazivFormated>
  <DomainObject.Predmet.ProtuStrankaListNazivFormatedOIB>
    <izvorni_sadrzaj>
      <item>NOVA GRADNJA BAŠKA VODA društvo s ograničenom odgovornošću  za građenje i poslovanje nekretninama, OIB 95687014482</item>
    </izvorni_sadrzaj>
    <derivirana_varijabla naziv="DomainObject.Predmet.ProtuStrankaListNazivFormatedOIB_1">
      <item>NOVA GRADNJA BAŠKA VODA društvo s ograničenom odgovornošću  za građenje i poslovanje nekretninama, OIB 95687014482</item>
    </derivirana_varijabla>
  </DomainObject.Predmet.ProtuStrankaListNazivFormatedOIB>
  <DomainObject.Predmet.OstaliListFormated>
    <izvorni_sadrzaj>
      <item>Alen Pešušić</item>
      <item>Marko Radalj</item>
      <item>Minja Lalić</item>
    </izvorni_sadrzaj>
    <derivirana_varijabla naziv="DomainObject.Predmet.OstaliListFormated_1">
      <item>Alen Pešušić</item>
      <item>Marko Radalj</item>
      <item>Minja Lalić</item>
    </derivirana_varijabla>
  </DomainObject.Predmet.OstaliListFormated>
  <DomainObject.Predmet.OstaliListFormatedOIB>
    <izvorni_sadrzaj>
      <item>Alen Pešušić</item>
      <item>Marko Radalj, OIB 57124360234</item>
      <item>Minja Lalić</item>
    </izvorni_sadrzaj>
    <derivirana_varijabla naziv="DomainObject.Predmet.OstaliListFormatedOIB_1">
      <item>Alen Pešušić</item>
      <item>Marko Radalj, OIB 57124360234</item>
      <item>Minja Lalić</item>
    </derivirana_varijabla>
  </DomainObject.Predmet.OstaliListFormatedOIB>
  <DomainObject.Predmet.OstaliListFormatedWithAdress>
    <izvorni_sadrzaj>
      <item>Alen Pešušić, Vlaška 77, 10000 Zagreb</item>
      <item>Marko Radalj, Zadarska 47, 21300 Makarska</item>
      <item>Minja Lalić, Potok 3, 21300 Makarska</item>
    </izvorni_sadrzaj>
    <derivirana_varijabla naziv="DomainObject.Predmet.OstaliListFormatedWithAdress_1">
      <item>Alen Pešušić, Vlaška 77, 10000 Zagreb</item>
      <item>Marko Radalj, Zadarska 47, 21300 Makarska</item>
      <item>Minja Lalić, Potok 3, 21300 Makarska</item>
    </derivirana_varijabla>
  </DomainObject.Predmet.OstaliListFormatedWithAdress>
  <DomainObject.Predmet.OstaliListFormatedWithAdressOIB>
    <izvorni_sadrzaj>
      <item>Alen Pešušić, Vlaška 77, 10000 Zagreb</item>
      <item>Marko Radalj, OIB 57124360234, Zadarska 47, 21300 Makarska</item>
      <item>Minja Lalić, Potok 3, 21300 Makarska</item>
    </izvorni_sadrzaj>
    <derivirana_varijabla naziv="DomainObject.Predmet.OstaliListFormatedWithAdressOIB_1">
      <item>Alen Pešušić, Vlaška 77, 10000 Zagreb</item>
      <item>Marko Radalj, OIB 57124360234, Zadarska 47, 21300 Makarska</item>
      <item>Minja Lalić, Potok 3, 21300 Makarska</item>
    </derivirana_varijabla>
  </DomainObject.Predmet.OstaliListFormatedWithAdressOIB>
  <DomainObject.Predmet.OstaliListNazivFormated>
    <izvorni_sadrzaj>
      <item>Alen Pešušić</item>
      <item>Marko Radalj</item>
      <item>Minja Lalić</item>
    </izvorni_sadrzaj>
    <derivirana_varijabla naziv="DomainObject.Predmet.OstaliListNazivFormated_1">
      <item>Alen Pešušić</item>
      <item>Marko Radalj</item>
      <item>Minja Lalić</item>
    </derivirana_varijabla>
  </DomainObject.Predmet.OstaliListNazivFormated>
  <DomainObject.Predmet.OstaliListNazivFormatedOIB>
    <izvorni_sadrzaj>
      <item>Alen Pešušić</item>
      <item>Marko Radalj, OIB 57124360234</item>
      <item>Minja Lalić</item>
    </izvorni_sadrzaj>
    <derivirana_varijabla naziv="DomainObject.Predmet.OstaliListNazivFormatedOIB_1">
      <item>Alen Pešušić</item>
      <item>Marko Radalj, OIB 57124360234</item>
      <item>Minja Lalić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NOVA GRADNJA BAŠKA VODA društvo s ograničenom odgovornošću  za građenje i poslovanje nekretninama</izvorni_sadrzaj>
    <derivirana_varijabla naziv="DomainObject.Predmet.ProtustrankaIDrugi_1">NOVA GRADNJA BAŠKA VODA društvo s ograničenom odgovornošću  za građenje i poslovanje nekretninama</derivirana_varijabla>
  </DomainObject.Predmet.ProtustrankaIDrugi>
  <DomainObject.Predmet.StrankaIDrugiAdressOIB>
    <izvorni_sadrzaj>FINANCIJSKA AGENCIJA RC SPLIT, OIB 85821130368, Mažuranićeva 24b, 21000 Split i dr.</izvorni_sadrzaj>
    <derivirana_varijabla naziv="DomainObject.Predmet.StrankaIDrugiAdressOIB_1">FINANCIJSKA AGENCIJA RC SPLIT, OIB 85821130368, Mažuranićeva 24b, 21000 Split i dr.</derivirana_varijabla>
  </DomainObject.Predmet.StrankaIDrugiAdressOIB>
  <DomainObject.Predmet.ProtustrankaIDrugiAdressOIB>
    <izvorni_sadrzaj>NOVA GRADNJA BAŠKA VODA društvo s ograničenom odgovornošću  za građenje i poslovanje nekretninama, OIB 95687014482, Stjepana Radića 7, 21300 Makarska</izvorni_sadrzaj>
    <derivirana_varijabla naziv="DomainObject.Predmet.ProtustrankaIDrugiAdressOIB_1">NOVA GRADNJA BAŠKA VODA društvo s ograničenom odgovornošću  za građenje i poslovanje nekretninama, OIB 95687014482, Stjepana Radića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GRADNJA BAŠKA VODA društvo s ograničenom odgovornošću  za građenje i poslovanje nekretninama</item>
      <item>FINANCIJSKA AGENCIJA RC SPLIT</item>
      <item>Josip Jurčević</item>
      <item>Alen Pešušić</item>
      <item>Marko Radalj</item>
      <item>Minja Lalić</item>
    </izvorni_sadrzaj>
    <derivirana_varijabla naziv="DomainObject.Predmet.SudioniciListNaziv_1">
      <item>NOVA GRADNJA BAŠKA VODA društvo s ograničenom odgovornošću  za građenje i poslovanje nekretninama</item>
      <item>FINANCIJSKA AGENCIJA RC SPLIT</item>
      <item>Josip Jurčević</item>
      <item>Alen Pešušić</item>
      <item>Marko Radalj</item>
      <item>Minja Lalić</item>
    </derivirana_varijabla>
  </DomainObject.Predmet.SudioniciListNaziv>
  <DomainObject.Predmet.SudioniciListAdressOIB>
    <izvorni_sadrzaj>
      <item>NOVA GRADNJA BAŠKA VODA društvo s ograničenom odgovornošću  za građenje i poslovanje nekretninama, OIB 95687014482, Stjepana Radića 7,21300 Makarska</item>
      <item>FINANCIJSKA AGENCIJA RC SPLIT, OIB 85821130368, Mažuranićeva 24b,21000 Split</item>
      <item>Josip Jurčević, OIB 50720494628, Ulica Lavoslava Švarca 1,10000 Zagreb</item>
      <item>Alen Pešušić, Vlaška 77,10000 Zagreb</item>
      <item>Marko Radalj, OIB 57124360234, Zadarska 47,21300 Makarska</item>
      <item>Minja Lalić, Potok 3,21300 Makarska</item>
    </izvorni_sadrzaj>
    <derivirana_varijabla naziv="DomainObject.Predmet.SudioniciListAdressOIB_1">
      <item>NOVA GRADNJA BAŠKA VODA društvo s ograničenom odgovornošću  za građenje i poslovanje nekretninama, OIB 95687014482, Stjepana Radića 7,21300 Makarska</item>
      <item>FINANCIJSKA AGENCIJA RC SPLIT, OIB 85821130368, Mažuranićeva 24b,21000 Split</item>
      <item>Josip Jurčević, OIB 50720494628, Ulica Lavoslava Švarca 1,10000 Zagreb</item>
      <item>Alen Pešušić, Vlaška 77,10000 Zagreb</item>
      <item>Marko Radalj, OIB 57124360234, Zadarska 47,21300 Makarska</item>
      <item>Minja Lalić, Potok 3,21300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95687014482</item>
      <item>, OIB 85821130368</item>
      <item>, OIB 50720494628</item>
      <item>, OIB null</item>
      <item>, OIB 57124360234</item>
      <item>, OIB null</item>
    </izvorni_sadrzaj>
    <derivirana_varijabla naziv="DomainObject.Predmet.SudioniciListNazivOIB_1">
      <item>, OIB 95687014482</item>
      <item>, OIB 85821130368</item>
      <item>, OIB 50720494628</item>
      <item>, OIB null</item>
      <item>, OIB 57124360234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43B59-6DDB-4325-9138-0FC149018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758</properties:Characters>
  <properties:Lines>38</properties:Lines>
  <properties:Paragraphs>19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2018-03-09T10:54:00Z</cp:lastPrinted>
  <dcterms:modified xmlns:xsi="http://www.w3.org/2001/XMLSchema-instance" xsi:type="dcterms:W3CDTF">2018-03-09T12:10:00Z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(St-332-2017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