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ed41" w14:paraId="c8ced41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5C7C90">
        <w:t>DALMATINSKA ZAGORA, zadruga agroturizma i ruralnog turizma Zagore, Šetalište A. Stepinca 2/2, Sinj, OIB: 40481164666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F961B1">
        <w:rPr>
          <w:rFonts w:eastAsiaTheme="minorHAnsi"/>
          <w:lang w:eastAsia="en-US"/>
        </w:rPr>
        <w:t>21. ožujka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5C7C90">
        <w:t>DALMATINSKA ZAGORA, zadruga agroturizma i ruralnog turizma Zagore, Šetalište A. Stepinca 2/2, Sinj, OIB: 40481164666</w:t>
      </w:r>
      <w:r>
        <w:t xml:space="preserve">, zaprimljen na ovom sudu </w:t>
      </w:r>
      <w:r w:rsidR="005C7C90">
        <w:t>02</w:t>
      </w:r>
      <w:r w:rsidR="002C2848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FF559A">
        <w:t>29. listopada</w:t>
      </w:r>
      <w:r>
        <w:t xml:space="preserve"> 2015. godine podnio zahtjev za provedbu skraćenog stečajnog postupka nad dužnikom </w:t>
      </w:r>
      <w:r w:rsidR="005C7C90">
        <w:t>DALMATINSKA ZAGORA, zadruga agroturizma i ruralnog turizma Zagore, Šetalište A. Stepinca 2/2, Sinj, OIB: 40481164666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5C7C90">
        <w:t>16</w:t>
      </w:r>
      <w:r>
        <w:t>/</w:t>
      </w:r>
      <w:r w:rsidR="005C7C90">
        <w:t>404</w:t>
      </w:r>
      <w:r>
        <w:t xml:space="preserve">-1 od </w:t>
      </w:r>
      <w:r w:rsidR="005C7C90">
        <w:t>25</w:t>
      </w:r>
      <w:r w:rsidR="00DC3E1D">
        <w:t>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FF559A" w:rsidR="00967806">
      <w:pPr>
        <w:jc w:val="center"/>
      </w:pPr>
      <w:r>
        <w:t xml:space="preserve">U Splitu, </w:t>
      </w:r>
      <w:r w:rsidR="00F961B1">
        <w:t>21. ožujka</w:t>
      </w:r>
      <w:r w:rsidR="004B303C">
        <w:t xml:space="preserve"> 2016</w:t>
      </w:r>
      <w:r>
        <w:t>. godine</w:t>
      </w: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DC4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5C7C90">
      <w:t>1155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5C7C90">
      <w:t>1155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83DC4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St-1155/2015</izvorni_sadrzaj>
    <derivirana_varijabla naziv="DomainObject.Predmet.OznakaBroj_1">St-1155/2015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ZAGORA, zadruga agroturizma i ruralnog turizma Zagore</izvorni_sadrzaj>
    <derivirana_varijabla naziv="DomainObject.Predmet.ProtustrankaFormated_1">  DALMATINSKA ZAGORA, zadruga agroturizma i ruralnog turizma Zagore</derivirana_varijabla>
  </DomainObject.Predmet.ProtustrankaFormated>
  <DomainObject.Predmet.ProtustrankaFormatedOIB>
    <izvorni_sadrzaj>  DALMATINSKA ZAGORA, zadruga agroturizma i ruralnog turizma Zagore, OIB 40481164666</izvorni_sadrzaj>
    <derivirana_varijabla naziv="DomainObject.Predmet.ProtustrankaFormatedOIB_1">  DALMATINSKA ZAGORA, zadruga agroturizma i ruralnog turizma Zagore, OIB 40481164666</derivirana_varijabla>
  </DomainObject.Predmet.ProtustrankaFormatedOIB>
  <DomainObject.Predmet.ProtustrankaFormatedWithAdress>
    <izvorni_sadrzaj> DALMATINSKA ZAGORA, zadruga agroturizma i ruralnog turizma Zagore, Šetalište A. Stepinca 2/2, 21230 Sinj</izvorni_sadrzaj>
    <derivirana_varijabla naziv="DomainObject.Predmet.ProtustrankaFormatedWithAdress_1"> DALMATINSKA ZAGORA, zadruga agroturizma i ruralnog turizma Zagore, Šetalište A. Stepinca 2/2, 21230 Sinj</derivirana_varijabla>
  </DomainObject.Predmet.ProtustrankaFormatedWithAdress>
  <DomainObject.Predmet.ProtustrankaFormatedWithAdressOIB>
    <izvorni_sadrzaj> DALMATINSKA ZAGORA, zadruga agroturizma i ruralnog turizma Zagore, OIB 40481164666, Šetalište A. Stepinca 2/2, 21230 Sinj</izvorni_sadrzaj>
    <derivirana_varijabla naziv="DomainObject.Predmet.ProtustrankaFormatedWithAdressOIB_1"> DALMATINSKA ZAGORA, zadruga agroturizma i ruralnog turizma Zagore, OIB 40481164666, Šetalište A. Stepinca 2/2, 21230 Sinj</derivirana_varijabla>
  </DomainObject.Predmet.ProtustrankaFormatedWithAdressOIB>
  <DomainObject.Predmet.ProtustrankaWithAdress>
    <izvorni_sadrzaj>DALMATINSKA ZAGORA, zadruga agroturizma i ruralnog turizma Zagore Šetalište A. Stepinca 2/2, 21230 Sinj</izvorni_sadrzaj>
    <derivirana_varijabla naziv="DomainObject.Predmet.ProtustrankaWithAdress_1">DALMATINSKA ZAGORA, zadruga agroturizma i ruralnog turizma Zagore Šetalište A. Stepinca 2/2, 21230 Sinj</derivirana_varijabla>
  </DomainObject.Predmet.ProtustrankaWithAdress>
  <DomainObject.Predmet.ProtustrankaWithAdressOIB>
    <izvorni_sadrzaj>DALMATINSKA ZAGORA, zadruga agroturizma i ruralnog turizma Zagore, OIB 40481164666, Šetalište A. Stepinca 2/2, 21230 Sinj</izvorni_sadrzaj>
    <derivirana_varijabla naziv="DomainObject.Predmet.ProtustrankaWithAdressOIB_1">DALMATINSKA ZAGORA, zadruga agroturizma i ruralnog turizma Zagore, OIB 40481164666, Šetalište A. Stepinca 2/2, 21230 Sinj</derivirana_varijabla>
  </DomainObject.Predmet.ProtustrankaWithAdressOIB>
  <DomainObject.Predmet.ProtustrankaNazivFormated>
    <izvorni_sadrzaj>DALMATINSKA ZAGORA, zadruga agroturizma i ruralnog turizma Zagore</izvorni_sadrzaj>
    <derivirana_varijabla naziv="DomainObject.Predmet.ProtustrankaNazivFormated_1">DALMATINSKA ZAGORA, zadruga agroturizma i ruralnog turizma Zagore</derivirana_varijabla>
  </DomainObject.Predmet.ProtustrankaNazivFormated>
  <DomainObject.Predmet.ProtustrankaNazivFormatedOIB>
    <izvorni_sadrzaj>DALMATINSKA ZAGORA, zadruga agroturizma i ruralnog turizma Zagore, OIB 40481164666</izvorni_sadrzaj>
    <derivirana_varijabla naziv="DomainObject.Predmet.ProtustrankaNazivFormatedOIB_1">DALMATINSKA ZAGORA, zadruga agroturizma i ruralnog turizma Zagore, OIB 40481164666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12176.67</izvorni_sadrzaj>
    <derivirana_varijabla naziv="DomainObject.Predmet.TrenutnaVrijednost_1">12176.67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DALMATINSKA ZAGORA, zadruga agroturizma i ruralnog turizma Zagore</item>
    </izvorni_sadrzaj>
    <derivirana_varijabla naziv="DomainObject.Predmet.ProtuStrankaListFormated_1">
      <item>DALMATINSKA ZAGORA, zadruga agroturizma i ruralnog turizma Zagore</item>
    </derivirana_varijabla>
  </DomainObject.Predmet.ProtuStrankaListFormated>
  <DomainObject.Predmet.ProtuStrankaListFormatedOIB>
    <izvorni_sadrzaj>
      <item>DALMATINSKA ZAGORA, zadruga agroturizma i ruralnog turizma Zagore, OIB 40481164666</item>
    </izvorni_sadrzaj>
    <derivirana_varijabla naziv="DomainObject.Predmet.ProtuStrankaListFormatedOIB_1">
      <item>DALMATINSKA ZAGORA, zadruga agroturizma i ruralnog turizma Zagore, OIB 40481164666</item>
    </derivirana_varijabla>
  </DomainObject.Predmet.ProtuStrankaListFormatedOIB>
  <DomainObject.Predmet.ProtuStrankaListFormatedWithAdress>
    <izvorni_sadrzaj>
      <item>DALMATINSKA ZAGORA, zadruga agroturizma i ruralnog turizma Zagore, Šetalište A. Stepinca 2/2, 21230 Sinj</item>
    </izvorni_sadrzaj>
    <derivirana_varijabla naziv="DomainObject.Predmet.ProtuStrankaListFormatedWithAdress_1">
      <item>DALMATINSKA ZAGORA, zadruga agroturizma i ruralnog turizma Zagore, Šetalište A. Stepinca 2/2, 21230 Sinj</item>
    </derivirana_varijabla>
  </DomainObject.Predmet.ProtuStrankaListFormatedWithAdress>
  <DomainObject.Predmet.ProtuStrankaListFormatedWithAdressOIB>
    <izvorni_sadrzaj>
      <item>DALMATINSKA ZAGORA, zadruga agroturizma i ruralnog turizma Zagore, OIB 40481164666, Šetalište A. Stepinca 2/2, 21230 Sinj</item>
    </izvorni_sadrzaj>
    <derivirana_varijabla naziv="DomainObject.Predmet.ProtuStrankaListFormatedWithAdressOIB_1">
      <item>DALMATINSKA ZAGORA, zadruga agroturizma i ruralnog turizma Zagore, OIB 40481164666, Šetalište A. Stepinca 2/2, 21230 Sinj</item>
    </derivirana_varijabla>
  </DomainObject.Predmet.ProtuStrankaListFormatedWithAdressOIB>
  <DomainObject.Predmet.ProtuStrankaListNazivFormated>
    <izvorni_sadrzaj>
      <item>DALMATINSKA ZAGORA, zadruga agroturizma i ruralnog turizma Zagore</item>
    </izvorni_sadrzaj>
    <derivirana_varijabla naziv="DomainObject.Predmet.ProtuStrankaListNazivFormated_1">
      <item>DALMATINSKA ZAGORA, zadruga agroturizma i ruralnog turizma Zagore</item>
    </derivirana_varijabla>
  </DomainObject.Predmet.ProtuStrankaListNazivFormated>
  <DomainObject.Predmet.ProtuStrankaListNazivFormatedOIB>
    <izvorni_sadrzaj>
      <item>DALMATINSKA ZAGORA, zadruga agroturizma i ruralnog turizma Zagore, OIB 40481164666</item>
    </izvorni_sadrzaj>
    <derivirana_varijabla naziv="DomainObject.Predmet.ProtuStrankaListNazivFormatedOIB_1">
      <item>DALMATINSKA ZAGORA, zadruga agroturizma i ruralnog turizma Zagore, OIB 40481164666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DALMATINSKA ZAGORA, zadruga agroturizma i ruralnog turizma Zagore</izvorni_sadrzaj>
    <derivirana_varijabla naziv="DomainObject.Predmet.ProtustrankaIDrugi_1">DALMATINSKA ZAGORA, zadruga agroturizma i ruralnog turizma Zagore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DALMATINSKA ZAGORA, zadruga agroturizma i ruralnog turizma Zagore, OIB 40481164666, Šetalište A. Stepinca 2/2, 21230 Sinj</izvorni_sadrzaj>
    <derivirana_varijabla naziv="DomainObject.Predmet.ProtustrankaIDrugiAdressOIB_1">DALMATINSKA ZAGORA, zadruga agroturizma i ruralnog turizma Zagore, OIB 40481164666, Šetalište A. Stepinca 2/2,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DALMATINSKA ZAGORA, zadruga agroturizma i ruralnog turizma Zagore</item>
      <item>FINANCIJSKA AGENCIJA, RC SPLIT</item>
    </izvorni_sadrzaj>
    <derivirana_varijabla naziv="DomainObject.Predmet.SudioniciListNaziv_1">
      <item>DALMATINSKA ZAGORA, zadruga agroturizma i ruralnog turizma Zagore</item>
      <item>FINANCIJSKA AGENCIJA, RC SPLIT</item>
    </derivirana_varijabla>
  </DomainObject.Predmet.SudioniciListNaziv>
  <DomainObject.Predmet.SudioniciListAdressOIB>
    <izvorni_sadrzaj>
      <item>DALMATINSKA ZAGORA, zadruga agroturizma i ruralnog turizma Zagore, OIB 40481164666, Šetalište A. Stepinca 2/2,21230 Sinj</item>
      <item>FINANCIJSKA AGENCIJA, RC SPLIT, OIB 85821130368, Mažuranićevo šetalište 24 b,21000 Split</item>
    </izvorni_sadrzaj>
    <derivirana_varijabla naziv="DomainObject.Predmet.SudioniciListAdressOIB_1">
      <item>DALMATINSKA ZAGORA, zadruga agroturizma i ruralnog turizma Zagore, OIB 40481164666, Šetalište A. Stepinca 2/2,21230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40481164666</item>
      <item>, OIB 85821130368</item>
    </izvorni_sadrzaj>
    <derivirana_varijabla naziv="DomainObject.Predmet.SudioniciListNazivOIB_1">
      <item>, OIB 40481164666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FBADF-73DE-496E-A5ED-E549EB90B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2070</properties:Characters>
  <properties:Lines>60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2016-03-21T11:16:00Z</cp:lastPrinted>
  <dcterms:modified xmlns:xsi="http://www.w3.org/2001/XMLSchema-instance" xsi:type="dcterms:W3CDTF">2016-03-21T11:21:00Z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