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10d" w14:paraId="458910d" w:rsidRDefault="00714E6A" w:rsidP="00910611" w:rsidR="00714E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E6A" w:rsidP="00910611" w:rsidR="00714E6A">
      <w:r>
        <w:rPr>
          <w:rFonts w:eastAsia="MS Mincho"/>
        </w:rPr>
        <w:t>REPUBLIKA HRVATSKA</w:t>
      </w:r>
    </w:p>
    <w:p w:rsidRDefault="00714E6A" w:rsidP="00910611" w:rsidR="00714E6A">
      <w:r>
        <w:rPr>
          <w:rFonts w:eastAsia="MS Mincho"/>
        </w:rPr>
        <w:t>TRGOVAČKI SUD U RIJECI</w:t>
      </w:r>
    </w:p>
    <w:p w:rsidRDefault="00714E6A" w:rsidR="00714E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01E31">
        <w:rPr>
          <w:rFonts w:hAnsi="Times New Roman" w:ascii="Times New Roman"/>
          <w:b w:val="false"/>
        </w:rPr>
        <w:t>533/2013-11</w:t>
      </w:r>
      <w:r w:rsidR="00B53D30">
        <w:rPr>
          <w:rFonts w:hAnsi="Times New Roman" w:ascii="Times New Roman"/>
          <w:b w:val="false"/>
        </w:rPr>
        <w:t>2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</w:t>
      </w:r>
      <w:r w:rsidR="00C01E31">
        <w:rPr>
          <w:rFonts w:hAnsi="Times New Roman" w:ascii="Times New Roman"/>
          <w:b w:val="false"/>
        </w:rPr>
        <w:t>1</w:t>
      </w:r>
      <w:r w:rsidR="00B53D30">
        <w:rPr>
          <w:rFonts w:hAnsi="Times New Roman" w:ascii="Times New Roman"/>
          <w:b w:val="false"/>
        </w:rPr>
        <w:t>2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</w:t>
      </w:r>
      <w:r w:rsidR="0091438C">
        <w:rPr>
          <w:rFonts w:hAnsi="Times New Roman" w:ascii="Times New Roman"/>
          <w:b w:val="false"/>
        </w:rPr>
        <w:t>1</w:t>
      </w:r>
      <w:r w:rsidR="00B53D30">
        <w:rPr>
          <w:rFonts w:hAnsi="Times New Roman" w:ascii="Times New Roman"/>
          <w:b w:val="false"/>
        </w:rPr>
        <w:t>2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0F2" w:rsidR="00AB50F2">
      <w:r>
        <w:separator/>
      </w:r>
    </w:p>
  </w:endnote>
  <w:endnote w:id="0" w:type="continuationSeparator">
    <w:p w:rsidRDefault="00AB50F2" w:rsidR="00AB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E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0F2" w:rsidR="00AB50F2">
      <w:r>
        <w:separator/>
      </w:r>
    </w:p>
  </w:footnote>
  <w:footnote w:id="0" w:type="continuationSeparator">
    <w:p w:rsidRDefault="00AB50F2" w:rsidR="00AB5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5A359D">
      <w:rPr>
        <w:rFonts w:hAnsi="Times New Roman" w:ascii="Times New Roman"/>
        <w:b w:val="false"/>
      </w:rPr>
      <w:t>-124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D18B9"/>
    <w:rsid w:val="00330B0D"/>
    <w:rsid w:val="0038054A"/>
    <w:rsid w:val="003A282E"/>
    <w:rsid w:val="00542935"/>
    <w:rsid w:val="005A18B4"/>
    <w:rsid w:val="005A359D"/>
    <w:rsid w:val="00606084"/>
    <w:rsid w:val="006A0745"/>
    <w:rsid w:val="00714E6A"/>
    <w:rsid w:val="007908B1"/>
    <w:rsid w:val="00883BC7"/>
    <w:rsid w:val="008E4A71"/>
    <w:rsid w:val="0091438C"/>
    <w:rsid w:val="009216C3"/>
    <w:rsid w:val="009D7637"/>
    <w:rsid w:val="00A31918"/>
    <w:rsid w:val="00A437AE"/>
    <w:rsid w:val="00A63D51"/>
    <w:rsid w:val="00AB50F2"/>
    <w:rsid w:val="00B24788"/>
    <w:rsid w:val="00B53D30"/>
    <w:rsid w:val="00BA275F"/>
    <w:rsid w:val="00C01E31"/>
    <w:rsid w:val="00C06B8F"/>
    <w:rsid w:val="00CC14A6"/>
    <w:rsid w:val="00D36B12"/>
    <w:rsid w:val="00DA5409"/>
    <w:rsid w:val="00F74D93"/>
    <w:rsid w:val="00F90822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E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E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2016-09-16T08:15:00Z</dcterms:created>
  <dc:creator>vjelenovic</dc:creator>
  <cp:lastModifiedBy>Danijela Fumić</cp:lastModifiedBy>
  <cp:lastPrinted>2016-09-16T08:15:00Z</cp:lastPrinted>
  <dcterms:modified xmlns:xsi="http://www.w3.org/2001/XMLSchema-instance" xsi:type="dcterms:W3CDTF">2016-09-16T08:17:00Z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